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6A1B38" w14:textId="54642BDE" w:rsidR="007E7DDF" w:rsidRPr="00182432" w:rsidRDefault="007E7DDF" w:rsidP="002643CE">
      <w:pPr>
        <w:pStyle w:val="Heading1"/>
        <w:spacing w:before="0" w:after="0"/>
        <w:jc w:val="center"/>
        <w:rPr>
          <w:rFonts w:ascii="Arial" w:hAnsi="Arial" w:cs="Arial"/>
          <w:color w:val="auto"/>
          <w:sz w:val="21"/>
          <w:szCs w:val="21"/>
          <w:lang w:val="lt-LT"/>
        </w:rPr>
      </w:pPr>
      <w:r w:rsidRPr="00182432">
        <w:rPr>
          <w:rFonts w:ascii="Arial" w:hAnsi="Arial" w:cs="Arial"/>
          <w:color w:val="auto"/>
          <w:sz w:val="21"/>
          <w:szCs w:val="21"/>
          <w:lang w:val="lt-LT"/>
        </w:rPr>
        <w:t>TECHNINĖ SPECIFIKACIJA</w:t>
      </w:r>
    </w:p>
    <w:p w14:paraId="24920EB9" w14:textId="79FF3650" w:rsidR="00F123F3" w:rsidRPr="00182432" w:rsidRDefault="00F123F3" w:rsidP="002643CE">
      <w:pPr>
        <w:pStyle w:val="Heading2"/>
        <w:numPr>
          <w:ilvl w:val="0"/>
          <w:numId w:val="2"/>
        </w:numPr>
        <w:spacing w:before="0" w:after="0"/>
        <w:rPr>
          <w:rFonts w:ascii="Arial" w:hAnsi="Arial" w:cs="Arial"/>
          <w:color w:val="auto"/>
          <w:sz w:val="21"/>
          <w:szCs w:val="21"/>
          <w:lang w:val="lt-LT"/>
        </w:rPr>
      </w:pPr>
      <w:r w:rsidRPr="00182432">
        <w:rPr>
          <w:rFonts w:ascii="Arial" w:hAnsi="Arial" w:cs="Arial"/>
          <w:color w:val="auto"/>
          <w:sz w:val="21"/>
          <w:szCs w:val="21"/>
          <w:lang w:val="lt-LT"/>
        </w:rPr>
        <w:t>Pirkimo objektas</w:t>
      </w:r>
    </w:p>
    <w:sdt>
      <w:sdtPr>
        <w:rPr>
          <w:rFonts w:ascii="Arial" w:hAnsi="Arial" w:cs="Arial"/>
          <w:color w:val="auto"/>
          <w:sz w:val="21"/>
          <w:szCs w:val="21"/>
          <w:lang w:val="lt-LT"/>
        </w:rPr>
        <w:alias w:val="Pirkimo objektas"/>
        <w:tag w:val="Pirkimo objektas"/>
        <w:id w:val="919065771"/>
        <w:placeholder>
          <w:docPart w:val="4562C0CD281840CA8FDCEE41550ADD19"/>
        </w:placeholder>
        <w:dataBinding w:prefixMappings="xmlns:ns0='http://schemas.microsoft.com/office/2006/coverPageProps' " w:xpath="/ns0:CoverPageProperties[1]/ns0:Abstract[1]" w:storeItemID="{55AF091B-3C7A-41E3-B477-F2FDAA23CFDA}"/>
        <w:text/>
      </w:sdtPr>
      <w:sdtEndPr/>
      <w:sdtContent>
        <w:p w14:paraId="022565B9" w14:textId="300486E5" w:rsidR="00DF7591" w:rsidRPr="00182432" w:rsidRDefault="00F95B25" w:rsidP="002643CE">
          <w:pPr>
            <w:shd w:val="clear" w:color="auto" w:fill="FFFFFF" w:themeFill="background1"/>
            <w:spacing w:after="0" w:line="240" w:lineRule="auto"/>
            <w:rPr>
              <w:rFonts w:ascii="Arial" w:hAnsi="Arial" w:cs="Arial"/>
              <w:color w:val="auto"/>
              <w:sz w:val="21"/>
              <w:szCs w:val="21"/>
              <w:lang w:val="lt-LT"/>
            </w:rPr>
          </w:pPr>
          <w:r w:rsidRPr="00182432">
            <w:rPr>
              <w:rFonts w:ascii="Arial" w:hAnsi="Arial" w:cs="Arial"/>
              <w:color w:val="auto"/>
              <w:sz w:val="21"/>
              <w:szCs w:val="21"/>
              <w:lang w:val="lt-LT"/>
            </w:rPr>
            <w:t>Pelesos</w:t>
          </w:r>
          <w:r w:rsidR="003B3A0B" w:rsidRPr="00182432">
            <w:rPr>
              <w:rFonts w:ascii="Arial" w:hAnsi="Arial" w:cs="Arial"/>
              <w:color w:val="auto"/>
              <w:sz w:val="21"/>
              <w:szCs w:val="21"/>
              <w:lang w:val="lt-LT"/>
            </w:rPr>
            <w:t xml:space="preserve"> g. 1</w:t>
          </w:r>
          <w:r w:rsidRPr="00182432">
            <w:rPr>
              <w:rFonts w:ascii="Arial" w:hAnsi="Arial" w:cs="Arial"/>
              <w:color w:val="auto"/>
              <w:sz w:val="21"/>
              <w:szCs w:val="21"/>
              <w:lang w:val="lt-LT"/>
            </w:rPr>
            <w:t>0</w:t>
          </w:r>
          <w:r w:rsidR="003B3A0B" w:rsidRPr="00182432">
            <w:rPr>
              <w:rFonts w:ascii="Arial" w:hAnsi="Arial" w:cs="Arial"/>
              <w:color w:val="auto"/>
              <w:sz w:val="21"/>
              <w:szCs w:val="21"/>
              <w:lang w:val="lt-LT"/>
            </w:rPr>
            <w:t>, Vilnius</w:t>
          </w:r>
          <w:r w:rsidR="00615EF2" w:rsidRPr="00182432">
            <w:rPr>
              <w:rFonts w:ascii="Arial" w:hAnsi="Arial" w:cs="Arial"/>
              <w:color w:val="auto"/>
              <w:sz w:val="21"/>
              <w:szCs w:val="21"/>
              <w:lang w:val="lt-LT"/>
            </w:rPr>
            <w:t xml:space="preserve"> </w:t>
          </w:r>
          <w:r w:rsidR="003B3A0B" w:rsidRPr="00182432">
            <w:rPr>
              <w:rFonts w:ascii="Arial" w:hAnsi="Arial" w:cs="Arial"/>
              <w:color w:val="auto"/>
              <w:sz w:val="21"/>
              <w:szCs w:val="21"/>
              <w:lang w:val="lt-LT"/>
            </w:rPr>
            <w:t>biuro baldai</w:t>
          </w:r>
        </w:p>
      </w:sdtContent>
    </w:sdt>
    <w:bookmarkStart w:id="0" w:name="_Hlk35513769" w:displacedByCustomXml="prev"/>
    <w:bookmarkEnd w:id="0"/>
    <w:p w14:paraId="762C01E1" w14:textId="0FCCC4DF" w:rsidR="00F123F3" w:rsidRPr="00182432" w:rsidRDefault="006D4DA6" w:rsidP="002643CE">
      <w:pPr>
        <w:pStyle w:val="Heading2"/>
        <w:numPr>
          <w:ilvl w:val="0"/>
          <w:numId w:val="2"/>
        </w:numPr>
        <w:spacing w:before="0" w:after="0"/>
        <w:rPr>
          <w:rFonts w:ascii="Arial" w:hAnsi="Arial" w:cs="Arial"/>
          <w:color w:val="auto"/>
          <w:sz w:val="21"/>
          <w:szCs w:val="21"/>
          <w:lang w:val="lt-LT"/>
        </w:rPr>
      </w:pPr>
      <w:r w:rsidRPr="00182432">
        <w:rPr>
          <w:rFonts w:ascii="Arial" w:hAnsi="Arial" w:cs="Arial"/>
          <w:color w:val="auto"/>
          <w:sz w:val="21"/>
          <w:szCs w:val="21"/>
          <w:lang w:val="lt-LT"/>
        </w:rPr>
        <w:t>Pirkimo objekto apimtys</w:t>
      </w:r>
    </w:p>
    <w:p w14:paraId="0FBA25C9" w14:textId="3684D4A1" w:rsidR="00584DC4" w:rsidRPr="00182432" w:rsidRDefault="004B433B" w:rsidP="002643CE">
      <w:pPr>
        <w:pStyle w:val="ListBullet"/>
        <w:numPr>
          <w:ilvl w:val="0"/>
          <w:numId w:val="0"/>
        </w:numPr>
        <w:spacing w:after="0" w:line="240" w:lineRule="auto"/>
        <w:ind w:left="144"/>
        <w:jc w:val="both"/>
        <w:rPr>
          <w:rFonts w:ascii="Arial" w:eastAsiaTheme="minorEastAsia" w:hAnsi="Arial" w:cs="Arial"/>
          <w:color w:val="auto"/>
          <w:sz w:val="21"/>
          <w:szCs w:val="21"/>
          <w:lang w:val="lt-LT"/>
        </w:rPr>
      </w:pPr>
      <w:r w:rsidRPr="00182432">
        <w:rPr>
          <w:rFonts w:ascii="Arial" w:hAnsi="Arial" w:cs="Arial"/>
          <w:color w:val="auto"/>
          <w:sz w:val="21"/>
          <w:szCs w:val="21"/>
          <w:lang w:val="lt-LT"/>
        </w:rPr>
        <w:t>Perkamas visas nurodytas baldų kiekis.</w:t>
      </w:r>
    </w:p>
    <w:p w14:paraId="78AFEA88" w14:textId="4D0B2F71" w:rsidR="00505A11" w:rsidRPr="00182432" w:rsidRDefault="001E4972" w:rsidP="002643CE">
      <w:pPr>
        <w:pStyle w:val="Heading2"/>
        <w:numPr>
          <w:ilvl w:val="0"/>
          <w:numId w:val="2"/>
        </w:numPr>
        <w:spacing w:before="0" w:after="0"/>
        <w:rPr>
          <w:rFonts w:ascii="Arial" w:hAnsi="Arial" w:cs="Arial"/>
          <w:color w:val="auto"/>
          <w:sz w:val="21"/>
          <w:szCs w:val="21"/>
          <w:lang w:val="lt-LT"/>
        </w:rPr>
      </w:pPr>
      <w:r w:rsidRPr="00182432">
        <w:rPr>
          <w:rFonts w:ascii="Arial" w:hAnsi="Arial" w:cs="Arial"/>
          <w:color w:val="auto"/>
          <w:sz w:val="21"/>
          <w:szCs w:val="21"/>
          <w:lang w:val="lt-LT"/>
        </w:rPr>
        <w:t xml:space="preserve">Sutarties </w:t>
      </w:r>
      <w:r w:rsidR="00FB440E" w:rsidRPr="00182432">
        <w:rPr>
          <w:rFonts w:ascii="Arial" w:hAnsi="Arial" w:cs="Arial"/>
          <w:color w:val="auto"/>
          <w:sz w:val="21"/>
          <w:szCs w:val="21"/>
          <w:lang w:val="lt-LT"/>
        </w:rPr>
        <w:t>vykdymo vieta</w:t>
      </w:r>
      <w:r w:rsidR="00DF7591" w:rsidRPr="00182432">
        <w:rPr>
          <w:rFonts w:ascii="Arial" w:hAnsi="Arial" w:cs="Arial"/>
          <w:color w:val="auto"/>
          <w:sz w:val="21"/>
          <w:szCs w:val="21"/>
          <w:lang w:val="lt-LT"/>
        </w:rPr>
        <w:t xml:space="preserve"> </w:t>
      </w:r>
      <w:r w:rsidRPr="00182432">
        <w:rPr>
          <w:rFonts w:ascii="Arial" w:hAnsi="Arial" w:cs="Arial"/>
          <w:color w:val="auto"/>
          <w:sz w:val="21"/>
          <w:szCs w:val="21"/>
          <w:lang w:val="lt-LT"/>
        </w:rPr>
        <w:t>(-</w:t>
      </w:r>
      <w:proofErr w:type="spellStart"/>
      <w:r w:rsidRPr="00182432">
        <w:rPr>
          <w:rFonts w:ascii="Arial" w:hAnsi="Arial" w:cs="Arial"/>
          <w:color w:val="auto"/>
          <w:sz w:val="21"/>
          <w:szCs w:val="21"/>
          <w:lang w:val="lt-LT"/>
        </w:rPr>
        <w:t>os</w:t>
      </w:r>
      <w:proofErr w:type="spellEnd"/>
      <w:r w:rsidRPr="00182432">
        <w:rPr>
          <w:rFonts w:ascii="Arial" w:hAnsi="Arial" w:cs="Arial"/>
          <w:color w:val="auto"/>
          <w:sz w:val="21"/>
          <w:szCs w:val="21"/>
          <w:lang w:val="lt-LT"/>
        </w:rPr>
        <w:t>)</w:t>
      </w:r>
    </w:p>
    <w:p w14:paraId="65DFF7A1" w14:textId="335D6255" w:rsidR="00FE544D" w:rsidRPr="00182432" w:rsidRDefault="00F95B25" w:rsidP="002643CE">
      <w:pPr>
        <w:spacing w:after="0" w:line="240" w:lineRule="auto"/>
        <w:rPr>
          <w:rFonts w:ascii="Arial" w:hAnsi="Arial" w:cs="Arial"/>
          <w:color w:val="auto"/>
          <w:sz w:val="21"/>
          <w:szCs w:val="21"/>
          <w:lang w:val="lt-LT"/>
        </w:rPr>
      </w:pPr>
      <w:r w:rsidRPr="00182432">
        <w:rPr>
          <w:rFonts w:ascii="Arial" w:hAnsi="Arial" w:cs="Arial"/>
          <w:color w:val="auto"/>
          <w:sz w:val="21"/>
          <w:szCs w:val="21"/>
          <w:lang w:val="lt-LT"/>
        </w:rPr>
        <w:t>Pelesos</w:t>
      </w:r>
      <w:r w:rsidR="003B3A0B" w:rsidRPr="00182432">
        <w:rPr>
          <w:rFonts w:ascii="Arial" w:hAnsi="Arial" w:cs="Arial"/>
          <w:color w:val="auto"/>
          <w:sz w:val="21"/>
          <w:szCs w:val="21"/>
          <w:lang w:val="lt-LT"/>
        </w:rPr>
        <w:t xml:space="preserve"> g. 1</w:t>
      </w:r>
      <w:r w:rsidRPr="00182432">
        <w:rPr>
          <w:rFonts w:ascii="Arial" w:hAnsi="Arial" w:cs="Arial"/>
          <w:color w:val="auto"/>
          <w:sz w:val="21"/>
          <w:szCs w:val="21"/>
          <w:lang w:val="lt-LT"/>
        </w:rPr>
        <w:t>0</w:t>
      </w:r>
      <w:r w:rsidR="00615EF2" w:rsidRPr="00182432">
        <w:rPr>
          <w:rFonts w:ascii="Arial" w:hAnsi="Arial" w:cs="Arial"/>
          <w:color w:val="auto"/>
          <w:sz w:val="21"/>
          <w:szCs w:val="21"/>
          <w:lang w:val="lt-LT"/>
        </w:rPr>
        <w:t>, Vilnius</w:t>
      </w:r>
      <w:r w:rsidR="004B433B" w:rsidRPr="00182432">
        <w:rPr>
          <w:rFonts w:ascii="Arial" w:hAnsi="Arial" w:cs="Arial"/>
          <w:color w:val="auto"/>
          <w:sz w:val="21"/>
          <w:szCs w:val="21"/>
          <w:lang w:val="lt-LT"/>
        </w:rPr>
        <w:t>.</w:t>
      </w:r>
    </w:p>
    <w:p w14:paraId="3A5D902F" w14:textId="643FF437" w:rsidR="003D078C" w:rsidRPr="00182432" w:rsidRDefault="00DF6DD4" w:rsidP="002643CE">
      <w:pPr>
        <w:pStyle w:val="Heading2"/>
        <w:numPr>
          <w:ilvl w:val="0"/>
          <w:numId w:val="2"/>
        </w:numPr>
        <w:spacing w:before="0" w:after="0"/>
        <w:rPr>
          <w:rFonts w:ascii="Arial" w:hAnsi="Arial" w:cs="Arial"/>
          <w:color w:val="auto"/>
          <w:sz w:val="21"/>
          <w:szCs w:val="21"/>
          <w:lang w:val="lt-LT"/>
        </w:rPr>
      </w:pPr>
      <w:r w:rsidRPr="00182432">
        <w:rPr>
          <w:rFonts w:ascii="Arial" w:hAnsi="Arial" w:cs="Arial"/>
          <w:color w:val="auto"/>
          <w:sz w:val="21"/>
          <w:szCs w:val="21"/>
          <w:lang w:val="lt-LT"/>
        </w:rPr>
        <w:t>R</w:t>
      </w:r>
      <w:r w:rsidR="00275711" w:rsidRPr="00182432">
        <w:rPr>
          <w:rFonts w:ascii="Arial" w:hAnsi="Arial" w:cs="Arial"/>
          <w:color w:val="auto"/>
          <w:sz w:val="21"/>
          <w:szCs w:val="21"/>
          <w:lang w:val="lt-LT"/>
        </w:rPr>
        <w:t>eikalavimai</w:t>
      </w:r>
      <w:r w:rsidR="009510F5" w:rsidRPr="00182432">
        <w:rPr>
          <w:rFonts w:ascii="Arial" w:hAnsi="Arial" w:cs="Arial"/>
          <w:color w:val="auto"/>
          <w:sz w:val="21"/>
          <w:szCs w:val="21"/>
          <w:lang w:val="lt-LT"/>
        </w:rPr>
        <w:t xml:space="preserve"> Pirkimo objektui</w:t>
      </w:r>
    </w:p>
    <w:p w14:paraId="0488C5B7" w14:textId="77777777" w:rsidR="00BC1C1E" w:rsidRPr="00182432" w:rsidRDefault="00BC1C1E" w:rsidP="002643CE">
      <w:pPr>
        <w:spacing w:after="0" w:line="240" w:lineRule="auto"/>
        <w:rPr>
          <w:rFonts w:ascii="Arial" w:hAnsi="Arial" w:cs="Arial"/>
          <w:color w:val="auto"/>
          <w:sz w:val="21"/>
          <w:szCs w:val="21"/>
          <w:lang w:val="lt-LT"/>
        </w:rPr>
      </w:pPr>
    </w:p>
    <w:tbl>
      <w:tblPr>
        <w:tblStyle w:val="TableGrid"/>
        <w:tblW w:w="14038" w:type="dxa"/>
        <w:tblInd w:w="137" w:type="dxa"/>
        <w:tblLayout w:type="fixed"/>
        <w:tblLook w:val="04A0" w:firstRow="1" w:lastRow="0" w:firstColumn="1" w:lastColumn="0" w:noHBand="0" w:noVBand="1"/>
      </w:tblPr>
      <w:tblGrid>
        <w:gridCol w:w="567"/>
        <w:gridCol w:w="1843"/>
        <w:gridCol w:w="8221"/>
        <w:gridCol w:w="3407"/>
      </w:tblGrid>
      <w:tr w:rsidR="00182432" w:rsidRPr="00182432" w14:paraId="6288129C" w14:textId="77777777" w:rsidTr="43DE9F2C">
        <w:tc>
          <w:tcPr>
            <w:tcW w:w="567" w:type="dxa"/>
            <w:vAlign w:val="center"/>
          </w:tcPr>
          <w:p w14:paraId="3C9456DB" w14:textId="77777777" w:rsidR="000B240C" w:rsidRPr="00182432" w:rsidRDefault="000B240C" w:rsidP="002643CE">
            <w:pPr>
              <w:jc w:val="center"/>
              <w:rPr>
                <w:rFonts w:ascii="Arial" w:hAnsi="Arial" w:cs="Arial"/>
                <w:b/>
                <w:bCs/>
                <w:color w:val="auto"/>
                <w:sz w:val="22"/>
                <w:szCs w:val="22"/>
                <w:lang w:val="lt-LT"/>
              </w:rPr>
            </w:pPr>
            <w:bookmarkStart w:id="1" w:name="_Hlk67989643"/>
            <w:r w:rsidRPr="00182432">
              <w:rPr>
                <w:rFonts w:ascii="Arial" w:hAnsi="Arial" w:cs="Arial"/>
                <w:b/>
                <w:bCs/>
                <w:color w:val="auto"/>
                <w:sz w:val="22"/>
                <w:szCs w:val="22"/>
                <w:lang w:val="lt-LT"/>
              </w:rPr>
              <w:t>Eil. Nr.</w:t>
            </w:r>
          </w:p>
        </w:tc>
        <w:tc>
          <w:tcPr>
            <w:tcW w:w="1843" w:type="dxa"/>
            <w:vAlign w:val="center"/>
          </w:tcPr>
          <w:p w14:paraId="21D4F6AA" w14:textId="0B524277" w:rsidR="000B240C" w:rsidRPr="00182432" w:rsidRDefault="00E1059C" w:rsidP="002643CE">
            <w:pPr>
              <w:jc w:val="center"/>
              <w:rPr>
                <w:rFonts w:ascii="Arial" w:hAnsi="Arial" w:cs="Arial"/>
                <w:b/>
                <w:bCs/>
                <w:color w:val="auto"/>
                <w:sz w:val="22"/>
                <w:szCs w:val="22"/>
                <w:lang w:val="lt-LT"/>
              </w:rPr>
            </w:pPr>
            <w:r w:rsidRPr="00182432">
              <w:rPr>
                <w:rFonts w:ascii="Arial" w:hAnsi="Arial" w:cs="Arial"/>
                <w:b/>
                <w:bCs/>
                <w:color w:val="auto"/>
                <w:sz w:val="22"/>
                <w:szCs w:val="22"/>
                <w:lang w:val="lt-LT"/>
              </w:rPr>
              <w:t>Prekės/ baldo/ gaminio pavadinimas</w:t>
            </w:r>
          </w:p>
        </w:tc>
        <w:tc>
          <w:tcPr>
            <w:tcW w:w="8221" w:type="dxa"/>
            <w:vAlign w:val="center"/>
          </w:tcPr>
          <w:p w14:paraId="02079FD8" w14:textId="0DC41451" w:rsidR="000B240C" w:rsidRPr="00182432" w:rsidRDefault="00B73BA5" w:rsidP="002643CE">
            <w:pPr>
              <w:jc w:val="center"/>
              <w:rPr>
                <w:rFonts w:ascii="Arial" w:hAnsi="Arial" w:cs="Arial"/>
                <w:b/>
                <w:bCs/>
                <w:color w:val="auto"/>
                <w:sz w:val="22"/>
                <w:szCs w:val="22"/>
                <w:lang w:val="lt-LT"/>
              </w:rPr>
            </w:pPr>
            <w:r w:rsidRPr="00182432">
              <w:rPr>
                <w:rFonts w:ascii="Arial" w:hAnsi="Arial" w:cs="Arial"/>
                <w:b/>
                <w:bCs/>
                <w:color w:val="auto"/>
                <w:sz w:val="22"/>
                <w:szCs w:val="22"/>
                <w:lang w:val="lt-LT"/>
              </w:rPr>
              <w:t>Techniniai parametrai ir reikalavimai</w:t>
            </w:r>
          </w:p>
        </w:tc>
        <w:tc>
          <w:tcPr>
            <w:tcW w:w="3402" w:type="dxa"/>
            <w:vAlign w:val="center"/>
          </w:tcPr>
          <w:p w14:paraId="798BCAE7" w14:textId="683B0A6F" w:rsidR="000B240C" w:rsidRPr="00182432" w:rsidRDefault="000A6F34" w:rsidP="002643CE">
            <w:pPr>
              <w:jc w:val="center"/>
              <w:rPr>
                <w:rFonts w:ascii="Arial" w:hAnsi="Arial" w:cs="Arial"/>
                <w:b/>
                <w:bCs/>
                <w:color w:val="auto"/>
                <w:sz w:val="22"/>
                <w:szCs w:val="22"/>
                <w:lang w:val="lt-LT"/>
              </w:rPr>
            </w:pPr>
            <w:r w:rsidRPr="00182432">
              <w:rPr>
                <w:rFonts w:ascii="Arial" w:hAnsi="Arial" w:cs="Arial"/>
                <w:b/>
                <w:bCs/>
                <w:color w:val="auto"/>
                <w:sz w:val="22"/>
                <w:szCs w:val="22"/>
                <w:lang w:val="lt-LT"/>
              </w:rPr>
              <w:t>Preliminarus brėžinys, vizualizacija</w:t>
            </w:r>
          </w:p>
        </w:tc>
      </w:tr>
      <w:tr w:rsidR="00182432" w:rsidRPr="006A5D93" w14:paraId="038F8DC1" w14:textId="77777777" w:rsidTr="43DE9F2C">
        <w:tc>
          <w:tcPr>
            <w:tcW w:w="14038" w:type="dxa"/>
            <w:gridSpan w:val="4"/>
            <w:shd w:val="clear" w:color="auto" w:fill="FFFF00"/>
            <w:vAlign w:val="center"/>
          </w:tcPr>
          <w:p w14:paraId="2FD4600D" w14:textId="77777777" w:rsidR="005D25F3" w:rsidRPr="00182432" w:rsidRDefault="005D25F3" w:rsidP="00E1059C">
            <w:pPr>
              <w:rPr>
                <w:rFonts w:ascii="Arial" w:hAnsi="Arial" w:cs="Arial"/>
                <w:b/>
                <w:bCs/>
                <w:i/>
                <w:iCs/>
                <w:color w:val="auto"/>
                <w:sz w:val="22"/>
                <w:szCs w:val="22"/>
                <w:lang w:val="lt-LT"/>
              </w:rPr>
            </w:pPr>
            <w:r w:rsidRPr="00182432">
              <w:rPr>
                <w:rFonts w:ascii="Arial" w:hAnsi="Arial" w:cs="Arial"/>
                <w:b/>
                <w:bCs/>
                <w:i/>
                <w:iCs/>
                <w:color w:val="auto"/>
                <w:sz w:val="22"/>
                <w:szCs w:val="22"/>
                <w:lang w:val="lt-LT"/>
              </w:rPr>
              <w:t xml:space="preserve">I pirkimo objekto dalis. </w:t>
            </w:r>
            <w:r w:rsidR="0091226E" w:rsidRPr="00182432">
              <w:rPr>
                <w:rFonts w:ascii="Arial" w:hAnsi="Arial" w:cs="Arial"/>
                <w:b/>
                <w:bCs/>
                <w:i/>
                <w:iCs/>
                <w:color w:val="auto"/>
                <w:sz w:val="22"/>
                <w:szCs w:val="22"/>
                <w:lang w:val="lt-LT"/>
              </w:rPr>
              <w:t>Sėdimieji baldai.</w:t>
            </w:r>
          </w:p>
          <w:p w14:paraId="49CAC90B" w14:textId="4BE51E9E" w:rsidR="00E1059C" w:rsidRPr="00182432" w:rsidRDefault="00E1059C" w:rsidP="00E1059C">
            <w:pPr>
              <w:rPr>
                <w:rFonts w:ascii="Arial" w:hAnsi="Arial" w:cs="Arial"/>
                <w:b/>
                <w:bCs/>
                <w:i/>
                <w:iCs/>
                <w:color w:val="auto"/>
                <w:sz w:val="20"/>
                <w:szCs w:val="20"/>
                <w:lang w:val="lt-LT"/>
              </w:rPr>
            </w:pPr>
          </w:p>
        </w:tc>
      </w:tr>
      <w:tr w:rsidR="00182432" w:rsidRPr="006A5D93" w14:paraId="3D27FD43" w14:textId="77777777" w:rsidTr="43DE9F2C">
        <w:trPr>
          <w:trHeight w:val="1320"/>
        </w:trPr>
        <w:tc>
          <w:tcPr>
            <w:tcW w:w="567" w:type="dxa"/>
          </w:tcPr>
          <w:p w14:paraId="5D7F997C" w14:textId="72EBE1EA" w:rsidR="00E67D30" w:rsidRPr="00182432" w:rsidRDefault="00E67D30" w:rsidP="002643CE">
            <w:pPr>
              <w:pStyle w:val="ListParagraph"/>
              <w:numPr>
                <w:ilvl w:val="0"/>
                <w:numId w:val="102"/>
              </w:numPr>
              <w:rPr>
                <w:rFonts w:ascii="Arial" w:hAnsi="Arial" w:cs="Arial"/>
                <w:b/>
                <w:bCs/>
                <w:color w:val="auto"/>
                <w:sz w:val="21"/>
                <w:szCs w:val="21"/>
                <w:lang w:val="lt-LT"/>
              </w:rPr>
            </w:pPr>
          </w:p>
        </w:tc>
        <w:tc>
          <w:tcPr>
            <w:tcW w:w="1843" w:type="dxa"/>
          </w:tcPr>
          <w:p w14:paraId="0D2FF3A5" w14:textId="77487EE6" w:rsidR="00333686" w:rsidRPr="00182432" w:rsidRDefault="00333686" w:rsidP="002643CE">
            <w:pPr>
              <w:rPr>
                <w:rFonts w:ascii="Arial" w:hAnsi="Arial" w:cs="Arial"/>
                <w:color w:val="auto"/>
                <w:sz w:val="21"/>
                <w:szCs w:val="21"/>
                <w:lang w:val="lt-LT"/>
              </w:rPr>
            </w:pPr>
            <w:r w:rsidRPr="00182432">
              <w:rPr>
                <w:rFonts w:ascii="Arial" w:hAnsi="Arial" w:cs="Arial"/>
                <w:b/>
                <w:bCs/>
                <w:color w:val="auto"/>
                <w:sz w:val="21"/>
                <w:szCs w:val="21"/>
                <w:lang w:val="lt-LT"/>
              </w:rPr>
              <w:t>Posėdžių kėdė su porankiais</w:t>
            </w:r>
            <w:r w:rsidR="00C00BE8" w:rsidRPr="00182432">
              <w:rPr>
                <w:rFonts w:ascii="Arial" w:hAnsi="Arial" w:cs="Arial"/>
                <w:b/>
                <w:bCs/>
                <w:color w:val="auto"/>
                <w:sz w:val="21"/>
                <w:szCs w:val="21"/>
                <w:lang w:val="lt-LT"/>
              </w:rPr>
              <w:t xml:space="preserve"> </w:t>
            </w:r>
            <w:r w:rsidR="00C00BE8" w:rsidRPr="00182432">
              <w:rPr>
                <w:rFonts w:ascii="Arial" w:hAnsi="Arial" w:cs="Arial"/>
                <w:color w:val="auto"/>
                <w:sz w:val="21"/>
                <w:szCs w:val="21"/>
                <w:lang w:val="lt-LT"/>
              </w:rPr>
              <w:t>(</w:t>
            </w:r>
            <w:r w:rsidR="00C53F49" w:rsidRPr="00182432">
              <w:rPr>
                <w:rFonts w:ascii="Arial" w:hAnsi="Arial" w:cs="Arial"/>
                <w:color w:val="auto"/>
                <w:sz w:val="21"/>
                <w:szCs w:val="21"/>
                <w:lang w:val="lt-LT"/>
              </w:rPr>
              <w:t xml:space="preserve">212, </w:t>
            </w:r>
            <w:r w:rsidR="00C00BE8" w:rsidRPr="00182432">
              <w:rPr>
                <w:rFonts w:ascii="Arial" w:hAnsi="Arial" w:cs="Arial"/>
                <w:color w:val="auto"/>
                <w:sz w:val="21"/>
                <w:szCs w:val="21"/>
                <w:lang w:val="lt-LT"/>
              </w:rPr>
              <w:t>213, 214, 215</w:t>
            </w:r>
            <w:r w:rsidR="006163CF" w:rsidRPr="00182432">
              <w:rPr>
                <w:rFonts w:ascii="Arial" w:hAnsi="Arial" w:cs="Arial"/>
                <w:color w:val="auto"/>
                <w:sz w:val="21"/>
                <w:szCs w:val="21"/>
                <w:lang w:val="lt-LT"/>
              </w:rPr>
              <w:t xml:space="preserve">, 312 ir 318 </w:t>
            </w:r>
            <w:r w:rsidR="00C00BE8" w:rsidRPr="00182432">
              <w:rPr>
                <w:rFonts w:ascii="Arial" w:hAnsi="Arial" w:cs="Arial"/>
                <w:color w:val="auto"/>
                <w:sz w:val="21"/>
                <w:szCs w:val="21"/>
                <w:lang w:val="lt-LT"/>
              </w:rPr>
              <w:t>patalpose)</w:t>
            </w:r>
          </w:p>
          <w:p w14:paraId="61D6F69E" w14:textId="77777777" w:rsidR="00333686" w:rsidRPr="00182432" w:rsidRDefault="00333686" w:rsidP="002643CE">
            <w:pPr>
              <w:rPr>
                <w:rFonts w:ascii="Arial" w:hAnsi="Arial" w:cs="Arial"/>
                <w:color w:val="auto"/>
                <w:sz w:val="21"/>
                <w:szCs w:val="21"/>
                <w:lang w:val="lt-LT"/>
              </w:rPr>
            </w:pPr>
          </w:p>
          <w:p w14:paraId="64891520" w14:textId="7A1AE2A6" w:rsidR="00333686" w:rsidRPr="00182432" w:rsidRDefault="00E67D30" w:rsidP="002643CE">
            <w:pPr>
              <w:rPr>
                <w:rFonts w:ascii="Arial" w:hAnsi="Arial" w:cs="Arial"/>
                <w:b/>
                <w:bCs/>
                <w:color w:val="auto"/>
                <w:sz w:val="21"/>
                <w:szCs w:val="21"/>
                <w:lang w:val="lt-LT"/>
              </w:rPr>
            </w:pPr>
            <w:r w:rsidRPr="00182432">
              <w:rPr>
                <w:rFonts w:ascii="Arial" w:hAnsi="Arial" w:cs="Arial"/>
                <w:b/>
                <w:bCs/>
                <w:color w:val="auto"/>
                <w:sz w:val="21"/>
                <w:szCs w:val="21"/>
                <w:lang w:val="lt-LT"/>
              </w:rPr>
              <w:t>K0</w:t>
            </w:r>
            <w:r w:rsidR="006127CE" w:rsidRPr="00182432">
              <w:rPr>
                <w:rFonts w:ascii="Arial" w:hAnsi="Arial" w:cs="Arial"/>
                <w:b/>
                <w:bCs/>
                <w:color w:val="auto"/>
                <w:sz w:val="21"/>
                <w:szCs w:val="21"/>
                <w:lang w:val="lt-LT"/>
              </w:rPr>
              <w:t>2</w:t>
            </w:r>
          </w:p>
          <w:p w14:paraId="603BDCFA" w14:textId="77777777" w:rsidR="00333686" w:rsidRPr="00182432" w:rsidRDefault="00333686" w:rsidP="002643CE">
            <w:pPr>
              <w:rPr>
                <w:rFonts w:ascii="Arial" w:hAnsi="Arial" w:cs="Arial"/>
                <w:color w:val="auto"/>
                <w:sz w:val="21"/>
                <w:szCs w:val="21"/>
                <w:lang w:val="lt-LT"/>
              </w:rPr>
            </w:pPr>
          </w:p>
          <w:p w14:paraId="313AB8F8" w14:textId="522F4152" w:rsidR="00E67D30" w:rsidRPr="00182432" w:rsidRDefault="00E67D30" w:rsidP="002643CE">
            <w:pPr>
              <w:rPr>
                <w:rFonts w:ascii="Arial" w:hAnsi="Arial" w:cs="Arial"/>
                <w:color w:val="auto"/>
                <w:sz w:val="21"/>
                <w:szCs w:val="21"/>
                <w:lang w:val="lt-LT"/>
              </w:rPr>
            </w:pPr>
            <w:r w:rsidRPr="00182432">
              <w:rPr>
                <w:rFonts w:ascii="Arial" w:hAnsi="Arial" w:cs="Arial"/>
                <w:color w:val="auto"/>
                <w:sz w:val="21"/>
                <w:szCs w:val="21"/>
                <w:lang w:val="lt-LT"/>
              </w:rPr>
              <w:t xml:space="preserve"> </w:t>
            </w:r>
          </w:p>
          <w:p w14:paraId="03300F6E" w14:textId="353B6941" w:rsidR="00E67D30" w:rsidRPr="00182432" w:rsidRDefault="00E67D30" w:rsidP="002643CE">
            <w:pPr>
              <w:rPr>
                <w:rFonts w:ascii="Arial" w:hAnsi="Arial" w:cs="Arial"/>
                <w:color w:val="auto"/>
                <w:sz w:val="21"/>
                <w:szCs w:val="21"/>
                <w:lang w:val="lt-LT"/>
              </w:rPr>
            </w:pPr>
          </w:p>
        </w:tc>
        <w:tc>
          <w:tcPr>
            <w:tcW w:w="8221" w:type="dxa"/>
          </w:tcPr>
          <w:p w14:paraId="787CE2CB" w14:textId="44A650C0" w:rsidR="002B1168"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bendras plotis </w:t>
            </w:r>
            <w:r w:rsidR="0068580D" w:rsidRPr="00182432">
              <w:rPr>
                <w:rFonts w:ascii="Arial" w:hAnsi="Arial" w:cs="Arial"/>
                <w:color w:val="auto"/>
                <w:sz w:val="21"/>
                <w:szCs w:val="21"/>
                <w:lang w:val="lt-LT"/>
              </w:rPr>
              <w:t xml:space="preserve">ne mažiau nei 485mm ir ne daugiau nei </w:t>
            </w:r>
            <w:r w:rsidRPr="00182432">
              <w:rPr>
                <w:rFonts w:ascii="Arial" w:hAnsi="Arial" w:cs="Arial"/>
                <w:color w:val="auto"/>
                <w:sz w:val="21"/>
                <w:szCs w:val="21"/>
                <w:lang w:val="lt-LT"/>
              </w:rPr>
              <w:t xml:space="preserve">(W) </w:t>
            </w:r>
            <w:r w:rsidR="0068580D" w:rsidRPr="00182432">
              <w:rPr>
                <w:rFonts w:ascii="Arial" w:hAnsi="Arial" w:cs="Arial"/>
                <w:color w:val="auto"/>
                <w:sz w:val="21"/>
                <w:szCs w:val="21"/>
                <w:lang w:val="lt-LT"/>
              </w:rPr>
              <w:t>6</w:t>
            </w:r>
            <w:r w:rsidR="00671BF2" w:rsidRPr="00182432">
              <w:rPr>
                <w:rFonts w:ascii="Arial" w:hAnsi="Arial" w:cs="Arial"/>
                <w:color w:val="auto"/>
                <w:sz w:val="21"/>
                <w:szCs w:val="21"/>
                <w:lang w:val="lt-LT"/>
              </w:rPr>
              <w:t>2</w:t>
            </w:r>
            <w:r w:rsidR="0068580D" w:rsidRPr="00182432">
              <w:rPr>
                <w:rFonts w:ascii="Arial" w:hAnsi="Arial" w:cs="Arial"/>
                <w:color w:val="auto"/>
                <w:sz w:val="21"/>
                <w:szCs w:val="21"/>
                <w:lang w:val="lt-LT"/>
              </w:rPr>
              <w:t>0</w:t>
            </w:r>
            <w:r w:rsidRPr="00182432">
              <w:rPr>
                <w:rFonts w:ascii="Arial" w:hAnsi="Arial" w:cs="Arial"/>
                <w:color w:val="auto"/>
                <w:sz w:val="21"/>
                <w:szCs w:val="21"/>
                <w:lang w:val="lt-LT"/>
              </w:rPr>
              <w:t xml:space="preserve"> mm, bendras gylis (D)</w:t>
            </w:r>
            <w:r w:rsidR="0068580D" w:rsidRPr="00182432">
              <w:rPr>
                <w:rFonts w:ascii="Arial" w:hAnsi="Arial" w:cs="Arial"/>
                <w:color w:val="auto"/>
                <w:sz w:val="21"/>
                <w:szCs w:val="21"/>
                <w:lang w:val="lt-LT"/>
              </w:rPr>
              <w:t xml:space="preserve"> ne mažiau nei 520 mm ir ne daugiau nei</w:t>
            </w:r>
            <w:r w:rsidRPr="00182432">
              <w:rPr>
                <w:rFonts w:ascii="Arial" w:hAnsi="Arial" w:cs="Arial"/>
                <w:color w:val="auto"/>
                <w:sz w:val="21"/>
                <w:szCs w:val="21"/>
                <w:lang w:val="lt-LT"/>
              </w:rPr>
              <w:t xml:space="preserve"> </w:t>
            </w:r>
            <w:r w:rsidR="0004339C" w:rsidRPr="00182432">
              <w:rPr>
                <w:rFonts w:ascii="Arial" w:hAnsi="Arial" w:cs="Arial"/>
                <w:color w:val="auto"/>
                <w:sz w:val="21"/>
                <w:szCs w:val="21"/>
                <w:lang w:val="lt-LT"/>
              </w:rPr>
              <w:t>60</w:t>
            </w:r>
            <w:r w:rsidR="0068580D" w:rsidRPr="00182432">
              <w:rPr>
                <w:rFonts w:ascii="Arial" w:hAnsi="Arial" w:cs="Arial"/>
                <w:color w:val="auto"/>
                <w:sz w:val="21"/>
                <w:szCs w:val="21"/>
                <w:lang w:val="lt-LT"/>
              </w:rPr>
              <w:t>0mm,</w:t>
            </w:r>
            <w:r w:rsidRPr="00182432">
              <w:rPr>
                <w:rFonts w:ascii="Arial" w:hAnsi="Arial" w:cs="Arial"/>
                <w:color w:val="auto"/>
                <w:sz w:val="21"/>
                <w:szCs w:val="21"/>
                <w:lang w:val="lt-LT"/>
              </w:rPr>
              <w:t xml:space="preserve"> bendras gaminio aukštis (H) </w:t>
            </w:r>
            <w:r w:rsidR="0068580D" w:rsidRPr="00182432">
              <w:rPr>
                <w:rFonts w:ascii="Arial" w:hAnsi="Arial" w:cs="Arial"/>
                <w:color w:val="auto"/>
                <w:sz w:val="21"/>
                <w:szCs w:val="21"/>
                <w:lang w:val="lt-LT"/>
              </w:rPr>
              <w:t>ne mažiau nei 8</w:t>
            </w:r>
            <w:r w:rsidR="00BD66BD" w:rsidRPr="00182432">
              <w:rPr>
                <w:rFonts w:ascii="Arial" w:hAnsi="Arial" w:cs="Arial"/>
                <w:color w:val="auto"/>
                <w:sz w:val="21"/>
                <w:szCs w:val="21"/>
                <w:lang w:val="lt-LT"/>
              </w:rPr>
              <w:t>0</w:t>
            </w:r>
            <w:r w:rsidR="0068580D" w:rsidRPr="00182432">
              <w:rPr>
                <w:rFonts w:ascii="Arial" w:hAnsi="Arial" w:cs="Arial"/>
                <w:color w:val="auto"/>
                <w:sz w:val="21"/>
                <w:szCs w:val="21"/>
                <w:lang w:val="lt-LT"/>
              </w:rPr>
              <w:t xml:space="preserve">0 mm ir ne daugiau nei  </w:t>
            </w:r>
            <w:r w:rsidR="0004339C" w:rsidRPr="00182432">
              <w:rPr>
                <w:rFonts w:ascii="Arial" w:hAnsi="Arial" w:cs="Arial"/>
                <w:color w:val="auto"/>
                <w:sz w:val="21"/>
                <w:szCs w:val="21"/>
                <w:lang w:val="lt-LT"/>
              </w:rPr>
              <w:t>90</w:t>
            </w:r>
            <w:r w:rsidR="0068580D" w:rsidRPr="00182432">
              <w:rPr>
                <w:rFonts w:ascii="Arial" w:hAnsi="Arial" w:cs="Arial"/>
                <w:color w:val="auto"/>
                <w:sz w:val="21"/>
                <w:szCs w:val="21"/>
                <w:lang w:val="lt-LT"/>
              </w:rPr>
              <w:t>0</w:t>
            </w:r>
            <w:r w:rsidRPr="00182432">
              <w:rPr>
                <w:rFonts w:ascii="Arial" w:hAnsi="Arial" w:cs="Arial"/>
                <w:color w:val="auto"/>
                <w:sz w:val="21"/>
                <w:szCs w:val="21"/>
                <w:lang w:val="lt-LT"/>
              </w:rPr>
              <w:t xml:space="preserve"> mm. </w:t>
            </w:r>
          </w:p>
          <w:p w14:paraId="6A158220" w14:textId="77777777" w:rsidR="002B1168"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Sėdynė ir atlošas vientisa konstrukcija.</w:t>
            </w:r>
          </w:p>
          <w:p w14:paraId="562DF38B" w14:textId="77777777" w:rsidR="002B1168"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 xml:space="preserve">Sėdimoji dalis ir atlošas aptraukta  audiniu. </w:t>
            </w:r>
          </w:p>
          <w:p w14:paraId="3BE5073E" w14:textId="77777777" w:rsidR="002B1168" w:rsidRPr="00182432" w:rsidRDefault="002B1168" w:rsidP="002643CE">
            <w:pPr>
              <w:pStyle w:val="ListParagraph"/>
              <w:numPr>
                <w:ilvl w:val="0"/>
                <w:numId w:val="11"/>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i/>
                <w:iCs/>
                <w:color w:val="auto"/>
                <w:sz w:val="21"/>
                <w:szCs w:val="21"/>
                <w:lang w:val="lt-LT"/>
              </w:rPr>
              <w:t>(pateikti dokumentus, įrodančius gaminio atitikimą keliamiems reikalavimams).</w:t>
            </w:r>
          </w:p>
          <w:p w14:paraId="707364FA" w14:textId="3410948A" w:rsidR="004C63A0"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 xml:space="preserve">Audinio spalvos: </w:t>
            </w:r>
            <w:r w:rsidR="00ED153D" w:rsidRPr="00182432">
              <w:rPr>
                <w:rFonts w:ascii="Arial" w:hAnsi="Arial" w:cs="Arial"/>
                <w:color w:val="auto"/>
                <w:sz w:val="21"/>
                <w:szCs w:val="21"/>
                <w:lang w:val="lt-LT"/>
              </w:rPr>
              <w:t xml:space="preserve">turi būti </w:t>
            </w:r>
            <w:r w:rsidRPr="00182432">
              <w:rPr>
                <w:rFonts w:ascii="Arial" w:hAnsi="Arial" w:cs="Arial"/>
                <w:color w:val="auto"/>
                <w:sz w:val="21"/>
                <w:szCs w:val="21"/>
                <w:lang w:val="lt-LT"/>
              </w:rPr>
              <w:t xml:space="preserve">galimybė pasirinkti iš ne mažiau nei </w:t>
            </w:r>
            <w:r w:rsidR="0058715C" w:rsidRPr="00182432">
              <w:rPr>
                <w:rFonts w:ascii="Arial" w:hAnsi="Arial" w:cs="Arial"/>
                <w:color w:val="auto"/>
                <w:sz w:val="21"/>
                <w:szCs w:val="21"/>
                <w:lang w:val="lt-LT"/>
              </w:rPr>
              <w:t>10</w:t>
            </w:r>
            <w:r w:rsidRPr="00182432">
              <w:rPr>
                <w:rFonts w:ascii="Arial" w:hAnsi="Arial" w:cs="Arial"/>
                <w:color w:val="auto"/>
                <w:sz w:val="21"/>
                <w:szCs w:val="21"/>
                <w:lang w:val="lt-LT"/>
              </w:rPr>
              <w:t xml:space="preserve"> audinio spalvų, įskaitant raudoną bei pilką atspalvius </w:t>
            </w:r>
            <w:r w:rsidR="004C63A0"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337216BE" w14:textId="1ACD8411" w:rsidR="002B1168"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 turi būti </w:t>
            </w:r>
            <w:r w:rsidR="0068580D" w:rsidRPr="00182432">
              <w:rPr>
                <w:rFonts w:ascii="Arial" w:hAnsi="Arial" w:cs="Arial"/>
                <w:color w:val="auto"/>
                <w:sz w:val="21"/>
                <w:szCs w:val="21"/>
                <w:lang w:val="lt-LT"/>
              </w:rPr>
              <w:t>su</w:t>
            </w:r>
            <w:r w:rsidRPr="00182432">
              <w:rPr>
                <w:rFonts w:ascii="Arial" w:hAnsi="Arial" w:cs="Arial"/>
                <w:color w:val="auto"/>
                <w:sz w:val="21"/>
                <w:szCs w:val="21"/>
                <w:lang w:val="lt-LT"/>
              </w:rPr>
              <w:t xml:space="preserve"> </w:t>
            </w:r>
            <w:r w:rsidR="0068580D" w:rsidRPr="00182432">
              <w:rPr>
                <w:rFonts w:ascii="Arial" w:hAnsi="Arial" w:cs="Arial"/>
                <w:color w:val="auto"/>
                <w:sz w:val="21"/>
                <w:szCs w:val="21"/>
                <w:lang w:val="lt-LT"/>
              </w:rPr>
              <w:t xml:space="preserve">metaliniais </w:t>
            </w:r>
            <w:r w:rsidR="00FF7B89" w:rsidRPr="00182432">
              <w:rPr>
                <w:rFonts w:ascii="Arial" w:hAnsi="Arial" w:cs="Arial"/>
                <w:color w:val="auto"/>
                <w:sz w:val="21"/>
                <w:szCs w:val="21"/>
                <w:lang w:val="lt-LT"/>
              </w:rPr>
              <w:t xml:space="preserve">išlenktais </w:t>
            </w:r>
            <w:r w:rsidRPr="00182432">
              <w:rPr>
                <w:rFonts w:ascii="Arial" w:hAnsi="Arial" w:cs="Arial"/>
                <w:color w:val="auto"/>
                <w:sz w:val="21"/>
                <w:szCs w:val="21"/>
                <w:lang w:val="lt-LT"/>
              </w:rPr>
              <w:t>poranki</w:t>
            </w:r>
            <w:r w:rsidR="0068580D" w:rsidRPr="00182432">
              <w:rPr>
                <w:rFonts w:ascii="Arial" w:hAnsi="Arial" w:cs="Arial"/>
                <w:color w:val="auto"/>
                <w:sz w:val="21"/>
                <w:szCs w:val="21"/>
                <w:lang w:val="lt-LT"/>
              </w:rPr>
              <w:t>ais</w:t>
            </w:r>
            <w:r w:rsidRPr="00182432">
              <w:rPr>
                <w:rFonts w:ascii="Arial" w:hAnsi="Arial" w:cs="Arial"/>
                <w:color w:val="auto"/>
                <w:sz w:val="21"/>
                <w:szCs w:val="21"/>
                <w:lang w:val="lt-LT"/>
              </w:rPr>
              <w:t>.</w:t>
            </w:r>
          </w:p>
          <w:p w14:paraId="3ADF4519" w14:textId="69A4AB3B" w:rsidR="002B1168"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Kėdės bazė/rėmas </w:t>
            </w:r>
            <w:r w:rsidR="00D34264" w:rsidRPr="00182432">
              <w:rPr>
                <w:rFonts w:ascii="Arial" w:hAnsi="Arial" w:cs="Arial"/>
                <w:color w:val="auto"/>
                <w:sz w:val="21"/>
                <w:szCs w:val="21"/>
                <w:lang w:val="lt-LT"/>
              </w:rPr>
              <w:t>metalinis</w:t>
            </w:r>
            <w:r w:rsidRPr="00182432">
              <w:rPr>
                <w:rFonts w:ascii="Arial" w:hAnsi="Arial" w:cs="Arial"/>
                <w:color w:val="auto"/>
                <w:sz w:val="21"/>
                <w:szCs w:val="21"/>
                <w:lang w:val="lt-LT"/>
              </w:rPr>
              <w:t>, dažytas milteliniu būdu juoda spalva.</w:t>
            </w:r>
          </w:p>
          <w:p w14:paraId="226AB443" w14:textId="1296B401" w:rsidR="002B1168"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Kėdė ant metalinių</w:t>
            </w:r>
            <w:r w:rsidR="0068580D" w:rsidRPr="00182432">
              <w:rPr>
                <w:rFonts w:ascii="Arial" w:hAnsi="Arial" w:cs="Arial"/>
                <w:color w:val="auto"/>
                <w:sz w:val="21"/>
                <w:szCs w:val="21"/>
                <w:lang w:val="lt-LT"/>
              </w:rPr>
              <w:t xml:space="preserve"> keturių kojelių</w:t>
            </w:r>
            <w:r w:rsidRPr="00182432">
              <w:rPr>
                <w:rFonts w:ascii="Arial" w:hAnsi="Arial" w:cs="Arial"/>
                <w:color w:val="auto"/>
                <w:sz w:val="21"/>
                <w:szCs w:val="21"/>
                <w:lang w:val="lt-LT"/>
              </w:rPr>
              <w:t>, kaip pavaizduota nuotraukoje, dažyto milteliniu būdu juoda spalva.</w:t>
            </w:r>
          </w:p>
          <w:p w14:paraId="7292428E" w14:textId="77777777" w:rsidR="002B1168"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Kojos stabilios konstrukcijos, nebraižančios grindų dangos.</w:t>
            </w:r>
          </w:p>
          <w:p w14:paraId="70104814" w14:textId="77777777" w:rsidR="002B1168"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Kėdės atlošas ir sėdimoji dalis turi būti išlenkti, kad kėdė kuo tiksliau prisitaikytų prie sėdinčiojo.</w:t>
            </w:r>
          </w:p>
          <w:p w14:paraId="0D606AFA" w14:textId="77777777" w:rsidR="00E67D30" w:rsidRPr="00182432" w:rsidRDefault="002B1168"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 turi atitikti EN 16139 arba lygiavertį standartą. </w:t>
            </w:r>
            <w:r w:rsidRPr="00182432">
              <w:rPr>
                <w:rFonts w:ascii="Arial" w:hAnsi="Arial" w:cs="Arial"/>
                <w:i/>
                <w:iCs/>
                <w:color w:val="auto"/>
                <w:sz w:val="21"/>
                <w:szCs w:val="21"/>
                <w:lang w:val="lt-LT"/>
              </w:rPr>
              <w:t>Būtina su pasiūlymu pateikti sertifikatų ar bandymų protokolų kopijas, ar lygiaverčius dokumentus, siekiant įrodyti atitikimą reikalavimui.</w:t>
            </w:r>
          </w:p>
          <w:p w14:paraId="65CC9938" w14:textId="7D455129" w:rsidR="009D3C9D" w:rsidRPr="00182432" w:rsidRDefault="00473D0C" w:rsidP="002643CE">
            <w:pPr>
              <w:pStyle w:val="ListParagraph"/>
              <w:numPr>
                <w:ilvl w:val="0"/>
                <w:numId w:val="11"/>
              </w:numPr>
              <w:jc w:val="both"/>
              <w:rPr>
                <w:rFonts w:ascii="Arial" w:hAnsi="Arial" w:cs="Arial"/>
                <w:color w:val="auto"/>
                <w:sz w:val="21"/>
                <w:szCs w:val="21"/>
                <w:lang w:val="lt-LT"/>
              </w:rPr>
            </w:pPr>
            <w:r w:rsidRPr="00182432">
              <w:rPr>
                <w:rFonts w:ascii="Arial" w:hAnsi="Arial" w:cs="Arial"/>
                <w:color w:val="auto"/>
                <w:sz w:val="21"/>
                <w:szCs w:val="21"/>
                <w:lang w:val="lt-LT"/>
              </w:rPr>
              <w:t>Siūlomos prekės</w:t>
            </w:r>
            <w:r w:rsidR="00B02378" w:rsidRPr="00182432">
              <w:rPr>
                <w:rFonts w:ascii="Arial" w:hAnsi="Arial" w:cs="Arial"/>
                <w:color w:val="auto"/>
                <w:sz w:val="21"/>
                <w:szCs w:val="21"/>
                <w:lang w:val="lt-LT"/>
              </w:rPr>
              <w:t xml:space="preserve"> </w:t>
            </w:r>
            <w:r w:rsidRPr="00182432">
              <w:rPr>
                <w:rFonts w:ascii="Arial" w:hAnsi="Arial" w:cs="Arial"/>
                <w:color w:val="auto"/>
                <w:sz w:val="21"/>
                <w:szCs w:val="21"/>
                <w:lang w:val="lt-LT"/>
              </w:rPr>
              <w:t>dizainas turi atitikti ar būti panašus pateiktam nuotraukoje.</w:t>
            </w:r>
          </w:p>
        </w:tc>
        <w:tc>
          <w:tcPr>
            <w:tcW w:w="3402" w:type="dxa"/>
          </w:tcPr>
          <w:p w14:paraId="60999F13" w14:textId="4AB53BCE" w:rsidR="00E67D30" w:rsidRPr="00182432" w:rsidRDefault="00E67D3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430A9AB9" wp14:editId="3809D4EE">
                  <wp:extent cx="888330" cy="1223604"/>
                  <wp:effectExtent l="0" t="0" r="7620" b="0"/>
                  <wp:docPr id="77" name="Picture 103">
                    <a:extLst xmlns:a="http://schemas.openxmlformats.org/drawingml/2006/main">
                      <a:ext uri="{FF2B5EF4-FFF2-40B4-BE49-F238E27FC236}">
                        <a16:creationId xmlns:a16="http://schemas.microsoft.com/office/drawing/2014/main" id="{3A025BDD-38EB-534D-853B-2799D9EE4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3">
                            <a:extLst>
                              <a:ext uri="{FF2B5EF4-FFF2-40B4-BE49-F238E27FC236}">
                                <a16:creationId xmlns:a16="http://schemas.microsoft.com/office/drawing/2014/main" id="{3A025BDD-38EB-534D-853B-2799D9EE40D9}"/>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03065" cy="1243900"/>
                          </a:xfrm>
                          <a:prstGeom prst="rect">
                            <a:avLst/>
                          </a:prstGeom>
                        </pic:spPr>
                      </pic:pic>
                    </a:graphicData>
                  </a:graphic>
                </wp:inline>
              </w:drawing>
            </w:r>
          </w:p>
          <w:p w14:paraId="2E00CFFB" w14:textId="0F4E47E6" w:rsidR="00E67D30" w:rsidRPr="00182432" w:rsidRDefault="00E67D30" w:rsidP="002643CE">
            <w:pPr>
              <w:rPr>
                <w:rFonts w:ascii="Arial" w:hAnsi="Arial" w:cs="Arial"/>
                <w:color w:val="auto"/>
                <w:sz w:val="20"/>
                <w:szCs w:val="20"/>
                <w:lang w:val="lt-LT"/>
              </w:rPr>
            </w:pPr>
          </w:p>
          <w:p w14:paraId="556012D5" w14:textId="77777777" w:rsidR="00E957B9" w:rsidRPr="00182432" w:rsidRDefault="00E957B9"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1BF5B5B" w14:textId="77777777" w:rsidR="00E957B9" w:rsidRPr="00182432" w:rsidRDefault="00E957B9"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5209412" w14:textId="77777777" w:rsidR="00E957B9" w:rsidRPr="00182432" w:rsidRDefault="00E957B9"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51EE444" w14:textId="701EB0FB" w:rsidR="00E67D30" w:rsidRPr="00182432" w:rsidRDefault="00E67D30" w:rsidP="002643CE">
            <w:pPr>
              <w:ind w:firstLine="720"/>
              <w:rPr>
                <w:rFonts w:ascii="Arial" w:hAnsi="Arial" w:cs="Arial"/>
                <w:color w:val="auto"/>
                <w:sz w:val="20"/>
                <w:szCs w:val="20"/>
                <w:lang w:val="lt-LT"/>
              </w:rPr>
            </w:pPr>
          </w:p>
        </w:tc>
      </w:tr>
      <w:tr w:rsidR="00182432" w:rsidRPr="006A5D93" w14:paraId="6C9DEC51" w14:textId="77777777" w:rsidTr="43DE9F2C">
        <w:trPr>
          <w:trHeight w:val="1320"/>
        </w:trPr>
        <w:tc>
          <w:tcPr>
            <w:tcW w:w="567" w:type="dxa"/>
          </w:tcPr>
          <w:p w14:paraId="52B4ECA0" w14:textId="5BA28912" w:rsidR="00333686"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w:t>
            </w:r>
            <w:r w:rsidR="00927E0B" w:rsidRPr="00182432">
              <w:rPr>
                <w:rFonts w:ascii="Arial" w:hAnsi="Arial" w:cs="Arial"/>
                <w:b/>
                <w:bCs/>
                <w:color w:val="auto"/>
                <w:sz w:val="21"/>
                <w:szCs w:val="21"/>
                <w:lang w:val="lt-LT"/>
              </w:rPr>
              <w:t>.</w:t>
            </w:r>
          </w:p>
        </w:tc>
        <w:tc>
          <w:tcPr>
            <w:tcW w:w="1843" w:type="dxa"/>
          </w:tcPr>
          <w:p w14:paraId="6063C90D" w14:textId="3D9A72C7" w:rsidR="00333686" w:rsidRPr="00182432" w:rsidRDefault="00333686" w:rsidP="002643CE">
            <w:pPr>
              <w:rPr>
                <w:rFonts w:ascii="Arial" w:hAnsi="Arial" w:cs="Arial"/>
                <w:color w:val="auto"/>
                <w:sz w:val="21"/>
                <w:szCs w:val="21"/>
                <w:lang w:val="lt-LT"/>
              </w:rPr>
            </w:pPr>
            <w:r w:rsidRPr="00182432">
              <w:rPr>
                <w:rFonts w:ascii="Arial" w:hAnsi="Arial" w:cs="Arial"/>
                <w:b/>
                <w:bCs/>
                <w:color w:val="auto"/>
                <w:sz w:val="21"/>
                <w:szCs w:val="21"/>
                <w:lang w:val="lt-LT"/>
              </w:rPr>
              <w:t xml:space="preserve">Posėdžių kėdė be </w:t>
            </w:r>
            <w:r w:rsidR="00667476" w:rsidRPr="00182432">
              <w:rPr>
                <w:rFonts w:ascii="Arial" w:hAnsi="Arial" w:cs="Arial"/>
                <w:b/>
                <w:bCs/>
                <w:color w:val="auto"/>
                <w:sz w:val="21"/>
                <w:szCs w:val="21"/>
                <w:lang w:val="lt-LT"/>
              </w:rPr>
              <w:t>p</w:t>
            </w:r>
            <w:r w:rsidRPr="00182432">
              <w:rPr>
                <w:rFonts w:ascii="Arial" w:hAnsi="Arial" w:cs="Arial"/>
                <w:b/>
                <w:bCs/>
                <w:color w:val="auto"/>
                <w:sz w:val="21"/>
                <w:szCs w:val="21"/>
                <w:lang w:val="lt-LT"/>
              </w:rPr>
              <w:t>orankių</w:t>
            </w:r>
            <w:r w:rsidR="004C114A" w:rsidRPr="00182432">
              <w:rPr>
                <w:rFonts w:ascii="Arial" w:hAnsi="Arial" w:cs="Arial"/>
                <w:b/>
                <w:bCs/>
                <w:color w:val="auto"/>
                <w:sz w:val="21"/>
                <w:szCs w:val="21"/>
                <w:lang w:val="lt-LT"/>
              </w:rPr>
              <w:t xml:space="preserve"> </w:t>
            </w:r>
            <w:r w:rsidR="004C114A" w:rsidRPr="00182432">
              <w:rPr>
                <w:rFonts w:ascii="Arial" w:hAnsi="Arial" w:cs="Arial"/>
                <w:color w:val="auto"/>
                <w:sz w:val="21"/>
                <w:szCs w:val="21"/>
                <w:lang w:val="lt-LT"/>
              </w:rPr>
              <w:t>(</w:t>
            </w:r>
            <w:r w:rsidR="004714D0" w:rsidRPr="00182432">
              <w:rPr>
                <w:rFonts w:ascii="Arial" w:hAnsi="Arial" w:cs="Arial"/>
                <w:color w:val="auto"/>
                <w:sz w:val="21"/>
                <w:szCs w:val="21"/>
                <w:lang w:val="lt-LT"/>
              </w:rPr>
              <w:t xml:space="preserve">006, 007, 008, 011, 012, 013, </w:t>
            </w:r>
            <w:r w:rsidR="00371BCC" w:rsidRPr="00182432">
              <w:rPr>
                <w:rFonts w:ascii="Arial" w:hAnsi="Arial" w:cs="Arial"/>
                <w:color w:val="auto"/>
                <w:sz w:val="21"/>
                <w:szCs w:val="21"/>
                <w:lang w:val="lt-LT"/>
              </w:rPr>
              <w:t>107, 11</w:t>
            </w:r>
            <w:r w:rsidR="00F52342" w:rsidRPr="00182432">
              <w:rPr>
                <w:rFonts w:ascii="Arial" w:hAnsi="Arial" w:cs="Arial"/>
                <w:color w:val="auto"/>
                <w:sz w:val="21"/>
                <w:szCs w:val="21"/>
                <w:lang w:val="lt-LT"/>
              </w:rPr>
              <w:t xml:space="preserve">0, 102, 116, 305 </w:t>
            </w:r>
            <w:r w:rsidR="00371BCC" w:rsidRPr="00182432">
              <w:rPr>
                <w:rFonts w:ascii="Arial" w:hAnsi="Arial" w:cs="Arial"/>
                <w:color w:val="auto"/>
                <w:sz w:val="21"/>
                <w:szCs w:val="21"/>
                <w:lang w:val="lt-LT"/>
              </w:rPr>
              <w:t>patalpose)</w:t>
            </w:r>
          </w:p>
          <w:p w14:paraId="50FAC789" w14:textId="3FC5B29A" w:rsidR="00667476" w:rsidRPr="00182432" w:rsidRDefault="00667476" w:rsidP="002643CE">
            <w:pPr>
              <w:rPr>
                <w:rFonts w:ascii="Arial" w:hAnsi="Arial" w:cs="Arial"/>
                <w:b/>
                <w:bCs/>
                <w:color w:val="auto"/>
                <w:sz w:val="21"/>
                <w:szCs w:val="21"/>
                <w:lang w:val="lt-LT"/>
              </w:rPr>
            </w:pPr>
          </w:p>
          <w:p w14:paraId="1E61A400" w14:textId="6D181EF9" w:rsidR="00667476" w:rsidRPr="00182432" w:rsidRDefault="00667476" w:rsidP="002643CE">
            <w:pPr>
              <w:rPr>
                <w:rFonts w:ascii="Arial" w:hAnsi="Arial" w:cs="Arial"/>
                <w:b/>
                <w:bCs/>
                <w:color w:val="auto"/>
                <w:sz w:val="21"/>
                <w:szCs w:val="21"/>
                <w:lang w:val="lt-LT"/>
              </w:rPr>
            </w:pPr>
            <w:r w:rsidRPr="00182432">
              <w:rPr>
                <w:rFonts w:ascii="Arial" w:hAnsi="Arial" w:cs="Arial"/>
                <w:b/>
                <w:bCs/>
                <w:color w:val="auto"/>
                <w:sz w:val="21"/>
                <w:szCs w:val="21"/>
                <w:lang w:val="lt-LT"/>
              </w:rPr>
              <w:t>K0</w:t>
            </w:r>
            <w:r w:rsidR="006127CE" w:rsidRPr="00182432">
              <w:rPr>
                <w:rFonts w:ascii="Arial" w:hAnsi="Arial" w:cs="Arial"/>
                <w:b/>
                <w:bCs/>
                <w:color w:val="auto"/>
                <w:sz w:val="21"/>
                <w:szCs w:val="21"/>
                <w:lang w:val="lt-LT"/>
              </w:rPr>
              <w:t>8</w:t>
            </w:r>
          </w:p>
          <w:p w14:paraId="75E7AFD5" w14:textId="5451840D" w:rsidR="00667476" w:rsidRPr="00182432" w:rsidRDefault="00667476" w:rsidP="002643CE">
            <w:pPr>
              <w:rPr>
                <w:rFonts w:ascii="Arial" w:hAnsi="Arial" w:cs="Arial"/>
                <w:b/>
                <w:bCs/>
                <w:color w:val="auto"/>
                <w:sz w:val="21"/>
                <w:szCs w:val="21"/>
                <w:lang w:val="lt-LT"/>
              </w:rPr>
            </w:pPr>
          </w:p>
          <w:p w14:paraId="5643C25C" w14:textId="74758552" w:rsidR="00667476" w:rsidRPr="00182432" w:rsidRDefault="00667476" w:rsidP="002643CE">
            <w:pPr>
              <w:rPr>
                <w:rFonts w:ascii="Arial" w:hAnsi="Arial" w:cs="Arial"/>
                <w:color w:val="auto"/>
                <w:sz w:val="21"/>
                <w:szCs w:val="21"/>
                <w:lang w:val="lt-LT"/>
              </w:rPr>
            </w:pPr>
          </w:p>
          <w:p w14:paraId="01E6A852" w14:textId="23326BF1" w:rsidR="00667476" w:rsidRPr="00182432" w:rsidRDefault="00667476" w:rsidP="002643CE">
            <w:pPr>
              <w:rPr>
                <w:rFonts w:ascii="Arial" w:hAnsi="Arial" w:cs="Arial"/>
                <w:b/>
                <w:bCs/>
                <w:color w:val="auto"/>
                <w:sz w:val="21"/>
                <w:szCs w:val="21"/>
                <w:lang w:val="lt-LT"/>
              </w:rPr>
            </w:pPr>
          </w:p>
        </w:tc>
        <w:tc>
          <w:tcPr>
            <w:tcW w:w="8221" w:type="dxa"/>
          </w:tcPr>
          <w:p w14:paraId="5B128E15" w14:textId="52D4397C" w:rsidR="0068580D" w:rsidRPr="00182432" w:rsidRDefault="0068580D" w:rsidP="002643CE">
            <w:pPr>
              <w:pStyle w:val="ListParagraph"/>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Matmenys: bendras plotis ne mažiau nei 485mm ir ne daugiau nei (W) 6</w:t>
            </w:r>
            <w:r w:rsidR="00671BF2" w:rsidRPr="00182432">
              <w:rPr>
                <w:rFonts w:ascii="Arial" w:hAnsi="Arial" w:cs="Arial"/>
                <w:color w:val="auto"/>
                <w:sz w:val="21"/>
                <w:szCs w:val="21"/>
                <w:lang w:val="lt-LT"/>
              </w:rPr>
              <w:t>2</w:t>
            </w:r>
            <w:r w:rsidRPr="00182432">
              <w:rPr>
                <w:rFonts w:ascii="Arial" w:hAnsi="Arial" w:cs="Arial"/>
                <w:color w:val="auto"/>
                <w:sz w:val="21"/>
                <w:szCs w:val="21"/>
                <w:lang w:val="lt-LT"/>
              </w:rPr>
              <w:t xml:space="preserve">0 mm, bendras gylis (D) ne mažiau nei 520 mm ir ne daugiau nei </w:t>
            </w:r>
            <w:r w:rsidR="00671BF2" w:rsidRPr="00182432">
              <w:rPr>
                <w:rFonts w:ascii="Arial" w:hAnsi="Arial" w:cs="Arial"/>
                <w:color w:val="auto"/>
                <w:sz w:val="21"/>
                <w:szCs w:val="21"/>
                <w:lang w:val="lt-LT"/>
              </w:rPr>
              <w:t>60</w:t>
            </w:r>
            <w:r w:rsidRPr="00182432">
              <w:rPr>
                <w:rFonts w:ascii="Arial" w:hAnsi="Arial" w:cs="Arial"/>
                <w:color w:val="auto"/>
                <w:sz w:val="21"/>
                <w:szCs w:val="21"/>
                <w:lang w:val="lt-LT"/>
              </w:rPr>
              <w:t>0mm, bendras gaminio aukštis (H) ne mažiau nei 8</w:t>
            </w:r>
            <w:r w:rsidR="00BD66BD" w:rsidRPr="00182432">
              <w:rPr>
                <w:rFonts w:ascii="Arial" w:hAnsi="Arial" w:cs="Arial"/>
                <w:color w:val="auto"/>
                <w:sz w:val="21"/>
                <w:szCs w:val="21"/>
                <w:lang w:val="lt-LT"/>
              </w:rPr>
              <w:t>0</w:t>
            </w:r>
            <w:r w:rsidRPr="00182432">
              <w:rPr>
                <w:rFonts w:ascii="Arial" w:hAnsi="Arial" w:cs="Arial"/>
                <w:color w:val="auto"/>
                <w:sz w:val="21"/>
                <w:szCs w:val="21"/>
                <w:lang w:val="lt-LT"/>
              </w:rPr>
              <w:t xml:space="preserve">0 mm ir ne daugiau nei  </w:t>
            </w:r>
            <w:r w:rsidR="00671BF2" w:rsidRPr="00182432">
              <w:rPr>
                <w:rFonts w:ascii="Arial" w:hAnsi="Arial" w:cs="Arial"/>
                <w:color w:val="auto"/>
                <w:sz w:val="21"/>
                <w:szCs w:val="21"/>
                <w:lang w:val="lt-LT"/>
              </w:rPr>
              <w:t>90</w:t>
            </w:r>
            <w:r w:rsidRPr="00182432">
              <w:rPr>
                <w:rFonts w:ascii="Arial" w:hAnsi="Arial" w:cs="Arial"/>
                <w:color w:val="auto"/>
                <w:sz w:val="21"/>
                <w:szCs w:val="21"/>
                <w:lang w:val="lt-LT"/>
              </w:rPr>
              <w:t xml:space="preserve">0 mm. </w:t>
            </w:r>
          </w:p>
          <w:p w14:paraId="6658082D" w14:textId="77777777" w:rsidR="00AF252D" w:rsidRPr="00182432" w:rsidRDefault="00AF252D" w:rsidP="002643CE">
            <w:pPr>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Sėdynė ir atlošas vientisa konstrukcija.</w:t>
            </w:r>
          </w:p>
          <w:p w14:paraId="5A3EA619" w14:textId="77777777" w:rsidR="00AF252D" w:rsidRPr="00182432" w:rsidRDefault="00AF252D" w:rsidP="002643CE">
            <w:pPr>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 xml:space="preserve">Sėdimoji dalis ir atlošas aptraukta  audiniu. </w:t>
            </w:r>
          </w:p>
          <w:p w14:paraId="307701AC" w14:textId="77777777" w:rsidR="00AF252D" w:rsidRPr="00182432" w:rsidRDefault="00AF252D" w:rsidP="002643CE">
            <w:pPr>
              <w:numPr>
                <w:ilvl w:val="0"/>
                <w:numId w:val="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i/>
                <w:iCs/>
                <w:color w:val="auto"/>
                <w:sz w:val="21"/>
                <w:szCs w:val="21"/>
                <w:lang w:val="lt-LT"/>
              </w:rPr>
              <w:t>(pateikti dokumentus, įrodančius gaminio atitikimą keliamiems reikalavimams).</w:t>
            </w:r>
          </w:p>
          <w:p w14:paraId="1384393F" w14:textId="27A97F77" w:rsidR="004C63A0" w:rsidRPr="00182432" w:rsidRDefault="00935CBD" w:rsidP="002643CE">
            <w:pPr>
              <w:numPr>
                <w:ilvl w:val="0"/>
                <w:numId w:val="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turi būti galimybė pasirinkti iš ne mažiau nei 10 audinio spalvų, įskaitant raudoną bei pilką atspalvius </w:t>
            </w:r>
            <w:r w:rsidR="004C63A0"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2AD7F699" w14:textId="5294D218" w:rsidR="00AF252D" w:rsidRPr="00182432" w:rsidRDefault="00AF252D" w:rsidP="002643CE">
            <w:pPr>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Kėdė turi būti be porankių.</w:t>
            </w:r>
          </w:p>
          <w:p w14:paraId="3A1C201A" w14:textId="039A2239" w:rsidR="00AF252D" w:rsidRPr="00182432" w:rsidRDefault="00AF252D" w:rsidP="002643CE">
            <w:pPr>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Kėdės bazė/rėmas </w:t>
            </w:r>
            <w:r w:rsidR="00671BF2" w:rsidRPr="00182432">
              <w:rPr>
                <w:rFonts w:ascii="Arial" w:hAnsi="Arial" w:cs="Arial"/>
                <w:color w:val="auto"/>
                <w:sz w:val="21"/>
                <w:szCs w:val="21"/>
                <w:lang w:val="lt-LT"/>
              </w:rPr>
              <w:t>metalas</w:t>
            </w:r>
            <w:r w:rsidRPr="00182432">
              <w:rPr>
                <w:rFonts w:ascii="Arial" w:hAnsi="Arial" w:cs="Arial"/>
                <w:color w:val="auto"/>
                <w:sz w:val="21"/>
                <w:szCs w:val="21"/>
                <w:lang w:val="lt-LT"/>
              </w:rPr>
              <w:t xml:space="preserve">, dažytas milteliniu būdu </w:t>
            </w:r>
            <w:r w:rsidR="00CB17C0" w:rsidRPr="00182432">
              <w:rPr>
                <w:rFonts w:ascii="Arial" w:hAnsi="Arial" w:cs="Arial"/>
                <w:color w:val="auto"/>
                <w:sz w:val="21"/>
                <w:szCs w:val="21"/>
                <w:lang w:val="lt-LT"/>
              </w:rPr>
              <w:t>juoda spalva.</w:t>
            </w:r>
          </w:p>
          <w:p w14:paraId="64085B16" w14:textId="77777777" w:rsidR="00AF252D" w:rsidRPr="00182432" w:rsidRDefault="00AF252D" w:rsidP="002643CE">
            <w:pPr>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Kėdė ant metalinių, vientisos „slidės“ formos kojų, kaip pavaizduota nuotraukoje, dažyto milteliniu būdu juoda spalva.</w:t>
            </w:r>
          </w:p>
          <w:p w14:paraId="2F9B4C6F" w14:textId="77777777" w:rsidR="00AF252D" w:rsidRPr="00182432" w:rsidRDefault="00AF252D" w:rsidP="002643CE">
            <w:pPr>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Kojos stabilios konstrukcijos, nebraižančios grindų dangos.</w:t>
            </w:r>
          </w:p>
          <w:p w14:paraId="474EB255" w14:textId="77777777" w:rsidR="002B1168" w:rsidRPr="00182432" w:rsidRDefault="00AF252D" w:rsidP="002643CE">
            <w:pPr>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Kėdės atlošas ir sėdimoji dalis turi būti išlenkti, kad kėdė kuo tiksliau prisitaikytų prie sėdinčiojo.</w:t>
            </w:r>
          </w:p>
          <w:p w14:paraId="16BFD3DB" w14:textId="45E9DB01" w:rsidR="00333686" w:rsidRPr="00182432" w:rsidRDefault="00AF252D" w:rsidP="002643CE">
            <w:pPr>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 turi atitikti EN 16139 arba lygiavertį standartą. </w:t>
            </w:r>
            <w:r w:rsidRPr="00182432">
              <w:rPr>
                <w:rFonts w:ascii="Arial" w:hAnsi="Arial" w:cs="Arial"/>
                <w:i/>
                <w:iCs/>
                <w:color w:val="auto"/>
                <w:sz w:val="21"/>
                <w:szCs w:val="21"/>
                <w:lang w:val="lt-LT"/>
              </w:rPr>
              <w:t>Būtina su pasiūlymu pateikti sertifikatų ar bandymų protokolų kopijas, ar lygiaverčius dokumentus, siekiant įrodyti atitikimą reikalavimui.</w:t>
            </w:r>
          </w:p>
          <w:p w14:paraId="08D3FE60" w14:textId="4A16AFB4" w:rsidR="00FB736A" w:rsidRPr="00182432" w:rsidRDefault="00C65331" w:rsidP="002643CE">
            <w:pPr>
              <w:pStyle w:val="ListParagraph"/>
              <w:numPr>
                <w:ilvl w:val="0"/>
                <w:numId w:val="7"/>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17D73D5B" w14:textId="77777777" w:rsidR="00333686" w:rsidRPr="00182432" w:rsidRDefault="00667476"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135ABF34" wp14:editId="23FF4E7B">
                  <wp:extent cx="949674" cy="129921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55483" cy="1307157"/>
                          </a:xfrm>
                          <a:prstGeom prst="rect">
                            <a:avLst/>
                          </a:prstGeom>
                          <a:noFill/>
                        </pic:spPr>
                      </pic:pic>
                    </a:graphicData>
                  </a:graphic>
                </wp:inline>
              </w:drawing>
            </w:r>
          </w:p>
          <w:p w14:paraId="7BFF628A" w14:textId="77777777" w:rsidR="00E957B9" w:rsidRPr="00182432" w:rsidRDefault="00E957B9"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0F7441E5" w14:textId="77777777" w:rsidR="00E957B9" w:rsidRPr="00182432" w:rsidRDefault="00E957B9"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7A10A81C" w14:textId="77777777" w:rsidR="00E957B9" w:rsidRPr="00182432" w:rsidRDefault="00E957B9"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47D25F46" w14:textId="72BEABF1" w:rsidR="00667476" w:rsidRPr="00182432" w:rsidRDefault="00667476" w:rsidP="002643CE">
            <w:pPr>
              <w:rPr>
                <w:rFonts w:ascii="Arial" w:hAnsi="Arial" w:cs="Arial"/>
                <w:noProof/>
                <w:color w:val="auto"/>
                <w:sz w:val="20"/>
                <w:szCs w:val="20"/>
                <w:lang w:val="lt-LT"/>
              </w:rPr>
            </w:pPr>
          </w:p>
        </w:tc>
      </w:tr>
      <w:tr w:rsidR="00182432" w:rsidRPr="006A5D93" w14:paraId="175B9BDE" w14:textId="77777777" w:rsidTr="43DE9F2C">
        <w:trPr>
          <w:trHeight w:val="256"/>
        </w:trPr>
        <w:tc>
          <w:tcPr>
            <w:tcW w:w="567" w:type="dxa"/>
          </w:tcPr>
          <w:p w14:paraId="3DD45846" w14:textId="164EB442" w:rsidR="004A4791"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3</w:t>
            </w:r>
            <w:r w:rsidR="00927E0B" w:rsidRPr="00182432">
              <w:rPr>
                <w:rFonts w:ascii="Arial" w:hAnsi="Arial" w:cs="Arial"/>
                <w:b/>
                <w:bCs/>
                <w:color w:val="auto"/>
                <w:sz w:val="21"/>
                <w:szCs w:val="21"/>
                <w:lang w:val="lt-LT"/>
              </w:rPr>
              <w:t>.</w:t>
            </w:r>
          </w:p>
        </w:tc>
        <w:tc>
          <w:tcPr>
            <w:tcW w:w="1843" w:type="dxa"/>
          </w:tcPr>
          <w:p w14:paraId="374C4478" w14:textId="43C856D3" w:rsidR="004A4791" w:rsidRPr="00182432" w:rsidRDefault="00175915" w:rsidP="002643CE">
            <w:pPr>
              <w:rPr>
                <w:rFonts w:ascii="Arial" w:hAnsi="Arial" w:cs="Arial"/>
                <w:b/>
                <w:bCs/>
                <w:color w:val="auto"/>
                <w:sz w:val="21"/>
                <w:szCs w:val="21"/>
                <w:lang w:val="lt-LT"/>
              </w:rPr>
            </w:pPr>
            <w:r w:rsidRPr="00182432">
              <w:rPr>
                <w:rFonts w:ascii="Arial" w:hAnsi="Arial" w:cs="Arial"/>
                <w:b/>
                <w:bCs/>
                <w:color w:val="auto"/>
                <w:sz w:val="21"/>
                <w:szCs w:val="21"/>
                <w:lang w:val="lt-LT"/>
              </w:rPr>
              <w:t xml:space="preserve">Vienvietis </w:t>
            </w:r>
            <w:r w:rsidR="00AE03C9" w:rsidRPr="00182432">
              <w:rPr>
                <w:rFonts w:ascii="Arial" w:hAnsi="Arial" w:cs="Arial"/>
                <w:b/>
                <w:bCs/>
                <w:color w:val="auto"/>
                <w:sz w:val="21"/>
                <w:szCs w:val="21"/>
                <w:lang w:val="lt-LT"/>
              </w:rPr>
              <w:t xml:space="preserve">akustinis </w:t>
            </w:r>
            <w:r w:rsidRPr="00182432">
              <w:rPr>
                <w:rFonts w:ascii="Arial" w:hAnsi="Arial" w:cs="Arial"/>
                <w:b/>
                <w:bCs/>
                <w:color w:val="auto"/>
                <w:sz w:val="21"/>
                <w:szCs w:val="21"/>
                <w:lang w:val="lt-LT"/>
              </w:rPr>
              <w:t>m</w:t>
            </w:r>
            <w:r w:rsidR="00235FCA" w:rsidRPr="00182432">
              <w:rPr>
                <w:rFonts w:ascii="Arial" w:hAnsi="Arial" w:cs="Arial"/>
                <w:b/>
                <w:bCs/>
                <w:color w:val="auto"/>
                <w:sz w:val="21"/>
                <w:szCs w:val="21"/>
                <w:lang w:val="lt-LT"/>
              </w:rPr>
              <w:t>inkšta</w:t>
            </w:r>
            <w:r w:rsidRPr="00182432">
              <w:rPr>
                <w:rFonts w:ascii="Arial" w:hAnsi="Arial" w:cs="Arial"/>
                <w:b/>
                <w:bCs/>
                <w:color w:val="auto"/>
                <w:sz w:val="21"/>
                <w:szCs w:val="21"/>
                <w:lang w:val="lt-LT"/>
              </w:rPr>
              <w:t>suolis su aukštu atlošu</w:t>
            </w:r>
          </w:p>
          <w:p w14:paraId="1E7457AA" w14:textId="77777777" w:rsidR="004A4791" w:rsidRPr="00182432" w:rsidRDefault="004A4791" w:rsidP="002643CE">
            <w:pPr>
              <w:rPr>
                <w:rFonts w:ascii="Arial" w:hAnsi="Arial" w:cs="Arial"/>
                <w:color w:val="auto"/>
                <w:sz w:val="21"/>
                <w:szCs w:val="21"/>
                <w:lang w:val="lt-LT"/>
              </w:rPr>
            </w:pPr>
          </w:p>
          <w:p w14:paraId="4E054C14" w14:textId="77777777" w:rsidR="004A4791" w:rsidRPr="00182432" w:rsidRDefault="004A4791" w:rsidP="002643CE">
            <w:pPr>
              <w:rPr>
                <w:rFonts w:ascii="Arial" w:hAnsi="Arial" w:cs="Arial"/>
                <w:color w:val="auto"/>
                <w:sz w:val="21"/>
                <w:szCs w:val="21"/>
                <w:lang w:val="lt-LT"/>
              </w:rPr>
            </w:pPr>
            <w:r w:rsidRPr="00182432">
              <w:rPr>
                <w:rFonts w:ascii="Arial" w:hAnsi="Arial" w:cs="Arial"/>
                <w:color w:val="auto"/>
                <w:sz w:val="21"/>
                <w:szCs w:val="21"/>
                <w:lang w:val="lt-LT"/>
              </w:rPr>
              <w:t>K03</w:t>
            </w:r>
          </w:p>
          <w:p w14:paraId="2C88814A" w14:textId="77777777" w:rsidR="004A4791" w:rsidRPr="00182432" w:rsidRDefault="004A4791" w:rsidP="002643CE">
            <w:pPr>
              <w:rPr>
                <w:rFonts w:ascii="Arial" w:hAnsi="Arial" w:cs="Arial"/>
                <w:color w:val="auto"/>
                <w:sz w:val="21"/>
                <w:szCs w:val="21"/>
                <w:lang w:val="lt-LT"/>
              </w:rPr>
            </w:pPr>
          </w:p>
          <w:p w14:paraId="72585258" w14:textId="6D6E6F92" w:rsidR="004A4791" w:rsidRPr="00182432" w:rsidRDefault="004A4791" w:rsidP="002643CE">
            <w:pPr>
              <w:rPr>
                <w:rFonts w:ascii="Arial" w:hAnsi="Arial" w:cs="Arial"/>
                <w:color w:val="auto"/>
                <w:sz w:val="21"/>
                <w:szCs w:val="21"/>
                <w:lang w:val="lt-LT"/>
              </w:rPr>
            </w:pPr>
          </w:p>
          <w:p w14:paraId="164B45CB" w14:textId="6258769A" w:rsidR="004A4791" w:rsidRPr="00182432" w:rsidRDefault="004A4791" w:rsidP="002643CE">
            <w:pPr>
              <w:rPr>
                <w:rFonts w:ascii="Arial" w:hAnsi="Arial" w:cs="Arial"/>
                <w:color w:val="auto"/>
                <w:sz w:val="21"/>
                <w:szCs w:val="21"/>
                <w:lang w:val="lt-LT"/>
              </w:rPr>
            </w:pPr>
          </w:p>
        </w:tc>
        <w:tc>
          <w:tcPr>
            <w:tcW w:w="8221" w:type="dxa"/>
          </w:tcPr>
          <w:p w14:paraId="575425A4" w14:textId="32A57492" w:rsidR="0029308B" w:rsidRPr="00182432" w:rsidRDefault="009D7B0A" w:rsidP="002643CE">
            <w:pPr>
              <w:pStyle w:val="ListParagraph"/>
              <w:numPr>
                <w:ilvl w:val="0"/>
                <w:numId w:val="25"/>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plotis (W) </w:t>
            </w:r>
            <w:r w:rsidR="008478DA" w:rsidRPr="00182432">
              <w:rPr>
                <w:rFonts w:ascii="Arial" w:hAnsi="Arial" w:cs="Arial"/>
                <w:color w:val="auto"/>
                <w:sz w:val="21"/>
                <w:szCs w:val="21"/>
                <w:lang w:val="lt-LT"/>
              </w:rPr>
              <w:t>780 mm</w:t>
            </w:r>
            <w:r w:rsidRPr="00182432">
              <w:rPr>
                <w:rFonts w:ascii="Arial" w:hAnsi="Arial" w:cs="Arial"/>
                <w:color w:val="auto"/>
                <w:sz w:val="21"/>
                <w:szCs w:val="21"/>
                <w:lang w:val="lt-LT"/>
              </w:rPr>
              <w:t xml:space="preserve">, gylis </w:t>
            </w:r>
            <w:r w:rsidR="008478DA" w:rsidRPr="00182432">
              <w:rPr>
                <w:rFonts w:ascii="Arial" w:hAnsi="Arial" w:cs="Arial"/>
                <w:color w:val="auto"/>
                <w:sz w:val="21"/>
                <w:szCs w:val="21"/>
                <w:lang w:val="lt-LT"/>
              </w:rPr>
              <w:t xml:space="preserve">750 mm, </w:t>
            </w:r>
            <w:r w:rsidRPr="00182432">
              <w:rPr>
                <w:rFonts w:ascii="Arial" w:hAnsi="Arial" w:cs="Arial"/>
                <w:color w:val="auto"/>
                <w:sz w:val="21"/>
                <w:szCs w:val="21"/>
                <w:lang w:val="lt-LT"/>
              </w:rPr>
              <w:t xml:space="preserve"> </w:t>
            </w:r>
            <w:r w:rsidR="008478DA" w:rsidRPr="00182432">
              <w:rPr>
                <w:rFonts w:ascii="Arial" w:hAnsi="Arial" w:cs="Arial"/>
                <w:color w:val="auto"/>
                <w:sz w:val="21"/>
                <w:szCs w:val="21"/>
                <w:lang w:val="lt-LT"/>
              </w:rPr>
              <w:t>aukštis 1450 mm</w:t>
            </w:r>
            <w:r w:rsidR="0029308B" w:rsidRPr="00182432">
              <w:rPr>
                <w:rFonts w:ascii="Arial" w:hAnsi="Arial" w:cs="Arial"/>
                <w:color w:val="auto"/>
                <w:sz w:val="21"/>
                <w:szCs w:val="21"/>
                <w:lang w:val="lt-LT"/>
              </w:rPr>
              <w:t>. Matmenų galima paklaida +-</w:t>
            </w:r>
            <w:r w:rsidR="00ED015C" w:rsidRPr="00182432">
              <w:rPr>
                <w:rFonts w:ascii="Arial" w:hAnsi="Arial" w:cs="Arial"/>
                <w:color w:val="auto"/>
                <w:sz w:val="21"/>
                <w:szCs w:val="21"/>
                <w:lang w:val="lt-LT"/>
              </w:rPr>
              <w:t>1</w:t>
            </w:r>
            <w:r w:rsidR="00D73911" w:rsidRPr="00182432">
              <w:rPr>
                <w:rFonts w:ascii="Arial" w:hAnsi="Arial" w:cs="Arial"/>
                <w:color w:val="auto"/>
                <w:sz w:val="21"/>
                <w:szCs w:val="21"/>
                <w:lang w:val="lt-LT"/>
              </w:rPr>
              <w:t>5</w:t>
            </w:r>
            <w:r w:rsidR="0029308B" w:rsidRPr="00182432">
              <w:rPr>
                <w:rFonts w:ascii="Arial" w:hAnsi="Arial" w:cs="Arial"/>
                <w:color w:val="auto"/>
                <w:sz w:val="21"/>
                <w:szCs w:val="21"/>
                <w:lang w:val="lt-LT"/>
              </w:rPr>
              <w:t>0mm.</w:t>
            </w:r>
          </w:p>
          <w:p w14:paraId="1D87C66D" w14:textId="6E84558D" w:rsidR="008B042B" w:rsidRPr="00182432" w:rsidRDefault="00235FCA" w:rsidP="002643CE">
            <w:pPr>
              <w:pStyle w:val="ListParagraph"/>
              <w:numPr>
                <w:ilvl w:val="0"/>
                <w:numId w:val="25"/>
              </w:numPr>
              <w:jc w:val="both"/>
              <w:rPr>
                <w:rFonts w:ascii="Arial" w:hAnsi="Arial" w:cs="Arial"/>
                <w:color w:val="auto"/>
                <w:sz w:val="21"/>
                <w:szCs w:val="21"/>
                <w:lang w:val="lt-LT"/>
              </w:rPr>
            </w:pPr>
            <w:r w:rsidRPr="00182432">
              <w:rPr>
                <w:rFonts w:ascii="Arial" w:hAnsi="Arial" w:cs="Arial"/>
                <w:color w:val="auto"/>
                <w:sz w:val="21"/>
                <w:szCs w:val="21"/>
                <w:lang w:val="lt-LT"/>
              </w:rPr>
              <w:t>Minkštasuolis yra</w:t>
            </w:r>
            <w:r w:rsidR="004A4791" w:rsidRPr="00182432">
              <w:rPr>
                <w:rFonts w:ascii="Arial" w:hAnsi="Arial" w:cs="Arial"/>
                <w:color w:val="auto"/>
                <w:sz w:val="21"/>
                <w:szCs w:val="21"/>
                <w:lang w:val="lt-LT"/>
              </w:rPr>
              <w:t xml:space="preserve"> aukšta nugara ir </w:t>
            </w:r>
            <w:r w:rsidR="008B042B" w:rsidRPr="00182432">
              <w:rPr>
                <w:rFonts w:ascii="Arial" w:hAnsi="Arial" w:cs="Arial"/>
                <w:color w:val="auto"/>
                <w:sz w:val="21"/>
                <w:szCs w:val="21"/>
                <w:lang w:val="lt-LT"/>
              </w:rPr>
              <w:t xml:space="preserve">aukštais </w:t>
            </w:r>
            <w:r w:rsidR="004A4791" w:rsidRPr="00182432">
              <w:rPr>
                <w:rFonts w:ascii="Arial" w:hAnsi="Arial" w:cs="Arial"/>
                <w:color w:val="auto"/>
                <w:sz w:val="21"/>
                <w:szCs w:val="21"/>
                <w:lang w:val="lt-LT"/>
              </w:rPr>
              <w:t>šonais</w:t>
            </w:r>
            <w:r w:rsidR="008B042B" w:rsidRPr="00182432">
              <w:rPr>
                <w:rFonts w:ascii="Arial" w:hAnsi="Arial" w:cs="Arial"/>
                <w:color w:val="auto"/>
                <w:sz w:val="21"/>
                <w:szCs w:val="21"/>
                <w:lang w:val="lt-LT"/>
              </w:rPr>
              <w:t>.</w:t>
            </w:r>
          </w:p>
          <w:p w14:paraId="65D300ED" w14:textId="0A7E44C1" w:rsidR="00415191" w:rsidRPr="00182432" w:rsidRDefault="00415191" w:rsidP="002643CE">
            <w:pPr>
              <w:pStyle w:val="ListParagraph"/>
              <w:numPr>
                <w:ilvl w:val="0"/>
                <w:numId w:val="25"/>
              </w:numPr>
              <w:jc w:val="both"/>
              <w:rPr>
                <w:rFonts w:ascii="Arial" w:hAnsi="Arial" w:cs="Arial"/>
                <w:color w:val="auto"/>
                <w:sz w:val="21"/>
                <w:szCs w:val="21"/>
                <w:lang w:val="lt-LT"/>
              </w:rPr>
            </w:pPr>
            <w:r w:rsidRPr="00182432">
              <w:rPr>
                <w:rFonts w:ascii="Arial" w:hAnsi="Arial" w:cs="Arial"/>
                <w:color w:val="auto"/>
                <w:sz w:val="21"/>
                <w:szCs w:val="21"/>
                <w:lang w:val="lt-LT"/>
              </w:rPr>
              <w:t>Rėmas gaminamas iš medžio masyvo ir faneros</w:t>
            </w:r>
            <w:r w:rsidR="0096453D" w:rsidRPr="00182432">
              <w:rPr>
                <w:rFonts w:ascii="Arial" w:hAnsi="Arial" w:cs="Arial"/>
                <w:color w:val="auto"/>
                <w:sz w:val="21"/>
                <w:szCs w:val="21"/>
                <w:lang w:val="lt-LT"/>
              </w:rPr>
              <w:t>.</w:t>
            </w:r>
          </w:p>
          <w:p w14:paraId="439C9219" w14:textId="2616B42D" w:rsidR="003847F1" w:rsidRPr="00182432" w:rsidRDefault="003847F1" w:rsidP="002643CE">
            <w:pPr>
              <w:pStyle w:val="ListParagraph"/>
              <w:numPr>
                <w:ilvl w:val="0"/>
                <w:numId w:val="2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Naudojamas porolonas minkštasuolio gamyboje turi </w:t>
            </w:r>
            <w:r w:rsidR="00D630BB" w:rsidRPr="00182432">
              <w:rPr>
                <w:rFonts w:ascii="Arial" w:hAnsi="Arial" w:cs="Arial"/>
                <w:color w:val="auto"/>
                <w:sz w:val="21"/>
                <w:szCs w:val="21"/>
                <w:lang w:val="lt-LT"/>
              </w:rPr>
              <w:t>būt</w:t>
            </w:r>
            <w:r w:rsidR="00176C6A" w:rsidRPr="00182432">
              <w:rPr>
                <w:rFonts w:ascii="Arial" w:hAnsi="Arial" w:cs="Arial"/>
                <w:color w:val="auto"/>
                <w:sz w:val="21"/>
                <w:szCs w:val="21"/>
                <w:lang w:val="lt-LT"/>
              </w:rPr>
              <w:t>i patvarus ir atsparus ugniai.</w:t>
            </w:r>
            <w:r w:rsidRPr="00182432">
              <w:rPr>
                <w:rFonts w:ascii="Arial" w:hAnsi="Arial" w:cs="Arial"/>
                <w:color w:val="auto"/>
                <w:sz w:val="21"/>
                <w:szCs w:val="21"/>
                <w:lang w:val="lt-LT"/>
              </w:rPr>
              <w:t xml:space="preserve"> </w:t>
            </w:r>
          </w:p>
          <w:p w14:paraId="0D03FDA2" w14:textId="77777777" w:rsidR="006C727D" w:rsidRPr="00182432" w:rsidRDefault="00235FCA" w:rsidP="002643CE">
            <w:pPr>
              <w:pStyle w:val="ListParagraph"/>
              <w:numPr>
                <w:ilvl w:val="0"/>
                <w:numId w:val="25"/>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turi būti iš visų pusių aptrauktas audiniu. </w:t>
            </w:r>
          </w:p>
          <w:p w14:paraId="4D05EAF1" w14:textId="52EE0041" w:rsidR="006C727D" w:rsidRPr="00182432" w:rsidRDefault="006C727D" w:rsidP="002643CE">
            <w:pPr>
              <w:pStyle w:val="ListParagraph"/>
              <w:numPr>
                <w:ilvl w:val="0"/>
                <w:numId w:val="25"/>
              </w:numPr>
              <w:jc w:val="both"/>
              <w:rPr>
                <w:rFonts w:ascii="Arial" w:hAnsi="Arial" w:cs="Arial"/>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i/>
                <w:iCs/>
                <w:color w:val="auto"/>
                <w:sz w:val="21"/>
                <w:szCs w:val="21"/>
                <w:lang w:val="lt-LT"/>
              </w:rPr>
              <w:t>(pateikti dokumentus, įrodančius gaminio atitikimą keliamiems reikalavimams).</w:t>
            </w:r>
          </w:p>
          <w:p w14:paraId="66DEDEDC" w14:textId="25764683" w:rsidR="00010F51" w:rsidRPr="00182432" w:rsidRDefault="006C727D" w:rsidP="002643CE">
            <w:pPr>
              <w:pStyle w:val="ListParagraph"/>
              <w:numPr>
                <w:ilvl w:val="0"/>
                <w:numId w:val="2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w:t>
            </w:r>
            <w:r w:rsidR="007D315F" w:rsidRPr="00182432">
              <w:rPr>
                <w:rFonts w:ascii="Arial" w:hAnsi="Arial" w:cs="Arial"/>
                <w:color w:val="auto"/>
                <w:sz w:val="21"/>
                <w:szCs w:val="21"/>
                <w:lang w:val="lt-LT"/>
              </w:rPr>
              <w:t>10</w:t>
            </w:r>
            <w:r w:rsidRPr="00182432">
              <w:rPr>
                <w:rFonts w:ascii="Arial" w:hAnsi="Arial" w:cs="Arial"/>
                <w:color w:val="auto"/>
                <w:sz w:val="21"/>
                <w:szCs w:val="21"/>
                <w:lang w:val="lt-LT"/>
              </w:rPr>
              <w:t xml:space="preserve"> audinio spalvų,</w:t>
            </w:r>
            <w:r w:rsidR="00D237F8" w:rsidRPr="00182432">
              <w:rPr>
                <w:rFonts w:ascii="Arial" w:hAnsi="Arial" w:cs="Arial"/>
                <w:color w:val="auto"/>
                <w:sz w:val="21"/>
                <w:szCs w:val="21"/>
                <w:lang w:val="lt-LT"/>
              </w:rPr>
              <w:t xml:space="preserve"> įskaitant raudoną bei pilką atspalvius</w:t>
            </w:r>
            <w:r w:rsidRPr="00182432">
              <w:rPr>
                <w:rFonts w:ascii="Arial" w:hAnsi="Arial" w:cs="Arial"/>
                <w:color w:val="auto"/>
                <w:sz w:val="21"/>
                <w:szCs w:val="21"/>
                <w:lang w:val="lt-LT"/>
              </w:rPr>
              <w:t xml:space="preserve"> </w:t>
            </w:r>
            <w:r w:rsidR="00010F51"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5B7A92C8" w14:textId="67B4EDBC" w:rsidR="00F64D57" w:rsidRPr="00182432" w:rsidRDefault="0025608C" w:rsidP="002643CE">
            <w:pPr>
              <w:pStyle w:val="ListParagraph"/>
              <w:numPr>
                <w:ilvl w:val="0"/>
                <w:numId w:val="25"/>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w:t>
            </w:r>
            <w:r w:rsidR="008478DA" w:rsidRPr="00182432">
              <w:rPr>
                <w:rFonts w:ascii="Arial" w:hAnsi="Arial" w:cs="Arial"/>
                <w:color w:val="auto"/>
                <w:sz w:val="21"/>
                <w:szCs w:val="21"/>
                <w:lang w:val="lt-LT"/>
              </w:rPr>
              <w:t>su keturiomis medžio masyvo kojelėmis.</w:t>
            </w:r>
          </w:p>
          <w:p w14:paraId="5C750C94" w14:textId="085DDB9A" w:rsidR="00C65331" w:rsidRPr="00182432" w:rsidRDefault="00C65331" w:rsidP="002643CE">
            <w:pPr>
              <w:pStyle w:val="ListParagraph"/>
              <w:numPr>
                <w:ilvl w:val="0"/>
                <w:numId w:val="25"/>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74FAD676" w14:textId="1A25B292" w:rsidR="004A4791" w:rsidRPr="00182432" w:rsidRDefault="004A4791" w:rsidP="002643CE">
            <w:pPr>
              <w:rPr>
                <w:rFonts w:ascii="Arial" w:hAnsi="Arial" w:cs="Arial"/>
                <w:noProof/>
                <w:color w:val="auto"/>
                <w:sz w:val="20"/>
                <w:szCs w:val="20"/>
                <w:lang w:val="lt-LT"/>
              </w:rPr>
            </w:pPr>
          </w:p>
          <w:p w14:paraId="362D7C91" w14:textId="0A639DA8" w:rsidR="004A4791" w:rsidRPr="00182432" w:rsidRDefault="007C3F7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6CEEE508" wp14:editId="17564195">
                  <wp:extent cx="1497396" cy="904677"/>
                  <wp:effectExtent l="0" t="0" r="762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04315" cy="908857"/>
                          </a:xfrm>
                          <a:prstGeom prst="rect">
                            <a:avLst/>
                          </a:prstGeom>
                          <a:noFill/>
                        </pic:spPr>
                      </pic:pic>
                    </a:graphicData>
                  </a:graphic>
                </wp:inline>
              </w:drawing>
            </w:r>
          </w:p>
          <w:p w14:paraId="62E487C9" w14:textId="77777777" w:rsidR="00E957B9" w:rsidRPr="00182432" w:rsidRDefault="00E957B9"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743A1191" w14:textId="77777777" w:rsidR="00E957B9" w:rsidRPr="00182432" w:rsidRDefault="00E957B9"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72C0E8ED" w14:textId="77777777" w:rsidR="00E957B9" w:rsidRPr="00182432" w:rsidRDefault="00E957B9"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5F9F1D2F" w14:textId="74700FC6" w:rsidR="004A4791" w:rsidRPr="00182432" w:rsidRDefault="004A4791" w:rsidP="002643CE">
            <w:pPr>
              <w:rPr>
                <w:rFonts w:ascii="Arial" w:hAnsi="Arial" w:cs="Arial"/>
                <w:noProof/>
                <w:color w:val="auto"/>
                <w:sz w:val="20"/>
                <w:szCs w:val="20"/>
                <w:lang w:val="lt-LT"/>
              </w:rPr>
            </w:pPr>
          </w:p>
        </w:tc>
      </w:tr>
      <w:tr w:rsidR="00182432" w:rsidRPr="006A5D93" w14:paraId="57DCF693" w14:textId="77777777" w:rsidTr="43DE9F2C">
        <w:tc>
          <w:tcPr>
            <w:tcW w:w="567" w:type="dxa"/>
          </w:tcPr>
          <w:p w14:paraId="438BD098" w14:textId="18B9BC02" w:rsidR="004A4791"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w:t>
            </w:r>
            <w:r w:rsidR="00927E0B" w:rsidRPr="00182432">
              <w:rPr>
                <w:rFonts w:ascii="Arial" w:hAnsi="Arial" w:cs="Arial"/>
                <w:b/>
                <w:bCs/>
                <w:color w:val="auto"/>
                <w:sz w:val="21"/>
                <w:szCs w:val="21"/>
                <w:lang w:val="lt-LT"/>
              </w:rPr>
              <w:t>.</w:t>
            </w:r>
          </w:p>
        </w:tc>
        <w:tc>
          <w:tcPr>
            <w:tcW w:w="1843" w:type="dxa"/>
          </w:tcPr>
          <w:p w14:paraId="1D484258" w14:textId="3D9E4D53" w:rsidR="00984A05" w:rsidRPr="00182432" w:rsidRDefault="00984A05" w:rsidP="002643CE">
            <w:pPr>
              <w:rPr>
                <w:rFonts w:ascii="Arial" w:hAnsi="Arial" w:cs="Arial"/>
                <w:b/>
                <w:bCs/>
                <w:color w:val="auto"/>
                <w:sz w:val="21"/>
                <w:szCs w:val="21"/>
                <w:lang w:val="lt-LT"/>
              </w:rPr>
            </w:pPr>
            <w:r w:rsidRPr="00182432">
              <w:rPr>
                <w:rFonts w:ascii="Arial" w:hAnsi="Arial" w:cs="Arial"/>
                <w:b/>
                <w:bCs/>
                <w:color w:val="auto"/>
                <w:sz w:val="21"/>
                <w:szCs w:val="21"/>
                <w:lang w:val="lt-LT"/>
              </w:rPr>
              <w:t>Aukšta posėdžių kėdė</w:t>
            </w:r>
            <w:r w:rsidRPr="00182432">
              <w:rPr>
                <w:rFonts w:ascii="Arial" w:hAnsi="Arial" w:cs="Arial"/>
                <w:color w:val="auto"/>
                <w:sz w:val="21"/>
                <w:szCs w:val="21"/>
                <w:lang w:val="lt-LT"/>
              </w:rPr>
              <w:t xml:space="preserve"> (prie </w:t>
            </w:r>
            <w:r w:rsidR="00B2417E" w:rsidRPr="00182432">
              <w:rPr>
                <w:rFonts w:ascii="Arial" w:hAnsi="Arial" w:cs="Arial"/>
                <w:color w:val="auto"/>
                <w:sz w:val="21"/>
                <w:szCs w:val="21"/>
                <w:lang w:val="lt-LT"/>
              </w:rPr>
              <w:t xml:space="preserve">ST15, </w:t>
            </w:r>
            <w:r w:rsidR="005513E2" w:rsidRPr="00182432">
              <w:rPr>
                <w:rFonts w:ascii="Arial" w:hAnsi="Arial" w:cs="Arial"/>
                <w:color w:val="auto"/>
                <w:sz w:val="21"/>
                <w:szCs w:val="21"/>
                <w:lang w:val="lt-LT"/>
              </w:rPr>
              <w:t>BST01</w:t>
            </w:r>
            <w:r w:rsidR="009D0AF7" w:rsidRPr="00182432">
              <w:rPr>
                <w:rFonts w:ascii="Arial" w:hAnsi="Arial" w:cs="Arial"/>
                <w:color w:val="auto"/>
                <w:sz w:val="21"/>
                <w:szCs w:val="21"/>
                <w:lang w:val="lt-LT"/>
              </w:rPr>
              <w:t>.1, BST01.2, BST01.3</w:t>
            </w:r>
            <w:r w:rsidR="005513E2" w:rsidRPr="00182432">
              <w:rPr>
                <w:rFonts w:ascii="Arial" w:hAnsi="Arial" w:cs="Arial"/>
                <w:color w:val="auto"/>
                <w:sz w:val="21"/>
                <w:szCs w:val="21"/>
                <w:lang w:val="lt-LT"/>
              </w:rPr>
              <w:t xml:space="preserve"> ir </w:t>
            </w:r>
            <w:r w:rsidRPr="00182432">
              <w:rPr>
                <w:rFonts w:ascii="Arial" w:hAnsi="Arial" w:cs="Arial"/>
                <w:color w:val="auto"/>
                <w:sz w:val="21"/>
                <w:szCs w:val="21"/>
                <w:lang w:val="lt-LT"/>
              </w:rPr>
              <w:t>BST03 stalų)</w:t>
            </w:r>
          </w:p>
          <w:p w14:paraId="5FD84E25" w14:textId="77777777" w:rsidR="00984A05" w:rsidRPr="00182432" w:rsidRDefault="00984A05" w:rsidP="002643CE">
            <w:pPr>
              <w:rPr>
                <w:rFonts w:ascii="Arial" w:hAnsi="Arial" w:cs="Arial"/>
                <w:color w:val="auto"/>
                <w:sz w:val="21"/>
                <w:szCs w:val="21"/>
                <w:lang w:val="lt-LT"/>
              </w:rPr>
            </w:pPr>
          </w:p>
          <w:p w14:paraId="57001358" w14:textId="320B1C7A" w:rsidR="004A4791" w:rsidRPr="00182432" w:rsidRDefault="004A4791" w:rsidP="002643CE">
            <w:pPr>
              <w:rPr>
                <w:rFonts w:ascii="Arial" w:hAnsi="Arial" w:cs="Arial"/>
                <w:color w:val="auto"/>
                <w:sz w:val="21"/>
                <w:szCs w:val="21"/>
                <w:lang w:val="lt-LT"/>
              </w:rPr>
            </w:pPr>
            <w:r w:rsidRPr="00182432">
              <w:rPr>
                <w:rFonts w:ascii="Arial" w:hAnsi="Arial" w:cs="Arial"/>
                <w:color w:val="auto"/>
                <w:sz w:val="21"/>
                <w:szCs w:val="21"/>
                <w:lang w:val="lt-LT"/>
              </w:rPr>
              <w:t>K04</w:t>
            </w:r>
          </w:p>
          <w:p w14:paraId="6F504218" w14:textId="77777777" w:rsidR="00984A05" w:rsidRPr="00182432" w:rsidRDefault="00984A05" w:rsidP="002643CE">
            <w:pPr>
              <w:rPr>
                <w:rFonts w:ascii="Arial" w:hAnsi="Arial" w:cs="Arial"/>
                <w:color w:val="auto"/>
                <w:sz w:val="21"/>
                <w:szCs w:val="21"/>
                <w:lang w:val="lt-LT"/>
              </w:rPr>
            </w:pPr>
          </w:p>
          <w:p w14:paraId="38F2FD65" w14:textId="769234D5" w:rsidR="004A4791" w:rsidRPr="00182432" w:rsidRDefault="004A4791" w:rsidP="002643CE">
            <w:pPr>
              <w:rPr>
                <w:rFonts w:ascii="Arial" w:hAnsi="Arial" w:cs="Arial"/>
                <w:color w:val="auto"/>
                <w:sz w:val="21"/>
                <w:szCs w:val="21"/>
                <w:lang w:val="lt-LT"/>
              </w:rPr>
            </w:pPr>
          </w:p>
          <w:p w14:paraId="65CE33FA" w14:textId="414C8D62" w:rsidR="004A4791" w:rsidRPr="00182432" w:rsidRDefault="004A4791" w:rsidP="002643CE">
            <w:pPr>
              <w:rPr>
                <w:rFonts w:ascii="Arial" w:hAnsi="Arial" w:cs="Arial"/>
                <w:color w:val="auto"/>
                <w:sz w:val="21"/>
                <w:szCs w:val="21"/>
                <w:lang w:val="lt-LT"/>
              </w:rPr>
            </w:pPr>
          </w:p>
        </w:tc>
        <w:tc>
          <w:tcPr>
            <w:tcW w:w="8221" w:type="dxa"/>
          </w:tcPr>
          <w:p w14:paraId="64170B68" w14:textId="0081CE50" w:rsidR="00984A05"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Matmenys: bendras plotis (W) ne mažiau nei 450 mm ir ne daugiau nei 5</w:t>
            </w:r>
            <w:r w:rsidR="00580EE6" w:rsidRPr="00182432">
              <w:rPr>
                <w:rFonts w:ascii="Arial" w:hAnsi="Arial" w:cs="Arial"/>
                <w:color w:val="auto"/>
                <w:sz w:val="21"/>
                <w:szCs w:val="21"/>
                <w:lang w:val="lt-LT"/>
              </w:rPr>
              <w:t>50</w:t>
            </w:r>
            <w:r w:rsidRPr="00182432">
              <w:rPr>
                <w:rFonts w:ascii="Arial" w:hAnsi="Arial" w:cs="Arial"/>
                <w:color w:val="auto"/>
                <w:sz w:val="21"/>
                <w:szCs w:val="21"/>
                <w:lang w:val="lt-LT"/>
              </w:rPr>
              <w:t>mm, bendras gylis (D) ne mažiau nei 465mm ir ne daugiau nei 580mm, bendras gaminio aukštis (H) ne mažiau nei 94</w:t>
            </w:r>
            <w:r w:rsidR="00580EE6" w:rsidRPr="00182432">
              <w:rPr>
                <w:rFonts w:ascii="Arial" w:hAnsi="Arial" w:cs="Arial"/>
                <w:color w:val="auto"/>
                <w:sz w:val="21"/>
                <w:szCs w:val="21"/>
                <w:lang w:val="lt-LT"/>
              </w:rPr>
              <w:t>0</w:t>
            </w:r>
            <w:r w:rsidRPr="00182432">
              <w:rPr>
                <w:rFonts w:ascii="Arial" w:hAnsi="Arial" w:cs="Arial"/>
                <w:color w:val="auto"/>
                <w:sz w:val="21"/>
                <w:szCs w:val="21"/>
                <w:lang w:val="lt-LT"/>
              </w:rPr>
              <w:t xml:space="preserve"> ir ne daugiau nei 1</w:t>
            </w:r>
            <w:r w:rsidR="00580EE6" w:rsidRPr="00182432">
              <w:rPr>
                <w:rFonts w:ascii="Arial" w:hAnsi="Arial" w:cs="Arial"/>
                <w:color w:val="auto"/>
                <w:sz w:val="21"/>
                <w:szCs w:val="21"/>
                <w:lang w:val="lt-LT"/>
              </w:rPr>
              <w:t>200</w:t>
            </w:r>
            <w:r w:rsidRPr="00182432">
              <w:rPr>
                <w:rFonts w:ascii="Arial" w:hAnsi="Arial" w:cs="Arial"/>
                <w:color w:val="auto"/>
                <w:sz w:val="21"/>
                <w:szCs w:val="21"/>
                <w:lang w:val="lt-LT"/>
              </w:rPr>
              <w:t xml:space="preserve"> mm. </w:t>
            </w:r>
          </w:p>
          <w:p w14:paraId="631D7942" w14:textId="75A9922F" w:rsidR="00984A05"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Kėdės statomos prie </w:t>
            </w:r>
            <w:r w:rsidR="00B2417E" w:rsidRPr="00182432">
              <w:rPr>
                <w:rFonts w:ascii="Arial" w:hAnsi="Arial" w:cs="Arial"/>
                <w:color w:val="auto"/>
                <w:sz w:val="21"/>
                <w:szCs w:val="21"/>
                <w:lang w:val="lt-LT"/>
              </w:rPr>
              <w:t xml:space="preserve">ST15, </w:t>
            </w:r>
            <w:r w:rsidR="005513E2" w:rsidRPr="00182432">
              <w:rPr>
                <w:rFonts w:ascii="Arial" w:hAnsi="Arial" w:cs="Arial"/>
                <w:color w:val="auto"/>
                <w:sz w:val="21"/>
                <w:szCs w:val="21"/>
                <w:lang w:val="lt-LT"/>
              </w:rPr>
              <w:t>BST01</w:t>
            </w:r>
            <w:r w:rsidR="00226B67" w:rsidRPr="00182432">
              <w:rPr>
                <w:rFonts w:ascii="Arial" w:hAnsi="Arial" w:cs="Arial"/>
                <w:color w:val="auto"/>
                <w:sz w:val="21"/>
                <w:szCs w:val="21"/>
                <w:lang w:val="lt-LT"/>
              </w:rPr>
              <w:t>.1, BST01.2, BST01.3</w:t>
            </w:r>
            <w:r w:rsidR="005513E2" w:rsidRPr="00182432">
              <w:rPr>
                <w:rFonts w:ascii="Arial" w:hAnsi="Arial" w:cs="Arial"/>
                <w:color w:val="auto"/>
                <w:sz w:val="21"/>
                <w:szCs w:val="21"/>
                <w:lang w:val="lt-LT"/>
              </w:rPr>
              <w:t xml:space="preserve"> ir  BST03</w:t>
            </w:r>
            <w:r w:rsidRPr="00182432">
              <w:rPr>
                <w:rFonts w:ascii="Arial" w:hAnsi="Arial" w:cs="Arial"/>
                <w:color w:val="auto"/>
                <w:sz w:val="21"/>
                <w:szCs w:val="21"/>
                <w:lang w:val="lt-LT"/>
              </w:rPr>
              <w:t xml:space="preserve"> baldo, tad kėdžių aukštis turi būti pritaikomas </w:t>
            </w:r>
            <w:r w:rsidR="00B6702C" w:rsidRPr="00182432">
              <w:rPr>
                <w:rFonts w:ascii="Arial" w:hAnsi="Arial" w:cs="Arial"/>
                <w:color w:val="auto"/>
                <w:sz w:val="21"/>
                <w:szCs w:val="21"/>
                <w:lang w:val="lt-LT"/>
              </w:rPr>
              <w:t>prie minėtų stalų dydžio.</w:t>
            </w:r>
          </w:p>
          <w:p w14:paraId="7CC1C911" w14:textId="77777777" w:rsidR="00984A05"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Sėdynė ir atlošas vientisa konstrukcija.</w:t>
            </w:r>
          </w:p>
          <w:p w14:paraId="398E1993" w14:textId="77777777" w:rsidR="00984A05"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Korpusas turi būti tvirtinamas ant tvirto metalinio rėmo.</w:t>
            </w:r>
          </w:p>
          <w:p w14:paraId="1B77EDC7" w14:textId="77777777" w:rsidR="00984A05"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Gaminys dengtas poliuretano putomis ir audiniu.</w:t>
            </w:r>
          </w:p>
          <w:p w14:paraId="38FDEBE9" w14:textId="77777777" w:rsidR="00984A05" w:rsidRPr="00182432" w:rsidRDefault="00984A05" w:rsidP="002643CE">
            <w:pPr>
              <w:numPr>
                <w:ilvl w:val="0"/>
                <w:numId w:val="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 </w:t>
            </w:r>
            <w:r w:rsidRPr="00182432">
              <w:rPr>
                <w:rFonts w:ascii="Arial" w:hAnsi="Arial" w:cs="Arial"/>
                <w:i/>
                <w:iCs/>
                <w:color w:val="auto"/>
                <w:sz w:val="21"/>
                <w:szCs w:val="21"/>
                <w:lang w:val="lt-LT"/>
              </w:rPr>
              <w:t>(pateikti dokumentus, įrodančius gaminio atitikimą keliamiems reikalavimams).</w:t>
            </w:r>
          </w:p>
          <w:p w14:paraId="1054ECD7" w14:textId="7CB9A924" w:rsidR="000D41A0" w:rsidRPr="00182432" w:rsidRDefault="00984A05" w:rsidP="002643CE">
            <w:pPr>
              <w:numPr>
                <w:ilvl w:val="0"/>
                <w:numId w:val="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w:t>
            </w:r>
            <w:r w:rsidR="000D41A0" w:rsidRPr="00182432">
              <w:rPr>
                <w:rFonts w:ascii="Arial" w:hAnsi="Arial" w:cs="Arial"/>
                <w:color w:val="auto"/>
                <w:sz w:val="21"/>
                <w:szCs w:val="21"/>
                <w:lang w:val="lt-LT"/>
              </w:rPr>
              <w:t>10</w:t>
            </w:r>
            <w:r w:rsidRPr="00182432">
              <w:rPr>
                <w:rFonts w:ascii="Arial" w:hAnsi="Arial" w:cs="Arial"/>
                <w:color w:val="auto"/>
                <w:sz w:val="21"/>
                <w:szCs w:val="21"/>
                <w:lang w:val="lt-LT"/>
              </w:rPr>
              <w:t xml:space="preserve"> audinio spalvų, įskaitant </w:t>
            </w:r>
            <w:r w:rsidR="005513E2" w:rsidRPr="00182432">
              <w:rPr>
                <w:rFonts w:ascii="Arial" w:hAnsi="Arial" w:cs="Arial"/>
                <w:color w:val="auto"/>
                <w:sz w:val="21"/>
                <w:szCs w:val="21"/>
                <w:lang w:val="lt-LT"/>
              </w:rPr>
              <w:t>pilką ir raudoną</w:t>
            </w:r>
            <w:r w:rsidRPr="00182432">
              <w:rPr>
                <w:rFonts w:ascii="Arial" w:hAnsi="Arial" w:cs="Arial"/>
                <w:color w:val="auto"/>
                <w:sz w:val="21"/>
                <w:szCs w:val="21"/>
                <w:lang w:val="lt-LT"/>
              </w:rPr>
              <w:t xml:space="preserve"> atspalvį </w:t>
            </w:r>
            <w:r w:rsidR="000D41A0"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1B18389F" w14:textId="250EB046" w:rsidR="00984A05"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Kojos ir kojų atrama turi būti gaminamos iš metalo. Dažomas milteliniu būdu juoda spalva.</w:t>
            </w:r>
          </w:p>
          <w:p w14:paraId="0B40EBFB" w14:textId="77777777" w:rsidR="00984A05"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Kojų forma – „slidės“.</w:t>
            </w:r>
          </w:p>
          <w:p w14:paraId="54A9B13B" w14:textId="77777777" w:rsidR="00984A05"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046A273F" w14:textId="77777777" w:rsidR="004A4791" w:rsidRPr="00182432" w:rsidRDefault="00984A05"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apsaugas nuo grindų subraižymo. </w:t>
            </w:r>
          </w:p>
          <w:p w14:paraId="037A48FA" w14:textId="77705727" w:rsidR="00485B48" w:rsidRPr="00182432" w:rsidRDefault="00485B48" w:rsidP="002643CE">
            <w:pPr>
              <w:numPr>
                <w:ilvl w:val="0"/>
                <w:numId w:val="4"/>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606F226A" w14:textId="7CD947AA" w:rsidR="004A4791" w:rsidRPr="00182432" w:rsidRDefault="004A4791" w:rsidP="002643CE">
            <w:pPr>
              <w:jc w:val="both"/>
              <w:rPr>
                <w:rFonts w:ascii="Arial" w:hAnsi="Arial" w:cs="Arial"/>
                <w:color w:val="auto"/>
                <w:sz w:val="20"/>
                <w:szCs w:val="20"/>
                <w:lang w:val="lt-LT"/>
              </w:rPr>
            </w:pPr>
          </w:p>
          <w:p w14:paraId="5D3ADE8F" w14:textId="746C05C8" w:rsidR="004A4791" w:rsidRPr="00182432" w:rsidRDefault="00984A05" w:rsidP="002643CE">
            <w:pPr>
              <w:jc w:val="both"/>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608CA6B" wp14:editId="0CB0DA86">
                  <wp:extent cx="1159922" cy="178117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72609" cy="1800656"/>
                          </a:xfrm>
                          <a:prstGeom prst="rect">
                            <a:avLst/>
                          </a:prstGeom>
                          <a:noFill/>
                        </pic:spPr>
                      </pic:pic>
                    </a:graphicData>
                  </a:graphic>
                </wp:inline>
              </w:drawing>
            </w:r>
          </w:p>
          <w:p w14:paraId="5991C12E" w14:textId="77777777" w:rsidR="004A4791" w:rsidRPr="00182432" w:rsidRDefault="004A4791" w:rsidP="002643CE">
            <w:pPr>
              <w:jc w:val="both"/>
              <w:rPr>
                <w:rFonts w:ascii="Arial" w:hAnsi="Arial" w:cs="Arial"/>
                <w:color w:val="auto"/>
                <w:sz w:val="20"/>
                <w:szCs w:val="20"/>
                <w:lang w:val="lt-LT"/>
              </w:rPr>
            </w:pPr>
          </w:p>
          <w:p w14:paraId="022B2A64" w14:textId="77777777" w:rsidR="00E957B9" w:rsidRPr="00182432" w:rsidRDefault="00E957B9" w:rsidP="002643CE">
            <w:pPr>
              <w:jc w:val="both"/>
              <w:rPr>
                <w:rFonts w:ascii="Arial" w:hAnsi="Arial" w:cs="Arial"/>
                <w:color w:val="auto"/>
                <w:sz w:val="20"/>
                <w:szCs w:val="20"/>
                <w:lang w:val="lt-LT"/>
              </w:rPr>
            </w:pPr>
            <w:r w:rsidRPr="00182432">
              <w:rPr>
                <w:rFonts w:ascii="Arial" w:hAnsi="Arial" w:cs="Arial"/>
                <w:color w:val="auto"/>
                <w:sz w:val="20"/>
                <w:szCs w:val="20"/>
                <w:lang w:val="lt-LT"/>
              </w:rPr>
              <w:t>Žiūrėti:</w:t>
            </w:r>
          </w:p>
          <w:p w14:paraId="4D05E810" w14:textId="77777777" w:rsidR="00E957B9" w:rsidRPr="00182432" w:rsidRDefault="00E957B9" w:rsidP="002643CE">
            <w:pPr>
              <w:jc w:val="both"/>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6A48E52" w14:textId="77777777" w:rsidR="00E957B9" w:rsidRPr="00182432" w:rsidRDefault="00E957B9" w:rsidP="002643CE">
            <w:pPr>
              <w:jc w:val="both"/>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D0A3AE4" w14:textId="4BAFFB37" w:rsidR="004A4791" w:rsidRPr="00182432" w:rsidRDefault="004A4791" w:rsidP="002643CE">
            <w:pPr>
              <w:jc w:val="both"/>
              <w:rPr>
                <w:rFonts w:ascii="Arial" w:hAnsi="Arial" w:cs="Arial"/>
                <w:color w:val="auto"/>
                <w:sz w:val="20"/>
                <w:szCs w:val="20"/>
                <w:lang w:val="lt-LT"/>
              </w:rPr>
            </w:pPr>
          </w:p>
        </w:tc>
      </w:tr>
      <w:tr w:rsidR="00182432" w:rsidRPr="006A5D93" w14:paraId="5B4BAE9F" w14:textId="77777777" w:rsidTr="43DE9F2C">
        <w:trPr>
          <w:trHeight w:val="1036"/>
        </w:trPr>
        <w:tc>
          <w:tcPr>
            <w:tcW w:w="567" w:type="dxa"/>
          </w:tcPr>
          <w:p w14:paraId="4786812B" w14:textId="673171E4" w:rsidR="004A4791"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5</w:t>
            </w:r>
            <w:r w:rsidR="00927E0B" w:rsidRPr="00182432">
              <w:rPr>
                <w:rFonts w:ascii="Arial" w:hAnsi="Arial" w:cs="Arial"/>
                <w:b/>
                <w:bCs/>
                <w:color w:val="auto"/>
                <w:sz w:val="21"/>
                <w:szCs w:val="21"/>
                <w:lang w:val="lt-LT"/>
              </w:rPr>
              <w:t>.</w:t>
            </w:r>
          </w:p>
        </w:tc>
        <w:tc>
          <w:tcPr>
            <w:tcW w:w="1843" w:type="dxa"/>
          </w:tcPr>
          <w:p w14:paraId="61B2BFEC" w14:textId="55B39ADD" w:rsidR="004A4791" w:rsidRPr="00182432" w:rsidRDefault="005513E2" w:rsidP="002643CE">
            <w:pPr>
              <w:jc w:val="both"/>
              <w:rPr>
                <w:rFonts w:ascii="Arial" w:hAnsi="Arial" w:cs="Arial"/>
                <w:color w:val="auto"/>
                <w:sz w:val="21"/>
                <w:szCs w:val="21"/>
                <w:lang w:val="lt-LT"/>
              </w:rPr>
            </w:pPr>
            <w:r w:rsidRPr="00182432">
              <w:rPr>
                <w:rFonts w:ascii="Arial" w:hAnsi="Arial" w:cs="Arial"/>
                <w:b/>
                <w:bCs/>
                <w:color w:val="auto"/>
                <w:sz w:val="21"/>
                <w:szCs w:val="21"/>
                <w:lang w:val="lt-LT"/>
              </w:rPr>
              <w:t xml:space="preserve">Kėdės </w:t>
            </w:r>
            <w:r w:rsidR="004215C5" w:rsidRPr="00182432">
              <w:rPr>
                <w:rFonts w:ascii="Arial" w:hAnsi="Arial" w:cs="Arial"/>
                <w:b/>
                <w:bCs/>
                <w:color w:val="auto"/>
                <w:sz w:val="21"/>
                <w:szCs w:val="21"/>
                <w:lang w:val="lt-LT"/>
              </w:rPr>
              <w:t>su porankiais</w:t>
            </w:r>
            <w:r w:rsidR="009E7263" w:rsidRPr="00182432">
              <w:rPr>
                <w:rFonts w:ascii="Arial" w:hAnsi="Arial" w:cs="Arial"/>
                <w:b/>
                <w:bCs/>
                <w:color w:val="auto"/>
                <w:sz w:val="21"/>
                <w:szCs w:val="21"/>
                <w:lang w:val="lt-LT"/>
              </w:rPr>
              <w:t xml:space="preserve"> </w:t>
            </w:r>
            <w:r w:rsidR="009E7263" w:rsidRPr="00182432">
              <w:rPr>
                <w:rFonts w:ascii="Arial" w:hAnsi="Arial" w:cs="Arial"/>
                <w:color w:val="auto"/>
                <w:sz w:val="21"/>
                <w:szCs w:val="21"/>
                <w:lang w:val="lt-LT"/>
              </w:rPr>
              <w:t>(</w:t>
            </w:r>
            <w:r w:rsidR="00282339" w:rsidRPr="00182432">
              <w:rPr>
                <w:rFonts w:ascii="Arial" w:hAnsi="Arial" w:cs="Arial"/>
                <w:color w:val="auto"/>
                <w:sz w:val="21"/>
                <w:szCs w:val="21"/>
                <w:lang w:val="lt-LT"/>
              </w:rPr>
              <w:t xml:space="preserve">113, 112, </w:t>
            </w:r>
            <w:r w:rsidR="00F477F0" w:rsidRPr="00182432">
              <w:rPr>
                <w:rFonts w:ascii="Arial" w:hAnsi="Arial" w:cs="Arial"/>
                <w:color w:val="auto"/>
                <w:sz w:val="21"/>
                <w:szCs w:val="21"/>
                <w:lang w:val="lt-LT"/>
              </w:rPr>
              <w:t>117, 118</w:t>
            </w:r>
            <w:r w:rsidR="00DF741C" w:rsidRPr="00182432">
              <w:rPr>
                <w:rFonts w:ascii="Arial" w:hAnsi="Arial" w:cs="Arial"/>
                <w:color w:val="auto"/>
                <w:sz w:val="21"/>
                <w:szCs w:val="21"/>
                <w:lang w:val="lt-LT"/>
              </w:rPr>
              <w:t>, 306, 307 patalpose</w:t>
            </w:r>
            <w:r w:rsidR="00E42053" w:rsidRPr="00182432">
              <w:rPr>
                <w:rFonts w:ascii="Arial" w:hAnsi="Arial" w:cs="Arial"/>
                <w:color w:val="auto"/>
                <w:sz w:val="21"/>
                <w:szCs w:val="21"/>
                <w:lang w:val="lt-LT"/>
              </w:rPr>
              <w:t xml:space="preserve"> ir prie BST01.3 ir BST02.2 stalų)</w:t>
            </w:r>
          </w:p>
          <w:p w14:paraId="51EC6269" w14:textId="77777777" w:rsidR="00C0308E" w:rsidRPr="00182432" w:rsidRDefault="00C0308E" w:rsidP="002643CE">
            <w:pPr>
              <w:jc w:val="both"/>
              <w:rPr>
                <w:rFonts w:ascii="Arial" w:hAnsi="Arial" w:cs="Arial"/>
                <w:color w:val="auto"/>
                <w:sz w:val="21"/>
                <w:szCs w:val="21"/>
                <w:lang w:val="lt-LT"/>
              </w:rPr>
            </w:pPr>
          </w:p>
          <w:p w14:paraId="6CC934AA" w14:textId="77777777" w:rsidR="00C0308E" w:rsidRPr="00182432" w:rsidRDefault="00C0308E" w:rsidP="002643CE">
            <w:pPr>
              <w:jc w:val="both"/>
              <w:rPr>
                <w:rFonts w:ascii="Arial" w:hAnsi="Arial" w:cs="Arial"/>
                <w:color w:val="auto"/>
                <w:sz w:val="21"/>
                <w:szCs w:val="21"/>
                <w:lang w:val="lt-LT"/>
              </w:rPr>
            </w:pPr>
            <w:r w:rsidRPr="00182432">
              <w:rPr>
                <w:rFonts w:ascii="Arial" w:hAnsi="Arial" w:cs="Arial"/>
                <w:color w:val="auto"/>
                <w:sz w:val="21"/>
                <w:szCs w:val="21"/>
                <w:lang w:val="lt-LT"/>
              </w:rPr>
              <w:t>K05</w:t>
            </w:r>
          </w:p>
          <w:p w14:paraId="6A6952C5" w14:textId="77777777" w:rsidR="0068580D" w:rsidRPr="00182432" w:rsidRDefault="0068580D" w:rsidP="002643CE">
            <w:pPr>
              <w:rPr>
                <w:rFonts w:ascii="Arial" w:hAnsi="Arial" w:cs="Arial"/>
                <w:color w:val="auto"/>
                <w:sz w:val="21"/>
                <w:szCs w:val="21"/>
                <w:lang w:val="lt-LT"/>
              </w:rPr>
            </w:pPr>
          </w:p>
          <w:p w14:paraId="0E162BAF" w14:textId="49B1EE22" w:rsidR="0068580D" w:rsidRPr="00182432" w:rsidRDefault="0068580D" w:rsidP="002643CE">
            <w:pPr>
              <w:rPr>
                <w:rFonts w:ascii="Arial" w:hAnsi="Arial" w:cs="Arial"/>
                <w:color w:val="auto"/>
                <w:sz w:val="21"/>
                <w:szCs w:val="21"/>
                <w:lang w:val="lt-LT"/>
              </w:rPr>
            </w:pPr>
          </w:p>
        </w:tc>
        <w:tc>
          <w:tcPr>
            <w:tcW w:w="8221" w:type="dxa"/>
          </w:tcPr>
          <w:p w14:paraId="23FD9080" w14:textId="5A99F213" w:rsidR="0068580D" w:rsidRPr="00182432" w:rsidRDefault="0068580D"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Matmenys: bendras plotis ne mažiau nei 485mm ir ne daugiau nei (W) 6</w:t>
            </w:r>
            <w:r w:rsidR="00202746" w:rsidRPr="00182432">
              <w:rPr>
                <w:rFonts w:ascii="Arial" w:hAnsi="Arial" w:cs="Arial"/>
                <w:color w:val="auto"/>
                <w:sz w:val="21"/>
                <w:szCs w:val="21"/>
                <w:lang w:val="lt-LT"/>
              </w:rPr>
              <w:t>5</w:t>
            </w:r>
            <w:r w:rsidRPr="00182432">
              <w:rPr>
                <w:rFonts w:ascii="Arial" w:hAnsi="Arial" w:cs="Arial"/>
                <w:color w:val="auto"/>
                <w:sz w:val="21"/>
                <w:szCs w:val="21"/>
                <w:lang w:val="lt-LT"/>
              </w:rPr>
              <w:t xml:space="preserve">0 mm, bendras gylis (D) ne mažiau nei 520 mm ir ne daugiau nei </w:t>
            </w:r>
            <w:r w:rsidR="00580EE6" w:rsidRPr="00182432">
              <w:rPr>
                <w:rFonts w:ascii="Arial" w:hAnsi="Arial" w:cs="Arial"/>
                <w:color w:val="auto"/>
                <w:sz w:val="21"/>
                <w:szCs w:val="21"/>
                <w:lang w:val="lt-LT"/>
              </w:rPr>
              <w:t>6</w:t>
            </w:r>
            <w:r w:rsidR="00202746" w:rsidRPr="00182432">
              <w:rPr>
                <w:rFonts w:ascii="Arial" w:hAnsi="Arial" w:cs="Arial"/>
                <w:color w:val="auto"/>
                <w:sz w:val="21"/>
                <w:szCs w:val="21"/>
                <w:lang w:val="lt-LT"/>
              </w:rPr>
              <w:t>5</w:t>
            </w:r>
            <w:r w:rsidR="00580EE6" w:rsidRPr="00182432">
              <w:rPr>
                <w:rFonts w:ascii="Arial" w:hAnsi="Arial" w:cs="Arial"/>
                <w:color w:val="auto"/>
                <w:sz w:val="21"/>
                <w:szCs w:val="21"/>
                <w:lang w:val="lt-LT"/>
              </w:rPr>
              <w:t>0</w:t>
            </w:r>
            <w:r w:rsidRPr="00182432">
              <w:rPr>
                <w:rFonts w:ascii="Arial" w:hAnsi="Arial" w:cs="Arial"/>
                <w:color w:val="auto"/>
                <w:sz w:val="21"/>
                <w:szCs w:val="21"/>
                <w:lang w:val="lt-LT"/>
              </w:rPr>
              <w:t>mm, bendras gaminio aukštis (H) ne mažiau nei 8</w:t>
            </w:r>
            <w:r w:rsidR="00E80062" w:rsidRPr="00182432">
              <w:rPr>
                <w:rFonts w:ascii="Arial" w:hAnsi="Arial" w:cs="Arial"/>
                <w:color w:val="auto"/>
                <w:sz w:val="21"/>
                <w:szCs w:val="21"/>
                <w:lang w:val="lt-LT"/>
              </w:rPr>
              <w:t>0</w:t>
            </w:r>
            <w:r w:rsidRPr="00182432">
              <w:rPr>
                <w:rFonts w:ascii="Arial" w:hAnsi="Arial" w:cs="Arial"/>
                <w:color w:val="auto"/>
                <w:sz w:val="21"/>
                <w:szCs w:val="21"/>
                <w:lang w:val="lt-LT"/>
              </w:rPr>
              <w:t xml:space="preserve">0 mm ir ne daugiau nei  </w:t>
            </w:r>
            <w:r w:rsidR="00580EE6" w:rsidRPr="00182432">
              <w:rPr>
                <w:rFonts w:ascii="Arial" w:hAnsi="Arial" w:cs="Arial"/>
                <w:color w:val="auto"/>
                <w:sz w:val="21"/>
                <w:szCs w:val="21"/>
                <w:lang w:val="lt-LT"/>
              </w:rPr>
              <w:t>9</w:t>
            </w:r>
            <w:r w:rsidR="00202746" w:rsidRPr="00182432">
              <w:rPr>
                <w:rFonts w:ascii="Arial" w:hAnsi="Arial" w:cs="Arial"/>
                <w:color w:val="auto"/>
                <w:sz w:val="21"/>
                <w:szCs w:val="21"/>
                <w:lang w:val="lt-LT"/>
              </w:rPr>
              <w:t>5</w:t>
            </w:r>
            <w:r w:rsidR="00580EE6" w:rsidRPr="00182432">
              <w:rPr>
                <w:rFonts w:ascii="Arial" w:hAnsi="Arial" w:cs="Arial"/>
                <w:color w:val="auto"/>
                <w:sz w:val="21"/>
                <w:szCs w:val="21"/>
                <w:lang w:val="lt-LT"/>
              </w:rPr>
              <w:t>0</w:t>
            </w:r>
            <w:r w:rsidRPr="00182432">
              <w:rPr>
                <w:rFonts w:ascii="Arial" w:hAnsi="Arial" w:cs="Arial"/>
                <w:color w:val="auto"/>
                <w:sz w:val="21"/>
                <w:szCs w:val="21"/>
                <w:lang w:val="lt-LT"/>
              </w:rPr>
              <w:t xml:space="preserve"> mm. </w:t>
            </w:r>
          </w:p>
          <w:p w14:paraId="0A0C1D03" w14:textId="77777777" w:rsidR="0068580D" w:rsidRPr="00182432" w:rsidRDefault="0068580D"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Sėdynė ir atlošas vientisa konstrukcija.</w:t>
            </w:r>
          </w:p>
          <w:p w14:paraId="0DC1BC88" w14:textId="718183FA" w:rsidR="0068580D" w:rsidRPr="00182432" w:rsidRDefault="0068580D"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 xml:space="preserve">Sėdimoji dalis ir atlošas aptraukta  audiniu. </w:t>
            </w:r>
          </w:p>
          <w:p w14:paraId="5C6A68F9" w14:textId="77777777" w:rsidR="0068580D" w:rsidRPr="00182432" w:rsidRDefault="0068580D" w:rsidP="002643CE">
            <w:pPr>
              <w:pStyle w:val="ListParagraph"/>
              <w:numPr>
                <w:ilvl w:val="0"/>
                <w:numId w:val="2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i/>
                <w:iCs/>
                <w:color w:val="auto"/>
                <w:sz w:val="21"/>
                <w:szCs w:val="21"/>
                <w:lang w:val="lt-LT"/>
              </w:rPr>
              <w:t>(pateikti dokumentus, įrodančius gaminio atitikimą keliamiems reikalavimams).</w:t>
            </w:r>
          </w:p>
          <w:p w14:paraId="6D907A00" w14:textId="727ABBC4" w:rsidR="00D37CF3" w:rsidRPr="00182432" w:rsidRDefault="0068580D" w:rsidP="002643CE">
            <w:pPr>
              <w:pStyle w:val="ListParagraph"/>
              <w:numPr>
                <w:ilvl w:val="0"/>
                <w:numId w:val="2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w:t>
            </w:r>
            <w:r w:rsidR="000D41A0" w:rsidRPr="00182432">
              <w:rPr>
                <w:rFonts w:ascii="Arial" w:hAnsi="Arial" w:cs="Arial"/>
                <w:color w:val="auto"/>
                <w:sz w:val="21"/>
                <w:szCs w:val="21"/>
                <w:lang w:val="lt-LT"/>
              </w:rPr>
              <w:t>10</w:t>
            </w:r>
            <w:r w:rsidRPr="00182432">
              <w:rPr>
                <w:rFonts w:ascii="Arial" w:hAnsi="Arial" w:cs="Arial"/>
                <w:color w:val="auto"/>
                <w:sz w:val="21"/>
                <w:szCs w:val="21"/>
                <w:lang w:val="lt-LT"/>
              </w:rPr>
              <w:t xml:space="preserve"> audinio spalvų, įskaitant raudoną bei pilką atspalvius </w:t>
            </w:r>
            <w:r w:rsidR="00D37CF3"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166985FE" w14:textId="5AA53D99" w:rsidR="0068580D" w:rsidRPr="00182432" w:rsidRDefault="0068580D"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Kėdė turi būti su metaliniais porankiais.</w:t>
            </w:r>
          </w:p>
          <w:p w14:paraId="694610ED" w14:textId="7A3C372C" w:rsidR="0068580D" w:rsidRPr="00182432" w:rsidRDefault="0068580D"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Kėdės bazė/rėmas </w:t>
            </w:r>
            <w:r w:rsidR="00071BD9" w:rsidRPr="00182432">
              <w:rPr>
                <w:rFonts w:ascii="Arial" w:hAnsi="Arial" w:cs="Arial"/>
                <w:color w:val="auto"/>
                <w:sz w:val="21"/>
                <w:szCs w:val="21"/>
                <w:lang w:val="lt-LT"/>
              </w:rPr>
              <w:t>metalas,</w:t>
            </w:r>
            <w:r w:rsidRPr="00182432">
              <w:rPr>
                <w:rFonts w:ascii="Arial" w:hAnsi="Arial" w:cs="Arial"/>
                <w:color w:val="auto"/>
                <w:sz w:val="21"/>
                <w:szCs w:val="21"/>
                <w:lang w:val="lt-LT"/>
              </w:rPr>
              <w:t xml:space="preserve"> dažytas milteliniu būdu juoda spalva.</w:t>
            </w:r>
          </w:p>
          <w:p w14:paraId="40044205" w14:textId="4D948B2F" w:rsidR="0068580D" w:rsidRPr="00182432" w:rsidRDefault="0068580D"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Kėdė ant metalinių keturių kojelių,</w:t>
            </w:r>
            <w:r w:rsidR="0092724F" w:rsidRPr="00182432">
              <w:rPr>
                <w:rFonts w:ascii="Arial" w:hAnsi="Arial" w:cs="Arial"/>
                <w:color w:val="auto"/>
                <w:sz w:val="21"/>
                <w:szCs w:val="21"/>
                <w:lang w:val="lt-LT"/>
              </w:rPr>
              <w:t xml:space="preserve"> išsišakojančių iš vienos kojos. </w:t>
            </w:r>
            <w:r w:rsidR="006E0577" w:rsidRPr="00182432">
              <w:rPr>
                <w:rFonts w:ascii="Arial" w:hAnsi="Arial" w:cs="Arial"/>
                <w:color w:val="auto"/>
                <w:sz w:val="21"/>
                <w:szCs w:val="21"/>
                <w:lang w:val="lt-LT"/>
              </w:rPr>
              <w:t xml:space="preserve">Kojos </w:t>
            </w:r>
            <w:r w:rsidRPr="00182432">
              <w:rPr>
                <w:rFonts w:ascii="Arial" w:hAnsi="Arial" w:cs="Arial"/>
                <w:color w:val="auto"/>
                <w:sz w:val="21"/>
                <w:szCs w:val="21"/>
                <w:lang w:val="lt-LT"/>
              </w:rPr>
              <w:t>dažyto</w:t>
            </w:r>
            <w:r w:rsidR="006E0577" w:rsidRPr="00182432">
              <w:rPr>
                <w:rFonts w:ascii="Arial" w:hAnsi="Arial" w:cs="Arial"/>
                <w:color w:val="auto"/>
                <w:sz w:val="21"/>
                <w:szCs w:val="21"/>
                <w:lang w:val="lt-LT"/>
              </w:rPr>
              <w:t>s</w:t>
            </w:r>
            <w:r w:rsidRPr="00182432">
              <w:rPr>
                <w:rFonts w:ascii="Arial" w:hAnsi="Arial" w:cs="Arial"/>
                <w:color w:val="auto"/>
                <w:sz w:val="21"/>
                <w:szCs w:val="21"/>
                <w:lang w:val="lt-LT"/>
              </w:rPr>
              <w:t xml:space="preserve"> milteliniu būdu juoda spalva.</w:t>
            </w:r>
          </w:p>
          <w:p w14:paraId="7E657F32" w14:textId="77777777" w:rsidR="0068580D" w:rsidRPr="00182432" w:rsidRDefault="0068580D"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Kojos stabilios konstrukcijos, nebraižančios grindų dangos.</w:t>
            </w:r>
          </w:p>
          <w:p w14:paraId="625BC129" w14:textId="77777777" w:rsidR="004A4791" w:rsidRPr="00182432" w:rsidRDefault="0068580D"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Kėdės atlošas ir sėdimoji dalis turi būti išlenkti, kad kėdė kuo tiksliau prisitaikytų prie sėdinčiojo.</w:t>
            </w:r>
          </w:p>
          <w:p w14:paraId="0396A2FB" w14:textId="750E1B35" w:rsidR="00963D5F" w:rsidRPr="00182432" w:rsidRDefault="00963D5F" w:rsidP="002643CE">
            <w:pPr>
              <w:pStyle w:val="ListParagraph"/>
              <w:numPr>
                <w:ilvl w:val="0"/>
                <w:numId w:val="26"/>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4CD86B70" w14:textId="003777DE" w:rsidR="004A4791" w:rsidRPr="00182432" w:rsidRDefault="004A4791" w:rsidP="002643CE">
            <w:pPr>
              <w:jc w:val="both"/>
              <w:rPr>
                <w:rFonts w:ascii="Arial" w:hAnsi="Arial" w:cs="Arial"/>
                <w:color w:val="auto"/>
                <w:sz w:val="20"/>
                <w:szCs w:val="20"/>
                <w:lang w:val="lt-LT"/>
              </w:rPr>
            </w:pPr>
          </w:p>
          <w:p w14:paraId="3E1F0424" w14:textId="77777777" w:rsidR="004A4791" w:rsidRPr="00182432" w:rsidRDefault="00C0308E"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3CD99ADE" wp14:editId="3795F588">
                  <wp:extent cx="1232253" cy="1584325"/>
                  <wp:effectExtent l="0" t="0" r="6350" b="0"/>
                  <wp:docPr id="18" name="Picture 146">
                    <a:extLst xmlns:a="http://schemas.openxmlformats.org/drawingml/2006/main">
                      <a:ext uri="{FF2B5EF4-FFF2-40B4-BE49-F238E27FC236}">
                        <a16:creationId xmlns:a16="http://schemas.microsoft.com/office/drawing/2014/main" id="{D8199272-37FD-2A4C-9912-15EE015328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6">
                            <a:extLst>
                              <a:ext uri="{FF2B5EF4-FFF2-40B4-BE49-F238E27FC236}">
                                <a16:creationId xmlns:a16="http://schemas.microsoft.com/office/drawing/2014/main" id="{D8199272-37FD-2A4C-9912-15EE01532893}"/>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234962" cy="1587808"/>
                          </a:xfrm>
                          <a:prstGeom prst="rect">
                            <a:avLst/>
                          </a:prstGeom>
                        </pic:spPr>
                      </pic:pic>
                    </a:graphicData>
                  </a:graphic>
                </wp:inline>
              </w:drawing>
            </w:r>
          </w:p>
          <w:p w14:paraId="4C222C43" w14:textId="77777777" w:rsidR="00E957B9" w:rsidRPr="00182432" w:rsidRDefault="00E957B9" w:rsidP="002643CE">
            <w:pPr>
              <w:rPr>
                <w:rFonts w:ascii="Arial" w:hAnsi="Arial" w:cs="Arial"/>
                <w:noProof/>
                <w:color w:val="auto"/>
                <w:sz w:val="20"/>
                <w:szCs w:val="20"/>
                <w:lang w:val="lt-LT"/>
              </w:rPr>
            </w:pPr>
          </w:p>
          <w:p w14:paraId="5608DDB5" w14:textId="77777777" w:rsidR="00E957B9" w:rsidRPr="00182432" w:rsidRDefault="00E957B9"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D2E3AA7" w14:textId="77777777" w:rsidR="00E957B9" w:rsidRPr="00182432" w:rsidRDefault="00E957B9"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4F738D2" w14:textId="67477B51" w:rsidR="00E957B9" w:rsidRPr="00182432" w:rsidRDefault="00E957B9"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796DC747" w14:textId="77777777" w:rsidTr="43DE9F2C">
        <w:trPr>
          <w:trHeight w:val="70"/>
        </w:trPr>
        <w:tc>
          <w:tcPr>
            <w:tcW w:w="567" w:type="dxa"/>
          </w:tcPr>
          <w:p w14:paraId="70762C27" w14:textId="55EAEB1D" w:rsidR="004A4791"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6</w:t>
            </w:r>
            <w:r w:rsidR="00927E0B" w:rsidRPr="00182432">
              <w:rPr>
                <w:rFonts w:ascii="Arial" w:hAnsi="Arial" w:cs="Arial"/>
                <w:b/>
                <w:bCs/>
                <w:color w:val="auto"/>
                <w:sz w:val="21"/>
                <w:szCs w:val="21"/>
                <w:lang w:val="lt-LT"/>
              </w:rPr>
              <w:t>.</w:t>
            </w:r>
          </w:p>
        </w:tc>
        <w:tc>
          <w:tcPr>
            <w:tcW w:w="1843" w:type="dxa"/>
          </w:tcPr>
          <w:p w14:paraId="746DE557" w14:textId="22029B7B" w:rsidR="0053351D" w:rsidRPr="00182432" w:rsidRDefault="0053351D"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Minkštasuolis </w:t>
            </w:r>
            <w:r w:rsidR="0098299B" w:rsidRPr="00182432">
              <w:rPr>
                <w:rFonts w:ascii="Arial" w:hAnsi="Arial" w:cs="Arial"/>
                <w:b/>
                <w:bCs/>
                <w:color w:val="auto"/>
                <w:sz w:val="21"/>
                <w:szCs w:val="21"/>
                <w:lang w:val="lt-LT"/>
              </w:rPr>
              <w:t>žemu atlošu</w:t>
            </w:r>
          </w:p>
          <w:p w14:paraId="36C15AD9" w14:textId="77777777" w:rsidR="0053351D" w:rsidRPr="00182432" w:rsidRDefault="0053351D" w:rsidP="002643CE">
            <w:pPr>
              <w:jc w:val="both"/>
              <w:rPr>
                <w:rFonts w:ascii="Arial" w:hAnsi="Arial" w:cs="Arial"/>
                <w:color w:val="auto"/>
                <w:sz w:val="21"/>
                <w:szCs w:val="21"/>
                <w:lang w:val="lt-LT"/>
              </w:rPr>
            </w:pPr>
          </w:p>
          <w:p w14:paraId="22047378" w14:textId="2D22270D" w:rsidR="004A4791" w:rsidRPr="00182432" w:rsidRDefault="0053351D" w:rsidP="002643CE">
            <w:pPr>
              <w:jc w:val="both"/>
              <w:rPr>
                <w:rFonts w:ascii="Arial" w:hAnsi="Arial" w:cs="Arial"/>
                <w:color w:val="auto"/>
                <w:sz w:val="21"/>
                <w:szCs w:val="21"/>
                <w:lang w:val="lt-LT"/>
              </w:rPr>
            </w:pPr>
            <w:r w:rsidRPr="00182432">
              <w:rPr>
                <w:rFonts w:ascii="Arial" w:hAnsi="Arial" w:cs="Arial"/>
                <w:color w:val="auto"/>
                <w:sz w:val="21"/>
                <w:szCs w:val="21"/>
                <w:lang w:val="lt-LT"/>
              </w:rPr>
              <w:t>K07.1</w:t>
            </w:r>
          </w:p>
          <w:p w14:paraId="1240EAFA" w14:textId="5F8336B6" w:rsidR="005275D5" w:rsidRPr="00182432" w:rsidRDefault="005275D5" w:rsidP="002643CE">
            <w:pPr>
              <w:jc w:val="both"/>
              <w:rPr>
                <w:rFonts w:ascii="Arial" w:hAnsi="Arial" w:cs="Arial"/>
                <w:color w:val="auto"/>
                <w:sz w:val="21"/>
                <w:szCs w:val="21"/>
                <w:lang w:val="lt-LT"/>
              </w:rPr>
            </w:pPr>
          </w:p>
          <w:p w14:paraId="0088C803" w14:textId="1556798A" w:rsidR="0098299B" w:rsidRPr="00182432" w:rsidRDefault="0098299B" w:rsidP="002643CE">
            <w:pPr>
              <w:rPr>
                <w:rFonts w:ascii="Arial" w:hAnsi="Arial" w:cs="Arial"/>
                <w:color w:val="auto"/>
                <w:sz w:val="21"/>
                <w:szCs w:val="21"/>
                <w:lang w:val="lt-LT"/>
              </w:rPr>
            </w:pPr>
          </w:p>
        </w:tc>
        <w:tc>
          <w:tcPr>
            <w:tcW w:w="8221" w:type="dxa"/>
          </w:tcPr>
          <w:p w14:paraId="4D76113E" w14:textId="637AE089" w:rsidR="00E23FA4" w:rsidRPr="00182432" w:rsidRDefault="00E23FA4" w:rsidP="002643CE">
            <w:pPr>
              <w:pStyle w:val="ListParagraph"/>
              <w:numPr>
                <w:ilvl w:val="0"/>
                <w:numId w:val="13"/>
              </w:numPr>
              <w:jc w:val="both"/>
              <w:rPr>
                <w:rFonts w:ascii="Arial" w:hAnsi="Arial" w:cs="Arial"/>
                <w:color w:val="auto"/>
                <w:sz w:val="21"/>
                <w:szCs w:val="21"/>
                <w:lang w:val="lt-LT"/>
              </w:rPr>
            </w:pPr>
            <w:r w:rsidRPr="00182432">
              <w:rPr>
                <w:rFonts w:ascii="Arial" w:hAnsi="Arial" w:cs="Arial"/>
                <w:color w:val="auto"/>
                <w:sz w:val="21"/>
                <w:szCs w:val="21"/>
                <w:lang w:val="lt-LT"/>
              </w:rPr>
              <w:t>Matmenys: Plotis (W) 760 mm, gylis (D)  785 mm, aukštis (H) 824 mm (+-</w:t>
            </w:r>
            <w:r w:rsidR="00ED015C" w:rsidRPr="00182432">
              <w:rPr>
                <w:rFonts w:ascii="Arial" w:hAnsi="Arial" w:cs="Arial"/>
                <w:color w:val="auto"/>
                <w:sz w:val="21"/>
                <w:szCs w:val="21"/>
                <w:lang w:val="lt-LT"/>
              </w:rPr>
              <w:t>1</w:t>
            </w:r>
            <w:r w:rsidR="000A54EE" w:rsidRPr="00182432">
              <w:rPr>
                <w:rFonts w:ascii="Arial" w:hAnsi="Arial" w:cs="Arial"/>
                <w:color w:val="auto"/>
                <w:sz w:val="21"/>
                <w:szCs w:val="21"/>
                <w:lang w:val="lt-LT"/>
              </w:rPr>
              <w:t>5</w:t>
            </w:r>
            <w:r w:rsidRPr="00182432">
              <w:rPr>
                <w:rFonts w:ascii="Arial" w:hAnsi="Arial" w:cs="Arial"/>
                <w:color w:val="auto"/>
                <w:sz w:val="21"/>
                <w:szCs w:val="21"/>
                <w:lang w:val="lt-LT"/>
              </w:rPr>
              <w:t>0 mm)</w:t>
            </w:r>
          </w:p>
          <w:p w14:paraId="45805CE7" w14:textId="77777777" w:rsidR="00E23FA4" w:rsidRPr="00182432" w:rsidRDefault="00E23FA4" w:rsidP="002643CE">
            <w:pPr>
              <w:pStyle w:val="ListParagraph"/>
              <w:numPr>
                <w:ilvl w:val="0"/>
                <w:numId w:val="13"/>
              </w:numPr>
              <w:jc w:val="both"/>
              <w:rPr>
                <w:rFonts w:ascii="Arial" w:hAnsi="Arial" w:cs="Arial"/>
                <w:color w:val="auto"/>
                <w:sz w:val="21"/>
                <w:szCs w:val="21"/>
                <w:lang w:val="lt-LT"/>
              </w:rPr>
            </w:pPr>
            <w:r w:rsidRPr="00182432">
              <w:rPr>
                <w:rFonts w:ascii="Arial" w:hAnsi="Arial" w:cs="Arial"/>
                <w:color w:val="auto"/>
                <w:sz w:val="21"/>
                <w:szCs w:val="21"/>
                <w:lang w:val="lt-LT"/>
              </w:rPr>
              <w:t>Minkštasuolis su atlošu ir minimaliais porankiais.</w:t>
            </w:r>
          </w:p>
          <w:p w14:paraId="6878DA8A" w14:textId="77777777" w:rsidR="00E23FA4" w:rsidRPr="00182432" w:rsidRDefault="00E23FA4" w:rsidP="002B408E">
            <w:pPr>
              <w:pStyle w:val="ListParagraph"/>
              <w:numPr>
                <w:ilvl w:val="0"/>
                <w:numId w:val="1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color w:val="auto"/>
                <w:sz w:val="21"/>
                <w:szCs w:val="21"/>
                <w:lang w:val="lt-LT"/>
              </w:rPr>
              <w:t>(</w:t>
            </w:r>
            <w:r w:rsidRPr="00182432">
              <w:rPr>
                <w:rFonts w:ascii="Arial" w:hAnsi="Arial" w:cs="Arial"/>
                <w:i/>
                <w:iCs/>
                <w:color w:val="auto"/>
                <w:sz w:val="21"/>
                <w:szCs w:val="21"/>
                <w:lang w:val="lt-LT"/>
              </w:rPr>
              <w:t>Pateikti dokumentus, įrodančius gaminio atitikimą keliamiems reikalavimams).</w:t>
            </w:r>
          </w:p>
          <w:p w14:paraId="65386059" w14:textId="77777777" w:rsidR="00DA7736" w:rsidRPr="00182432" w:rsidRDefault="00E23FA4" w:rsidP="002B408E">
            <w:pPr>
              <w:pStyle w:val="ListParagraph"/>
              <w:numPr>
                <w:ilvl w:val="0"/>
                <w:numId w:val="1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rinktis iš ne mažiau nei 10 spalvų, įskaitant raudoną ir pilką </w:t>
            </w:r>
            <w:r w:rsidR="00E81EE5" w:rsidRPr="00182432">
              <w:rPr>
                <w:rFonts w:ascii="Arial" w:hAnsi="Arial" w:cs="Arial"/>
                <w:color w:val="auto"/>
                <w:sz w:val="21"/>
                <w:szCs w:val="21"/>
                <w:lang w:val="lt-LT"/>
              </w:rPr>
              <w:t>atspalvius</w:t>
            </w:r>
            <w:r w:rsidRPr="00182432">
              <w:rPr>
                <w:rFonts w:ascii="Arial" w:hAnsi="Arial" w:cs="Arial"/>
                <w:color w:val="auto"/>
                <w:sz w:val="21"/>
                <w:szCs w:val="21"/>
                <w:lang w:val="lt-LT"/>
              </w:rPr>
              <w:t xml:space="preserve"> </w:t>
            </w:r>
            <w:r w:rsidR="00DA7736"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246DD383" w14:textId="77777777" w:rsidR="00F6095A" w:rsidRPr="00182432" w:rsidRDefault="00F6095A" w:rsidP="00F6095A">
            <w:pPr>
              <w:pStyle w:val="ListParagraph"/>
              <w:numPr>
                <w:ilvl w:val="0"/>
                <w:numId w:val="13"/>
              </w:numPr>
              <w:rPr>
                <w:rFonts w:ascii="Arial" w:eastAsia="Calibri" w:hAnsi="Arial" w:cs="Arial"/>
                <w:color w:val="auto"/>
                <w:sz w:val="21"/>
                <w:szCs w:val="21"/>
                <w:lang w:val="lt-LT" w:eastAsia="en-US"/>
              </w:rPr>
            </w:pPr>
            <w:r w:rsidRPr="00182432">
              <w:rPr>
                <w:rFonts w:ascii="Arial" w:eastAsia="Calibri" w:hAnsi="Arial" w:cs="Arial"/>
                <w:color w:val="auto"/>
                <w:sz w:val="21"/>
                <w:szCs w:val="21"/>
                <w:lang w:val="lt-LT" w:eastAsia="en-US"/>
              </w:rPr>
              <w:t>Atlošas ir sėdynė iš formuoto įpurškiamo lankstaus ne žemesnio nei 80 kg/m3 tankio arba lygiaverčio ar aukštesnės klasės techninių savybių, porolono.</w:t>
            </w:r>
          </w:p>
          <w:p w14:paraId="0DB4B59A" w14:textId="77777777" w:rsidR="00E23FA4" w:rsidRPr="00182432" w:rsidRDefault="00E23FA4" w:rsidP="002B408E">
            <w:pPr>
              <w:pStyle w:val="ListParagraph"/>
              <w:numPr>
                <w:ilvl w:val="0"/>
                <w:numId w:val="13"/>
              </w:numPr>
              <w:jc w:val="both"/>
              <w:rPr>
                <w:rFonts w:ascii="Arial" w:hAnsi="Arial" w:cs="Arial"/>
                <w:color w:val="auto"/>
                <w:sz w:val="21"/>
                <w:szCs w:val="21"/>
                <w:lang w:val="lt-LT"/>
              </w:rPr>
            </w:pPr>
            <w:r w:rsidRPr="00182432">
              <w:rPr>
                <w:rFonts w:ascii="Arial" w:hAnsi="Arial" w:cs="Arial"/>
                <w:color w:val="auto"/>
                <w:sz w:val="21"/>
                <w:szCs w:val="21"/>
                <w:lang w:val="lt-LT"/>
              </w:rPr>
              <w:t>Su keturiomis kūgio formos natūralaus medžio kojomis.</w:t>
            </w:r>
          </w:p>
          <w:p w14:paraId="68A7936F" w14:textId="77777777" w:rsidR="00E23FA4" w:rsidRPr="00182432" w:rsidRDefault="00E23FA4" w:rsidP="002B408E">
            <w:pPr>
              <w:pStyle w:val="ListParagraph"/>
              <w:numPr>
                <w:ilvl w:val="0"/>
                <w:numId w:val="13"/>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w:t>
            </w:r>
            <w:proofErr w:type="spellStart"/>
            <w:r w:rsidRPr="00182432">
              <w:rPr>
                <w:rFonts w:ascii="Arial" w:hAnsi="Arial" w:cs="Arial"/>
                <w:color w:val="auto"/>
                <w:sz w:val="21"/>
                <w:szCs w:val="21"/>
                <w:lang w:val="lt-LT"/>
              </w:rPr>
              <w:t>padukus</w:t>
            </w:r>
            <w:proofErr w:type="spellEnd"/>
            <w:r w:rsidRPr="00182432">
              <w:rPr>
                <w:rFonts w:ascii="Arial" w:hAnsi="Arial" w:cs="Arial"/>
                <w:color w:val="auto"/>
                <w:sz w:val="21"/>
                <w:szCs w:val="21"/>
                <w:lang w:val="lt-LT"/>
              </w:rPr>
              <w:t xml:space="preserve"> apsaugai nuo grindų subraižymo.</w:t>
            </w:r>
          </w:p>
          <w:p w14:paraId="1A6DC7AD" w14:textId="6FC42755" w:rsidR="00963D5F" w:rsidRPr="00182432" w:rsidRDefault="00E23FA4" w:rsidP="002B408E">
            <w:pPr>
              <w:pStyle w:val="ListParagraph"/>
              <w:numPr>
                <w:ilvl w:val="0"/>
                <w:numId w:val="13"/>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2DF8E0C8" w14:textId="3FBA6054" w:rsidR="00472242" w:rsidRPr="00182432" w:rsidRDefault="00472242"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601A5FCA" wp14:editId="7C6952C2">
                  <wp:extent cx="1135690" cy="1249063"/>
                  <wp:effectExtent l="0" t="0" r="7620" b="8255"/>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2691" cy="1256763"/>
                          </a:xfrm>
                          <a:prstGeom prst="rect">
                            <a:avLst/>
                          </a:prstGeom>
                          <a:noFill/>
                        </pic:spPr>
                      </pic:pic>
                    </a:graphicData>
                  </a:graphic>
                </wp:inline>
              </w:drawing>
            </w:r>
          </w:p>
          <w:p w14:paraId="4D357A75"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17A7BE50"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091EE40" w14:textId="3C52C225"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70AD6C23" w14:textId="77777777" w:rsidTr="43DE9F2C">
        <w:tc>
          <w:tcPr>
            <w:tcW w:w="567" w:type="dxa"/>
          </w:tcPr>
          <w:p w14:paraId="1147F1FA" w14:textId="0045D380" w:rsidR="004A4791"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7</w:t>
            </w:r>
            <w:r w:rsidR="00927E0B" w:rsidRPr="00182432">
              <w:rPr>
                <w:rFonts w:ascii="Arial" w:hAnsi="Arial" w:cs="Arial"/>
                <w:b/>
                <w:bCs/>
                <w:color w:val="auto"/>
                <w:sz w:val="21"/>
                <w:szCs w:val="21"/>
                <w:lang w:val="lt-LT"/>
              </w:rPr>
              <w:t>.</w:t>
            </w:r>
          </w:p>
        </w:tc>
        <w:tc>
          <w:tcPr>
            <w:tcW w:w="1843" w:type="dxa"/>
          </w:tcPr>
          <w:p w14:paraId="40EC9BD8" w14:textId="1374E82B" w:rsidR="0098299B" w:rsidRPr="00182432" w:rsidRDefault="0098299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Minkštasuolis aukštu atlošu</w:t>
            </w:r>
          </w:p>
          <w:p w14:paraId="782D5763" w14:textId="77777777" w:rsidR="004A4791" w:rsidRPr="00182432" w:rsidRDefault="004A4791" w:rsidP="002643CE">
            <w:pPr>
              <w:jc w:val="both"/>
              <w:rPr>
                <w:rFonts w:ascii="Arial" w:hAnsi="Arial" w:cs="Arial"/>
                <w:color w:val="auto"/>
                <w:sz w:val="21"/>
                <w:szCs w:val="21"/>
                <w:lang w:val="lt-LT"/>
              </w:rPr>
            </w:pPr>
          </w:p>
          <w:p w14:paraId="3D770AB7" w14:textId="31815C01" w:rsidR="0098299B" w:rsidRPr="00182432" w:rsidRDefault="0098299B" w:rsidP="002643CE">
            <w:pPr>
              <w:jc w:val="both"/>
              <w:rPr>
                <w:rFonts w:ascii="Arial" w:hAnsi="Arial" w:cs="Arial"/>
                <w:color w:val="auto"/>
                <w:sz w:val="21"/>
                <w:szCs w:val="21"/>
                <w:lang w:val="lt-LT"/>
              </w:rPr>
            </w:pPr>
            <w:r w:rsidRPr="00182432">
              <w:rPr>
                <w:rFonts w:ascii="Arial" w:hAnsi="Arial" w:cs="Arial"/>
                <w:color w:val="auto"/>
                <w:sz w:val="21"/>
                <w:szCs w:val="21"/>
                <w:lang w:val="lt-LT"/>
              </w:rPr>
              <w:t>K07.</w:t>
            </w:r>
            <w:r w:rsidR="000930E4" w:rsidRPr="00182432">
              <w:rPr>
                <w:rFonts w:ascii="Arial" w:hAnsi="Arial" w:cs="Arial"/>
                <w:color w:val="auto"/>
                <w:sz w:val="21"/>
                <w:szCs w:val="21"/>
                <w:lang w:val="lt-LT"/>
              </w:rPr>
              <w:t>3</w:t>
            </w:r>
            <w:r w:rsidR="009948D8" w:rsidRPr="00182432">
              <w:rPr>
                <w:rFonts w:ascii="Arial" w:hAnsi="Arial" w:cs="Arial"/>
                <w:color w:val="auto"/>
                <w:sz w:val="21"/>
                <w:szCs w:val="21"/>
                <w:lang w:val="lt-LT"/>
              </w:rPr>
              <w:t xml:space="preserve"> </w:t>
            </w:r>
            <w:r w:rsidR="000930E4" w:rsidRPr="00182432">
              <w:rPr>
                <w:rFonts w:ascii="Arial" w:hAnsi="Arial" w:cs="Arial"/>
                <w:color w:val="auto"/>
                <w:sz w:val="21"/>
                <w:szCs w:val="21"/>
                <w:lang w:val="lt-LT"/>
              </w:rPr>
              <w:t xml:space="preserve"> </w:t>
            </w:r>
          </w:p>
          <w:p w14:paraId="0CC9910B" w14:textId="77777777" w:rsidR="0098299B" w:rsidRPr="00182432" w:rsidRDefault="0098299B" w:rsidP="002643CE">
            <w:pPr>
              <w:jc w:val="both"/>
              <w:rPr>
                <w:rFonts w:ascii="Arial" w:hAnsi="Arial" w:cs="Arial"/>
                <w:color w:val="auto"/>
                <w:sz w:val="21"/>
                <w:szCs w:val="21"/>
                <w:lang w:val="lt-LT"/>
              </w:rPr>
            </w:pPr>
          </w:p>
          <w:p w14:paraId="101AC1A4" w14:textId="2F5D302C" w:rsidR="0098299B" w:rsidRPr="00182432" w:rsidRDefault="0098299B" w:rsidP="002643CE">
            <w:pPr>
              <w:jc w:val="both"/>
              <w:rPr>
                <w:rFonts w:ascii="Arial" w:hAnsi="Arial" w:cs="Arial"/>
                <w:color w:val="auto"/>
                <w:sz w:val="21"/>
                <w:szCs w:val="21"/>
                <w:lang w:val="lt-LT"/>
              </w:rPr>
            </w:pPr>
          </w:p>
        </w:tc>
        <w:tc>
          <w:tcPr>
            <w:tcW w:w="8221" w:type="dxa"/>
          </w:tcPr>
          <w:p w14:paraId="1D8CFE80" w14:textId="74C91738" w:rsidR="00E245A5" w:rsidRPr="00182432" w:rsidRDefault="00E245A5" w:rsidP="002643CE">
            <w:pPr>
              <w:pStyle w:val="ListParagraph"/>
              <w:numPr>
                <w:ilvl w:val="0"/>
                <w:numId w:val="6"/>
              </w:numPr>
              <w:jc w:val="both"/>
              <w:rPr>
                <w:rFonts w:ascii="Arial" w:hAnsi="Arial" w:cs="Arial"/>
                <w:color w:val="auto"/>
                <w:sz w:val="21"/>
                <w:szCs w:val="21"/>
                <w:lang w:val="lt-LT"/>
              </w:rPr>
            </w:pPr>
            <w:r w:rsidRPr="00182432">
              <w:rPr>
                <w:rFonts w:ascii="Arial" w:hAnsi="Arial" w:cs="Arial"/>
                <w:color w:val="auto"/>
                <w:sz w:val="21"/>
                <w:szCs w:val="21"/>
                <w:lang w:val="lt-LT"/>
              </w:rPr>
              <w:t>Matmenys: plotis (W) 760 mm, gylis (D) 834 mm,  aukštis (H) 1044 mm (+-</w:t>
            </w:r>
            <w:r w:rsidR="00ED015C" w:rsidRPr="00182432">
              <w:rPr>
                <w:rFonts w:ascii="Arial" w:hAnsi="Arial" w:cs="Arial"/>
                <w:color w:val="auto"/>
                <w:sz w:val="21"/>
                <w:szCs w:val="21"/>
                <w:lang w:val="lt-LT"/>
              </w:rPr>
              <w:t>1</w:t>
            </w:r>
            <w:r w:rsidR="00FE1366" w:rsidRPr="00182432">
              <w:rPr>
                <w:rFonts w:ascii="Arial" w:hAnsi="Arial" w:cs="Arial"/>
                <w:color w:val="auto"/>
                <w:sz w:val="21"/>
                <w:szCs w:val="21"/>
                <w:lang w:val="lt-LT"/>
              </w:rPr>
              <w:t>5</w:t>
            </w:r>
            <w:r w:rsidRPr="00182432">
              <w:rPr>
                <w:rFonts w:ascii="Arial" w:hAnsi="Arial" w:cs="Arial"/>
                <w:color w:val="auto"/>
                <w:sz w:val="21"/>
                <w:szCs w:val="21"/>
                <w:lang w:val="lt-LT"/>
              </w:rPr>
              <w:t>0mm)</w:t>
            </w:r>
          </w:p>
          <w:p w14:paraId="450C27E7" w14:textId="77777777" w:rsidR="00E245A5" w:rsidRPr="00182432" w:rsidRDefault="00E245A5" w:rsidP="002643CE">
            <w:pPr>
              <w:pStyle w:val="ListParagraph"/>
              <w:numPr>
                <w:ilvl w:val="0"/>
                <w:numId w:val="6"/>
              </w:numPr>
              <w:rPr>
                <w:rFonts w:ascii="Arial" w:hAnsi="Arial" w:cs="Arial"/>
                <w:color w:val="auto"/>
                <w:sz w:val="22"/>
                <w:szCs w:val="22"/>
                <w:lang w:val="lt-LT"/>
              </w:rPr>
            </w:pPr>
            <w:r w:rsidRPr="00182432">
              <w:rPr>
                <w:rFonts w:ascii="Arial" w:hAnsi="Arial" w:cs="Arial"/>
                <w:color w:val="auto"/>
                <w:sz w:val="22"/>
                <w:szCs w:val="22"/>
                <w:lang w:val="lt-LT"/>
              </w:rPr>
              <w:t>Minkštasuolis su aukštu atlošu ir minimaliais porankiais.</w:t>
            </w:r>
          </w:p>
          <w:p w14:paraId="7E63939E" w14:textId="77777777" w:rsidR="00E245A5" w:rsidRPr="00182432" w:rsidRDefault="00E245A5" w:rsidP="002643CE">
            <w:pPr>
              <w:pStyle w:val="ListParagraph"/>
              <w:numPr>
                <w:ilvl w:val="0"/>
                <w:numId w:val="6"/>
              </w:numPr>
              <w:jc w:val="both"/>
              <w:rPr>
                <w:rFonts w:ascii="Arial" w:hAnsi="Arial" w:cs="Arial"/>
                <w:i/>
                <w:iCs/>
                <w:color w:val="auto"/>
                <w:sz w:val="22"/>
                <w:szCs w:val="22"/>
                <w:lang w:val="lt-LT"/>
              </w:rPr>
            </w:pPr>
            <w:r w:rsidRPr="00182432">
              <w:rPr>
                <w:rFonts w:ascii="Arial" w:hAnsi="Arial" w:cs="Arial"/>
                <w:color w:val="auto"/>
                <w:sz w:val="22"/>
                <w:szCs w:val="22"/>
                <w:lang w:val="lt-LT"/>
              </w:rPr>
              <w:t xml:space="preserve">Audinio atsparumas trinčiai ne mažiau nei 100 000 ciklų pagal </w:t>
            </w:r>
            <w:proofErr w:type="spellStart"/>
            <w:r w:rsidRPr="00182432">
              <w:rPr>
                <w:rFonts w:ascii="Arial" w:hAnsi="Arial" w:cs="Arial"/>
                <w:color w:val="auto"/>
                <w:sz w:val="22"/>
                <w:szCs w:val="22"/>
                <w:lang w:val="lt-LT"/>
              </w:rPr>
              <w:t>Martindeilo</w:t>
            </w:r>
            <w:proofErr w:type="spellEnd"/>
            <w:r w:rsidRPr="00182432">
              <w:rPr>
                <w:rFonts w:ascii="Arial" w:hAnsi="Arial" w:cs="Arial"/>
                <w:color w:val="auto"/>
                <w:sz w:val="22"/>
                <w:szCs w:val="22"/>
                <w:lang w:val="lt-LT"/>
              </w:rPr>
              <w:t xml:space="preserve"> skalę.</w:t>
            </w:r>
            <w:r w:rsidRPr="00182432" w:rsidDel="00AC5D43">
              <w:rPr>
                <w:rFonts w:ascii="Arial" w:hAnsi="Arial" w:cs="Arial"/>
                <w:color w:val="auto"/>
                <w:sz w:val="22"/>
                <w:szCs w:val="22"/>
                <w:lang w:val="lt-LT"/>
              </w:rPr>
              <w:t xml:space="preserve"> </w:t>
            </w:r>
            <w:r w:rsidRPr="00182432">
              <w:rPr>
                <w:rFonts w:ascii="Arial" w:hAnsi="Arial" w:cs="Arial"/>
                <w:i/>
                <w:iCs/>
                <w:color w:val="auto"/>
                <w:sz w:val="22"/>
                <w:szCs w:val="22"/>
                <w:lang w:val="lt-LT"/>
              </w:rPr>
              <w:t>Pateikti dokumentus, įrodančius gaminio atitikimą keliamiems reikalavimams.</w:t>
            </w:r>
          </w:p>
          <w:p w14:paraId="4D231846" w14:textId="10203EFB" w:rsidR="00E245A5" w:rsidRPr="00182432" w:rsidRDefault="00E245A5" w:rsidP="00DA7736">
            <w:pPr>
              <w:pStyle w:val="ListParagraph"/>
              <w:numPr>
                <w:ilvl w:val="0"/>
                <w:numId w:val="6"/>
              </w:numPr>
              <w:rPr>
                <w:rFonts w:ascii="Arial" w:hAnsi="Arial" w:cs="Arial"/>
                <w:i/>
                <w:iCs/>
                <w:color w:val="auto"/>
                <w:sz w:val="22"/>
                <w:szCs w:val="22"/>
                <w:lang w:val="lt-LT"/>
              </w:rPr>
            </w:pPr>
            <w:r w:rsidRPr="00182432">
              <w:rPr>
                <w:rFonts w:ascii="Arial" w:hAnsi="Arial" w:cs="Arial"/>
                <w:color w:val="auto"/>
                <w:sz w:val="22"/>
                <w:szCs w:val="22"/>
                <w:lang w:val="lt-LT"/>
              </w:rPr>
              <w:t xml:space="preserve">Audinio spalvos: Galimybė rinktis iš ne mažiau nei </w:t>
            </w:r>
            <w:r w:rsidR="007B6F44" w:rsidRPr="00182432">
              <w:rPr>
                <w:rFonts w:ascii="Arial" w:hAnsi="Arial" w:cs="Arial"/>
                <w:color w:val="auto"/>
                <w:sz w:val="22"/>
                <w:szCs w:val="22"/>
                <w:lang w:val="lt-LT"/>
              </w:rPr>
              <w:t>10</w:t>
            </w:r>
            <w:r w:rsidRPr="00182432">
              <w:rPr>
                <w:rFonts w:ascii="Arial" w:hAnsi="Arial" w:cs="Arial"/>
                <w:color w:val="auto"/>
                <w:sz w:val="22"/>
                <w:szCs w:val="22"/>
                <w:lang w:val="lt-LT"/>
              </w:rPr>
              <w:t xml:space="preserve"> spalvų, įskaitant pilkos ir žalios spalvos atspalvius </w:t>
            </w:r>
            <w:r w:rsidR="00DA7736" w:rsidRPr="00182432">
              <w:rPr>
                <w:rFonts w:ascii="Arial" w:hAnsi="Arial" w:cs="Arial"/>
                <w:i/>
                <w:iCs/>
                <w:color w:val="auto"/>
                <w:sz w:val="22"/>
                <w:szCs w:val="22"/>
                <w:lang w:val="lt-LT"/>
              </w:rPr>
              <w:t>(sutarties vykdymo metu  tiekėjas turės pateikti siūlomas audinio spalvas: nuotraukas ir/ar nukreipimą į tiekėjo/gamintojo internetiniame puslapyje esantį spalvų katalogą).</w:t>
            </w:r>
          </w:p>
          <w:p w14:paraId="34DD456E" w14:textId="70D323ED" w:rsidR="00641112" w:rsidRPr="00182432" w:rsidRDefault="00641112" w:rsidP="00641112">
            <w:pPr>
              <w:pStyle w:val="ListParagraph"/>
              <w:numPr>
                <w:ilvl w:val="0"/>
                <w:numId w:val="6"/>
              </w:numPr>
              <w:rPr>
                <w:rFonts w:ascii="Arial" w:hAnsi="Arial" w:cs="Arial"/>
                <w:color w:val="auto"/>
                <w:sz w:val="22"/>
                <w:szCs w:val="22"/>
                <w:lang w:val="lt-LT"/>
              </w:rPr>
            </w:pPr>
            <w:r w:rsidRPr="00182432">
              <w:rPr>
                <w:rFonts w:ascii="Arial" w:hAnsi="Arial" w:cs="Arial"/>
                <w:color w:val="auto"/>
                <w:sz w:val="22"/>
                <w:szCs w:val="22"/>
                <w:lang w:val="lt-LT"/>
              </w:rPr>
              <w:t>Atlošas ir sėdynė iš formuot</w:t>
            </w:r>
            <w:r w:rsidR="00EB65C3" w:rsidRPr="00182432">
              <w:rPr>
                <w:rFonts w:ascii="Arial" w:hAnsi="Arial" w:cs="Arial"/>
                <w:color w:val="auto"/>
                <w:sz w:val="22"/>
                <w:szCs w:val="22"/>
                <w:lang w:val="lt-LT"/>
              </w:rPr>
              <w:t>o</w:t>
            </w:r>
            <w:r w:rsidRPr="00182432">
              <w:rPr>
                <w:rFonts w:ascii="Arial" w:hAnsi="Arial" w:cs="Arial"/>
                <w:color w:val="auto"/>
                <w:sz w:val="22"/>
                <w:szCs w:val="22"/>
                <w:lang w:val="lt-LT"/>
              </w:rPr>
              <w:t xml:space="preserve"> įpurškiam</w:t>
            </w:r>
            <w:r w:rsidR="00EB65C3" w:rsidRPr="00182432">
              <w:rPr>
                <w:rFonts w:ascii="Arial" w:hAnsi="Arial" w:cs="Arial"/>
                <w:color w:val="auto"/>
                <w:sz w:val="22"/>
                <w:szCs w:val="22"/>
                <w:lang w:val="lt-LT"/>
              </w:rPr>
              <w:t>o</w:t>
            </w:r>
            <w:r w:rsidRPr="00182432">
              <w:rPr>
                <w:rFonts w:ascii="Arial" w:hAnsi="Arial" w:cs="Arial"/>
                <w:color w:val="auto"/>
                <w:sz w:val="22"/>
                <w:szCs w:val="22"/>
                <w:lang w:val="lt-LT"/>
              </w:rPr>
              <w:t xml:space="preserve"> lanks</w:t>
            </w:r>
            <w:r w:rsidR="00EB65C3" w:rsidRPr="00182432">
              <w:rPr>
                <w:rFonts w:ascii="Arial" w:hAnsi="Arial" w:cs="Arial"/>
                <w:color w:val="auto"/>
                <w:sz w:val="22"/>
                <w:szCs w:val="22"/>
                <w:lang w:val="lt-LT"/>
              </w:rPr>
              <w:t>taus</w:t>
            </w:r>
            <w:r w:rsidRPr="00182432">
              <w:rPr>
                <w:rFonts w:ascii="Arial" w:hAnsi="Arial" w:cs="Arial"/>
                <w:color w:val="auto"/>
                <w:sz w:val="22"/>
                <w:szCs w:val="22"/>
                <w:lang w:val="lt-LT"/>
              </w:rPr>
              <w:t xml:space="preserve"> ne </w:t>
            </w:r>
            <w:r w:rsidR="007737FC" w:rsidRPr="00182432">
              <w:rPr>
                <w:rFonts w:ascii="Arial" w:hAnsi="Arial" w:cs="Arial"/>
                <w:color w:val="auto"/>
                <w:sz w:val="22"/>
                <w:szCs w:val="22"/>
                <w:lang w:val="lt-LT"/>
              </w:rPr>
              <w:t>žemesnio</w:t>
            </w:r>
            <w:r w:rsidRPr="00182432">
              <w:rPr>
                <w:rFonts w:ascii="Arial" w:hAnsi="Arial" w:cs="Arial"/>
                <w:color w:val="auto"/>
                <w:sz w:val="22"/>
                <w:szCs w:val="22"/>
                <w:lang w:val="lt-LT"/>
              </w:rPr>
              <w:t xml:space="preserve"> nei 80 kg/m3 tankio arba lygiaverči</w:t>
            </w:r>
            <w:r w:rsidR="00F6095A" w:rsidRPr="00182432">
              <w:rPr>
                <w:rFonts w:ascii="Arial" w:hAnsi="Arial" w:cs="Arial"/>
                <w:color w:val="auto"/>
                <w:sz w:val="22"/>
                <w:szCs w:val="22"/>
                <w:lang w:val="lt-LT"/>
              </w:rPr>
              <w:t>o</w:t>
            </w:r>
            <w:r w:rsidRPr="00182432">
              <w:rPr>
                <w:rFonts w:ascii="Arial" w:hAnsi="Arial" w:cs="Arial"/>
                <w:color w:val="auto"/>
                <w:sz w:val="22"/>
                <w:szCs w:val="22"/>
                <w:lang w:val="lt-LT"/>
              </w:rPr>
              <w:t xml:space="preserve"> ar aukštesnės klasės techninių savybių,</w:t>
            </w:r>
            <w:r w:rsidR="00F6095A" w:rsidRPr="00182432">
              <w:rPr>
                <w:rFonts w:ascii="Arial" w:hAnsi="Arial" w:cs="Arial"/>
                <w:color w:val="auto"/>
                <w:sz w:val="22"/>
                <w:szCs w:val="22"/>
                <w:lang w:val="lt-LT"/>
              </w:rPr>
              <w:t xml:space="preserve"> </w:t>
            </w:r>
            <w:r w:rsidR="00EB65C3" w:rsidRPr="00182432">
              <w:rPr>
                <w:rFonts w:ascii="Arial" w:hAnsi="Arial" w:cs="Arial"/>
                <w:color w:val="auto"/>
                <w:sz w:val="22"/>
                <w:szCs w:val="22"/>
                <w:lang w:val="lt-LT"/>
              </w:rPr>
              <w:t>porolono</w:t>
            </w:r>
            <w:r w:rsidRPr="00182432">
              <w:rPr>
                <w:rFonts w:ascii="Arial" w:hAnsi="Arial" w:cs="Arial"/>
                <w:color w:val="auto"/>
                <w:sz w:val="22"/>
                <w:szCs w:val="22"/>
                <w:lang w:val="lt-LT"/>
              </w:rPr>
              <w:t>.</w:t>
            </w:r>
          </w:p>
          <w:p w14:paraId="48F5B06E" w14:textId="77777777" w:rsidR="00E245A5" w:rsidRPr="00182432" w:rsidRDefault="00E245A5" w:rsidP="002643CE">
            <w:pPr>
              <w:pStyle w:val="ListParagraph"/>
              <w:numPr>
                <w:ilvl w:val="0"/>
                <w:numId w:val="6"/>
              </w:numPr>
              <w:jc w:val="both"/>
              <w:rPr>
                <w:rFonts w:ascii="Arial" w:hAnsi="Arial" w:cs="Arial"/>
                <w:color w:val="auto"/>
                <w:sz w:val="22"/>
                <w:szCs w:val="22"/>
                <w:lang w:val="lt-LT"/>
              </w:rPr>
            </w:pPr>
            <w:r w:rsidRPr="00182432">
              <w:rPr>
                <w:rFonts w:ascii="Arial" w:hAnsi="Arial" w:cs="Arial"/>
                <w:color w:val="auto"/>
                <w:sz w:val="22"/>
                <w:szCs w:val="22"/>
                <w:lang w:val="lt-LT"/>
              </w:rPr>
              <w:t>Pasukama sėdynė su savaiminio grįžimo sistema.</w:t>
            </w:r>
          </w:p>
          <w:p w14:paraId="147E4C8C" w14:textId="77777777" w:rsidR="00E245A5" w:rsidRPr="00182432" w:rsidRDefault="00E245A5" w:rsidP="002643CE">
            <w:pPr>
              <w:pStyle w:val="ListParagraph"/>
              <w:numPr>
                <w:ilvl w:val="0"/>
                <w:numId w:val="6"/>
              </w:numPr>
              <w:jc w:val="both"/>
              <w:rPr>
                <w:rFonts w:ascii="Arial" w:hAnsi="Arial" w:cs="Arial"/>
                <w:color w:val="auto"/>
                <w:sz w:val="22"/>
                <w:szCs w:val="22"/>
                <w:lang w:val="lt-LT"/>
              </w:rPr>
            </w:pPr>
            <w:r w:rsidRPr="00182432">
              <w:rPr>
                <w:rFonts w:ascii="Arial" w:hAnsi="Arial" w:cs="Arial"/>
                <w:color w:val="auto"/>
                <w:sz w:val="22"/>
                <w:szCs w:val="22"/>
                <w:lang w:val="lt-LT"/>
              </w:rPr>
              <w:t>Bazė su keturiomis piramidės formos natūralaus medžio (buko) kojomis,</w:t>
            </w:r>
          </w:p>
          <w:p w14:paraId="4C4B4F81" w14:textId="77777777" w:rsidR="00E245A5" w:rsidRPr="00182432" w:rsidRDefault="00E245A5" w:rsidP="002643CE">
            <w:pPr>
              <w:pStyle w:val="ListParagraph"/>
              <w:numPr>
                <w:ilvl w:val="0"/>
                <w:numId w:val="6"/>
              </w:numPr>
              <w:jc w:val="both"/>
              <w:rPr>
                <w:rFonts w:ascii="Arial" w:hAnsi="Arial" w:cs="Arial"/>
                <w:color w:val="auto"/>
                <w:sz w:val="21"/>
                <w:szCs w:val="21"/>
                <w:lang w:val="lt-LT"/>
              </w:rPr>
            </w:pPr>
            <w:r w:rsidRPr="00182432">
              <w:rPr>
                <w:rFonts w:ascii="Arial" w:hAnsi="Arial" w:cs="Arial"/>
                <w:color w:val="auto"/>
                <w:sz w:val="22"/>
                <w:szCs w:val="22"/>
                <w:lang w:val="lt-LT"/>
              </w:rPr>
              <w:t xml:space="preserve">Kojos turi turėti plastikinius </w:t>
            </w:r>
            <w:proofErr w:type="spellStart"/>
            <w:r w:rsidRPr="00182432">
              <w:rPr>
                <w:rFonts w:ascii="Arial" w:hAnsi="Arial" w:cs="Arial"/>
                <w:color w:val="auto"/>
                <w:sz w:val="22"/>
                <w:szCs w:val="22"/>
                <w:lang w:val="lt-LT"/>
              </w:rPr>
              <w:t>padukus</w:t>
            </w:r>
            <w:proofErr w:type="spellEnd"/>
            <w:r w:rsidRPr="00182432">
              <w:rPr>
                <w:rFonts w:ascii="Arial" w:hAnsi="Arial" w:cs="Arial"/>
                <w:color w:val="auto"/>
                <w:sz w:val="22"/>
                <w:szCs w:val="22"/>
                <w:lang w:val="lt-LT"/>
              </w:rPr>
              <w:t xml:space="preserve"> apsaugai nuo grindų</w:t>
            </w:r>
            <w:r w:rsidRPr="00182432">
              <w:rPr>
                <w:rFonts w:ascii="Arial" w:hAnsi="Arial" w:cs="Arial"/>
                <w:color w:val="auto"/>
                <w:sz w:val="21"/>
                <w:szCs w:val="21"/>
                <w:lang w:val="lt-LT"/>
              </w:rPr>
              <w:t xml:space="preserve"> subraižymo.</w:t>
            </w:r>
          </w:p>
          <w:p w14:paraId="0035EDFF" w14:textId="77777777" w:rsidR="00E245A5" w:rsidRPr="00182432" w:rsidRDefault="00E245A5" w:rsidP="002643CE">
            <w:pPr>
              <w:pStyle w:val="ListParagraph"/>
              <w:numPr>
                <w:ilvl w:val="0"/>
                <w:numId w:val="6"/>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6D835E6F" w14:textId="401CDBE8" w:rsidR="00963D5F" w:rsidRPr="00182432" w:rsidRDefault="00E245A5" w:rsidP="002643CE">
            <w:pPr>
              <w:pStyle w:val="ListParagraph"/>
              <w:numPr>
                <w:ilvl w:val="0"/>
                <w:numId w:val="6"/>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r w:rsidR="00DA7736" w:rsidRPr="00182432">
              <w:rPr>
                <w:rFonts w:ascii="Arial" w:hAnsi="Arial" w:cs="Arial"/>
                <w:color w:val="auto"/>
                <w:sz w:val="21"/>
                <w:szCs w:val="21"/>
                <w:lang w:val="lt-LT"/>
              </w:rPr>
              <w:t>.</w:t>
            </w:r>
          </w:p>
        </w:tc>
        <w:tc>
          <w:tcPr>
            <w:tcW w:w="3402" w:type="dxa"/>
          </w:tcPr>
          <w:p w14:paraId="11311399" w14:textId="119443C6" w:rsidR="004A4791" w:rsidRPr="00182432" w:rsidRDefault="00FD71D2"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4E33C682" wp14:editId="3F2C3568">
                  <wp:extent cx="1313127" cy="1505966"/>
                  <wp:effectExtent l="0" t="0" r="1905"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23176" cy="1517491"/>
                          </a:xfrm>
                          <a:prstGeom prst="rect">
                            <a:avLst/>
                          </a:prstGeom>
                          <a:noFill/>
                        </pic:spPr>
                      </pic:pic>
                    </a:graphicData>
                  </a:graphic>
                </wp:inline>
              </w:drawing>
            </w:r>
          </w:p>
          <w:p w14:paraId="29F6A7CB" w14:textId="5AFA114D" w:rsidR="004A4791" w:rsidRPr="00182432" w:rsidRDefault="004A4791" w:rsidP="002643CE">
            <w:pPr>
              <w:rPr>
                <w:rFonts w:ascii="Arial" w:hAnsi="Arial" w:cs="Arial"/>
                <w:noProof/>
                <w:color w:val="auto"/>
                <w:sz w:val="20"/>
                <w:szCs w:val="20"/>
                <w:lang w:val="lt-LT"/>
              </w:rPr>
            </w:pPr>
          </w:p>
          <w:p w14:paraId="50FAE83B" w14:textId="77777777" w:rsidR="007E77ED" w:rsidRPr="00182432" w:rsidRDefault="007E77ED"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44AC069C" w14:textId="77777777" w:rsidR="007E77ED" w:rsidRPr="00182432" w:rsidRDefault="007E77ED"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16866D16" w14:textId="77777777" w:rsidR="007E77ED" w:rsidRPr="00182432" w:rsidRDefault="007E77ED"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63CAA875" w14:textId="667DEDF4" w:rsidR="004A4791" w:rsidRPr="00182432" w:rsidRDefault="004A4791" w:rsidP="002643CE">
            <w:pPr>
              <w:jc w:val="both"/>
              <w:rPr>
                <w:rFonts w:ascii="Arial" w:hAnsi="Arial" w:cs="Arial"/>
                <w:noProof/>
                <w:color w:val="auto"/>
                <w:sz w:val="20"/>
                <w:szCs w:val="20"/>
                <w:lang w:val="lt-LT"/>
              </w:rPr>
            </w:pPr>
          </w:p>
        </w:tc>
      </w:tr>
      <w:tr w:rsidR="00182432" w:rsidRPr="006A5D93" w14:paraId="39E3AD48" w14:textId="77777777" w:rsidTr="43DE9F2C">
        <w:trPr>
          <w:trHeight w:val="70"/>
        </w:trPr>
        <w:tc>
          <w:tcPr>
            <w:tcW w:w="567" w:type="dxa"/>
          </w:tcPr>
          <w:p w14:paraId="2589A275" w14:textId="7F068FA6" w:rsidR="00E83C94"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8</w:t>
            </w:r>
            <w:r w:rsidR="00927E0B" w:rsidRPr="00182432">
              <w:rPr>
                <w:rFonts w:ascii="Arial" w:hAnsi="Arial" w:cs="Arial"/>
                <w:b/>
                <w:bCs/>
                <w:color w:val="auto"/>
                <w:sz w:val="21"/>
                <w:szCs w:val="21"/>
                <w:lang w:val="lt-LT"/>
              </w:rPr>
              <w:t>.</w:t>
            </w:r>
          </w:p>
        </w:tc>
        <w:tc>
          <w:tcPr>
            <w:tcW w:w="1843" w:type="dxa"/>
          </w:tcPr>
          <w:p w14:paraId="3120659F" w14:textId="57AEA66E" w:rsidR="00E83C94" w:rsidRPr="00182432" w:rsidRDefault="00E83C94" w:rsidP="002643CE">
            <w:pPr>
              <w:rPr>
                <w:rFonts w:ascii="Arial" w:hAnsi="Arial" w:cs="Arial"/>
                <w:b/>
                <w:bCs/>
                <w:color w:val="auto"/>
                <w:sz w:val="21"/>
                <w:szCs w:val="21"/>
                <w:lang w:val="lt-LT"/>
              </w:rPr>
            </w:pPr>
            <w:proofErr w:type="spellStart"/>
            <w:r w:rsidRPr="00182432">
              <w:rPr>
                <w:rFonts w:ascii="Arial" w:hAnsi="Arial" w:cs="Arial"/>
                <w:b/>
                <w:bCs/>
                <w:color w:val="auto"/>
                <w:sz w:val="21"/>
                <w:szCs w:val="21"/>
                <w:lang w:val="lt-LT"/>
              </w:rPr>
              <w:t>Pusbario</w:t>
            </w:r>
            <w:proofErr w:type="spellEnd"/>
            <w:r w:rsidRPr="00182432">
              <w:rPr>
                <w:rFonts w:ascii="Arial" w:hAnsi="Arial" w:cs="Arial"/>
                <w:b/>
                <w:bCs/>
                <w:color w:val="auto"/>
                <w:sz w:val="21"/>
                <w:szCs w:val="21"/>
                <w:lang w:val="lt-LT"/>
              </w:rPr>
              <w:t xml:space="preserve"> kėdė </w:t>
            </w:r>
          </w:p>
          <w:p w14:paraId="12DE602C" w14:textId="77777777" w:rsidR="00E83C94" w:rsidRPr="00182432" w:rsidRDefault="00E83C94" w:rsidP="002643CE">
            <w:pPr>
              <w:rPr>
                <w:rFonts w:ascii="Arial" w:hAnsi="Arial" w:cs="Arial"/>
                <w:color w:val="auto"/>
                <w:sz w:val="21"/>
                <w:szCs w:val="21"/>
                <w:lang w:val="lt-LT"/>
              </w:rPr>
            </w:pPr>
          </w:p>
          <w:p w14:paraId="29388FFC" w14:textId="77777777" w:rsidR="00E83C94" w:rsidRPr="00182432" w:rsidRDefault="00E83C94" w:rsidP="002643CE">
            <w:pPr>
              <w:rPr>
                <w:rFonts w:ascii="Arial" w:hAnsi="Arial" w:cs="Arial"/>
                <w:color w:val="auto"/>
                <w:sz w:val="21"/>
                <w:szCs w:val="21"/>
                <w:lang w:val="lt-LT"/>
              </w:rPr>
            </w:pPr>
            <w:r w:rsidRPr="00182432">
              <w:rPr>
                <w:rFonts w:ascii="Arial" w:hAnsi="Arial" w:cs="Arial"/>
                <w:color w:val="auto"/>
                <w:sz w:val="21"/>
                <w:szCs w:val="21"/>
                <w:lang w:val="lt-LT"/>
              </w:rPr>
              <w:t>BK1</w:t>
            </w:r>
          </w:p>
          <w:p w14:paraId="4EC26368" w14:textId="77777777" w:rsidR="006C2A0C" w:rsidRPr="00182432" w:rsidRDefault="006C2A0C" w:rsidP="002643CE">
            <w:pPr>
              <w:rPr>
                <w:rFonts w:ascii="Arial" w:hAnsi="Arial" w:cs="Arial"/>
                <w:color w:val="auto"/>
                <w:sz w:val="21"/>
                <w:szCs w:val="21"/>
                <w:lang w:val="lt-LT"/>
              </w:rPr>
            </w:pPr>
          </w:p>
          <w:p w14:paraId="2C2A203F" w14:textId="460A8A50" w:rsidR="006C2A0C" w:rsidRPr="00182432" w:rsidRDefault="006C2A0C" w:rsidP="002643CE">
            <w:pPr>
              <w:rPr>
                <w:rFonts w:ascii="Arial" w:hAnsi="Arial" w:cs="Arial"/>
                <w:color w:val="auto"/>
                <w:sz w:val="21"/>
                <w:szCs w:val="21"/>
                <w:lang w:val="lt-LT"/>
              </w:rPr>
            </w:pPr>
          </w:p>
        </w:tc>
        <w:tc>
          <w:tcPr>
            <w:tcW w:w="8221" w:type="dxa"/>
          </w:tcPr>
          <w:p w14:paraId="30B211A6" w14:textId="4CB9CD59"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bendras plotis (W) </w:t>
            </w:r>
            <w:r w:rsidR="00E74203" w:rsidRPr="00182432">
              <w:rPr>
                <w:rFonts w:ascii="Arial" w:hAnsi="Arial" w:cs="Arial"/>
                <w:color w:val="auto"/>
                <w:sz w:val="21"/>
                <w:szCs w:val="21"/>
                <w:lang w:val="lt-LT"/>
              </w:rPr>
              <w:t>ne mažesnis nei 420 mm ir ne didesnis nei 560mm</w:t>
            </w:r>
            <w:r w:rsidRPr="00182432">
              <w:rPr>
                <w:rFonts w:ascii="Arial" w:hAnsi="Arial" w:cs="Arial"/>
                <w:color w:val="auto"/>
                <w:sz w:val="21"/>
                <w:szCs w:val="21"/>
                <w:lang w:val="lt-LT"/>
              </w:rPr>
              <w:t xml:space="preserve">, bendras gylis (D) </w:t>
            </w:r>
            <w:r w:rsidR="006C2A0C" w:rsidRPr="00182432">
              <w:rPr>
                <w:rFonts w:ascii="Arial" w:hAnsi="Arial" w:cs="Arial"/>
                <w:color w:val="auto"/>
                <w:sz w:val="21"/>
                <w:szCs w:val="21"/>
                <w:lang w:val="lt-LT"/>
              </w:rPr>
              <w:t>ne mažesnis nei 420 mm ir ne didesnis nei 5</w:t>
            </w:r>
            <w:r w:rsidR="00206625" w:rsidRPr="00182432">
              <w:rPr>
                <w:rFonts w:ascii="Arial" w:hAnsi="Arial" w:cs="Arial"/>
                <w:color w:val="auto"/>
                <w:sz w:val="21"/>
                <w:szCs w:val="21"/>
                <w:lang w:val="lt-LT"/>
              </w:rPr>
              <w:t>6</w:t>
            </w:r>
            <w:r w:rsidR="006C2A0C" w:rsidRPr="00182432">
              <w:rPr>
                <w:rFonts w:ascii="Arial" w:hAnsi="Arial" w:cs="Arial"/>
                <w:color w:val="auto"/>
                <w:sz w:val="21"/>
                <w:szCs w:val="21"/>
                <w:lang w:val="lt-LT"/>
              </w:rPr>
              <w:t xml:space="preserve">0 </w:t>
            </w:r>
            <w:r w:rsidRPr="00182432">
              <w:rPr>
                <w:rFonts w:ascii="Arial" w:hAnsi="Arial" w:cs="Arial"/>
                <w:color w:val="auto"/>
                <w:sz w:val="21"/>
                <w:szCs w:val="21"/>
                <w:lang w:val="lt-LT"/>
              </w:rPr>
              <w:t xml:space="preserve">mm, bendras gaminio aukštis (H) </w:t>
            </w:r>
            <w:r w:rsidR="006C2A0C" w:rsidRPr="00182432">
              <w:rPr>
                <w:rFonts w:ascii="Arial" w:hAnsi="Arial" w:cs="Arial"/>
                <w:color w:val="auto"/>
                <w:sz w:val="21"/>
                <w:szCs w:val="21"/>
                <w:lang w:val="lt-LT"/>
              </w:rPr>
              <w:t xml:space="preserve">ne mažesnis nei </w:t>
            </w:r>
            <w:r w:rsidR="00E74203" w:rsidRPr="00182432">
              <w:rPr>
                <w:rFonts w:ascii="Arial" w:hAnsi="Arial" w:cs="Arial"/>
                <w:color w:val="auto"/>
                <w:sz w:val="21"/>
                <w:szCs w:val="21"/>
                <w:lang w:val="lt-LT"/>
              </w:rPr>
              <w:t>7</w:t>
            </w:r>
            <w:r w:rsidR="006C2A0C" w:rsidRPr="00182432">
              <w:rPr>
                <w:rFonts w:ascii="Arial" w:hAnsi="Arial" w:cs="Arial"/>
                <w:color w:val="auto"/>
                <w:sz w:val="21"/>
                <w:szCs w:val="21"/>
                <w:lang w:val="lt-LT"/>
              </w:rPr>
              <w:t>5</w:t>
            </w:r>
            <w:r w:rsidR="00E74203" w:rsidRPr="00182432">
              <w:rPr>
                <w:rFonts w:ascii="Arial" w:hAnsi="Arial" w:cs="Arial"/>
                <w:color w:val="auto"/>
                <w:sz w:val="21"/>
                <w:szCs w:val="21"/>
                <w:lang w:val="lt-LT"/>
              </w:rPr>
              <w:t>0</w:t>
            </w:r>
            <w:r w:rsidRPr="00182432">
              <w:rPr>
                <w:rFonts w:ascii="Arial" w:hAnsi="Arial" w:cs="Arial"/>
                <w:color w:val="auto"/>
                <w:sz w:val="21"/>
                <w:szCs w:val="21"/>
                <w:lang w:val="lt-LT"/>
              </w:rPr>
              <w:t xml:space="preserve"> mm</w:t>
            </w:r>
            <w:r w:rsidR="006C2A0C" w:rsidRPr="00182432">
              <w:rPr>
                <w:rFonts w:ascii="Arial" w:hAnsi="Arial" w:cs="Arial"/>
                <w:color w:val="auto"/>
                <w:sz w:val="21"/>
                <w:szCs w:val="21"/>
                <w:lang w:val="lt-LT"/>
              </w:rPr>
              <w:t xml:space="preserve"> ir ne didesnis nei </w:t>
            </w:r>
            <w:r w:rsidR="00206625" w:rsidRPr="00182432">
              <w:rPr>
                <w:rFonts w:ascii="Arial" w:hAnsi="Arial" w:cs="Arial"/>
                <w:color w:val="auto"/>
                <w:sz w:val="21"/>
                <w:szCs w:val="21"/>
                <w:lang w:val="lt-LT"/>
              </w:rPr>
              <w:t>1000</w:t>
            </w:r>
            <w:r w:rsidR="006C2A0C" w:rsidRPr="00182432">
              <w:rPr>
                <w:rFonts w:ascii="Arial" w:hAnsi="Arial" w:cs="Arial"/>
                <w:color w:val="auto"/>
                <w:sz w:val="21"/>
                <w:szCs w:val="21"/>
                <w:lang w:val="lt-LT"/>
              </w:rPr>
              <w:t xml:space="preserve">mm. </w:t>
            </w:r>
          </w:p>
          <w:p w14:paraId="3A5BECC4" w14:textId="5E12E13B"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Kėdės statomos prie </w:t>
            </w:r>
            <w:r w:rsidR="006C2A0C" w:rsidRPr="00182432">
              <w:rPr>
                <w:rFonts w:ascii="Arial" w:hAnsi="Arial" w:cs="Arial"/>
                <w:color w:val="auto"/>
                <w:sz w:val="21"/>
                <w:szCs w:val="21"/>
                <w:lang w:val="lt-LT"/>
              </w:rPr>
              <w:t>V02, VO5, V9</w:t>
            </w:r>
            <w:r w:rsidR="006F2C5C" w:rsidRPr="00182432">
              <w:rPr>
                <w:rFonts w:ascii="Arial" w:hAnsi="Arial" w:cs="Arial"/>
                <w:color w:val="auto"/>
                <w:sz w:val="21"/>
                <w:szCs w:val="21"/>
                <w:lang w:val="lt-LT"/>
              </w:rPr>
              <w:t>.1, V</w:t>
            </w:r>
            <w:r w:rsidR="00486CD8" w:rsidRPr="00182432">
              <w:rPr>
                <w:rFonts w:ascii="Arial" w:hAnsi="Arial" w:cs="Arial"/>
                <w:color w:val="auto"/>
                <w:sz w:val="21"/>
                <w:szCs w:val="21"/>
                <w:lang w:val="lt-LT"/>
              </w:rPr>
              <w:t>9</w:t>
            </w:r>
            <w:r w:rsidR="006C2A0C" w:rsidRPr="00182432">
              <w:rPr>
                <w:rFonts w:ascii="Arial" w:hAnsi="Arial" w:cs="Arial"/>
                <w:color w:val="auto"/>
                <w:sz w:val="21"/>
                <w:szCs w:val="21"/>
                <w:lang w:val="lt-LT"/>
              </w:rPr>
              <w:t xml:space="preserve"> ir ST16</w:t>
            </w:r>
            <w:r w:rsidR="006E4B4B" w:rsidRPr="00182432">
              <w:rPr>
                <w:rFonts w:ascii="Arial" w:hAnsi="Arial" w:cs="Arial"/>
                <w:color w:val="auto"/>
                <w:sz w:val="21"/>
                <w:szCs w:val="21"/>
                <w:lang w:val="lt-LT"/>
              </w:rPr>
              <w:t>, ST16.1</w:t>
            </w:r>
            <w:r w:rsidR="006C2A0C" w:rsidRPr="00182432">
              <w:rPr>
                <w:rFonts w:ascii="Arial" w:hAnsi="Arial" w:cs="Arial"/>
                <w:color w:val="auto"/>
                <w:sz w:val="21"/>
                <w:szCs w:val="21"/>
                <w:lang w:val="lt-LT"/>
              </w:rPr>
              <w:t xml:space="preserve"> </w:t>
            </w:r>
            <w:r w:rsidRPr="00182432">
              <w:rPr>
                <w:rFonts w:ascii="Arial" w:hAnsi="Arial" w:cs="Arial"/>
                <w:color w:val="auto"/>
                <w:sz w:val="21"/>
                <w:szCs w:val="21"/>
                <w:lang w:val="lt-LT"/>
              </w:rPr>
              <w:t>baldo, tad kėdžių aukštis turi būti pritaikomas prie stal</w:t>
            </w:r>
            <w:r w:rsidR="00F70128" w:rsidRPr="00182432">
              <w:rPr>
                <w:rFonts w:ascii="Arial" w:hAnsi="Arial" w:cs="Arial"/>
                <w:color w:val="auto"/>
                <w:sz w:val="21"/>
                <w:szCs w:val="21"/>
                <w:lang w:val="lt-LT"/>
              </w:rPr>
              <w:t>ų</w:t>
            </w:r>
            <w:r w:rsidRPr="00182432">
              <w:rPr>
                <w:rFonts w:ascii="Arial" w:hAnsi="Arial" w:cs="Arial"/>
                <w:color w:val="auto"/>
                <w:sz w:val="21"/>
                <w:szCs w:val="21"/>
                <w:lang w:val="lt-LT"/>
              </w:rPr>
              <w:t xml:space="preserve"> aukščio.</w:t>
            </w:r>
          </w:p>
          <w:p w14:paraId="7396DE69" w14:textId="77777777"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Sėdynė ir atlošas vientisa konstrukcija.</w:t>
            </w:r>
          </w:p>
          <w:p w14:paraId="7DDF5FB9" w14:textId="77777777"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Kėdės korpusas gaminamas iš apkrovoms atsparaus plastiko ar kitos lygiavertės medžiagos, pritaikytos viešųjų erdvių naudojimui. </w:t>
            </w:r>
          </w:p>
          <w:p w14:paraId="7D682687" w14:textId="77777777"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Korpusas turi būti tvirtinamas ant tvirto metalinio rėmo.</w:t>
            </w:r>
          </w:p>
          <w:p w14:paraId="1F9AFFA8" w14:textId="5D78851C"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Kojos ir kojų atrama turi būti gaminamos iš metalo. Dažomas milteliniu būdu juoda spalva.</w:t>
            </w:r>
          </w:p>
          <w:p w14:paraId="184E9831" w14:textId="77777777"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1A314035" w14:textId="77777777"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apsaugas nuo grindų subraižymo. </w:t>
            </w:r>
          </w:p>
          <w:p w14:paraId="1FF21A7B" w14:textId="4062D916" w:rsidR="00E83C94" w:rsidRPr="00182432" w:rsidRDefault="00E83C94"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Spalva</w:t>
            </w:r>
            <w:r w:rsidR="00FA36FB" w:rsidRPr="00182432">
              <w:rPr>
                <w:rFonts w:ascii="Arial" w:hAnsi="Arial" w:cs="Arial"/>
                <w:color w:val="auto"/>
                <w:sz w:val="21"/>
                <w:szCs w:val="21"/>
                <w:lang w:val="lt-LT"/>
              </w:rPr>
              <w:t xml:space="preserve">: turi būti galimybė </w:t>
            </w:r>
            <w:r w:rsidR="00E04C2C" w:rsidRPr="00182432">
              <w:rPr>
                <w:rFonts w:ascii="Arial" w:hAnsi="Arial" w:cs="Arial"/>
                <w:color w:val="auto"/>
                <w:sz w:val="21"/>
                <w:szCs w:val="21"/>
                <w:lang w:val="lt-LT"/>
              </w:rPr>
              <w:t>pasirinkti iš ne mažiau nei 5 spalvų</w:t>
            </w:r>
            <w:r w:rsidR="00FA36FB" w:rsidRPr="00182432">
              <w:rPr>
                <w:rFonts w:ascii="Arial" w:hAnsi="Arial" w:cs="Arial"/>
                <w:color w:val="auto"/>
                <w:sz w:val="21"/>
                <w:szCs w:val="21"/>
                <w:lang w:val="lt-LT"/>
              </w:rPr>
              <w:t>, įskaitant juodą</w:t>
            </w:r>
            <w:r w:rsidR="002D72B3" w:rsidRPr="00182432">
              <w:rPr>
                <w:rFonts w:ascii="Arial" w:hAnsi="Arial" w:cs="Arial"/>
                <w:color w:val="auto"/>
                <w:sz w:val="21"/>
                <w:szCs w:val="21"/>
                <w:lang w:val="lt-LT"/>
              </w:rPr>
              <w:t xml:space="preserve"> </w:t>
            </w:r>
            <w:r w:rsidR="00FA36FB" w:rsidRPr="00182432">
              <w:rPr>
                <w:rFonts w:ascii="Arial" w:hAnsi="Arial" w:cs="Arial"/>
                <w:color w:val="auto"/>
                <w:sz w:val="21"/>
                <w:szCs w:val="21"/>
                <w:lang w:val="lt-LT"/>
              </w:rPr>
              <w:t>spalv</w:t>
            </w:r>
            <w:r w:rsidR="002D72B3" w:rsidRPr="00182432">
              <w:rPr>
                <w:rFonts w:ascii="Arial" w:hAnsi="Arial" w:cs="Arial"/>
                <w:color w:val="auto"/>
                <w:sz w:val="21"/>
                <w:szCs w:val="21"/>
                <w:lang w:val="lt-LT"/>
              </w:rPr>
              <w:t>ą</w:t>
            </w:r>
            <w:r w:rsidRPr="00182432">
              <w:rPr>
                <w:rFonts w:ascii="Arial" w:hAnsi="Arial" w:cs="Arial"/>
                <w:color w:val="auto"/>
                <w:sz w:val="21"/>
                <w:szCs w:val="21"/>
                <w:lang w:val="lt-LT"/>
              </w:rPr>
              <w:t xml:space="preserve"> </w:t>
            </w:r>
            <w:r w:rsidR="00E04C2C" w:rsidRPr="00182432">
              <w:rPr>
                <w:rFonts w:ascii="Arial" w:hAnsi="Arial" w:cs="Arial"/>
                <w:i/>
                <w:iCs/>
                <w:color w:val="auto"/>
                <w:sz w:val="21"/>
                <w:szCs w:val="21"/>
                <w:lang w:val="lt-LT"/>
              </w:rPr>
              <w:t>(sutarties vykdymo metu  tiekėjas turės pateikti siūlomas gaminio spalvas: nuotraukas ir/ar nukreipimą į tiekėjo/gamintojo internetiniame puslapyje esantį spalvų katalogą).</w:t>
            </w:r>
          </w:p>
          <w:p w14:paraId="6723DE23" w14:textId="25EEB26F" w:rsidR="00AB1F87" w:rsidRPr="00182432" w:rsidRDefault="00AB1F87" w:rsidP="002643CE">
            <w:pPr>
              <w:pStyle w:val="ListParagraph"/>
              <w:numPr>
                <w:ilvl w:val="0"/>
                <w:numId w:val="29"/>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r w:rsidRPr="00182432">
              <w:rPr>
                <w:rFonts w:ascii="Arial" w:hAnsi="Arial" w:cs="Arial"/>
                <w:i/>
                <w:iCs/>
                <w:color w:val="auto"/>
                <w:sz w:val="21"/>
                <w:szCs w:val="21"/>
                <w:lang w:val="lt-LT"/>
              </w:rPr>
              <w:t>.</w:t>
            </w:r>
          </w:p>
        </w:tc>
        <w:tc>
          <w:tcPr>
            <w:tcW w:w="3402" w:type="dxa"/>
          </w:tcPr>
          <w:p w14:paraId="22DF0D40" w14:textId="77777777" w:rsidR="00E83C94" w:rsidRPr="00182432" w:rsidRDefault="00E83C94" w:rsidP="002643CE">
            <w:pPr>
              <w:rPr>
                <w:rFonts w:ascii="Arial" w:hAnsi="Arial" w:cs="Arial"/>
                <w:color w:val="auto"/>
                <w:sz w:val="20"/>
                <w:szCs w:val="20"/>
                <w:lang w:val="lt-LT"/>
              </w:rPr>
            </w:pPr>
          </w:p>
          <w:p w14:paraId="17899D04" w14:textId="1FB0CB11" w:rsidR="00E83C94" w:rsidRPr="00182432" w:rsidRDefault="00E83C9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C6B1DAC" wp14:editId="79634579">
                  <wp:extent cx="933450" cy="1114425"/>
                  <wp:effectExtent l="0" t="0" r="0" b="9525"/>
                  <wp:docPr id="29" name="Picture 28" descr="A picture containing seat, furniture, stool, table&#10;&#10;Description automatically generated">
                    <a:extLst xmlns:a="http://schemas.openxmlformats.org/drawingml/2006/main">
                      <a:ext uri="{FF2B5EF4-FFF2-40B4-BE49-F238E27FC236}">
                        <a16:creationId xmlns:a16="http://schemas.microsoft.com/office/drawing/2014/main" id="{D06CBAAE-7DCE-E145-BE9B-7832215DC875}"/>
                      </a:ext>
                    </a:extLst>
                  </wp:docPr>
                  <wp:cNvGraphicFramePr/>
                  <a:graphic xmlns:a="http://schemas.openxmlformats.org/drawingml/2006/main">
                    <a:graphicData uri="http://schemas.openxmlformats.org/drawingml/2006/picture">
                      <pic:pic xmlns:pic="http://schemas.openxmlformats.org/drawingml/2006/picture">
                        <pic:nvPicPr>
                          <pic:cNvPr id="29" name="Picture 28" descr="A picture containing seat, furniture, stool, table&#10;&#10;Description automatically generated">
                            <a:extLst>
                              <a:ext uri="{FF2B5EF4-FFF2-40B4-BE49-F238E27FC236}">
                                <a16:creationId xmlns:a16="http://schemas.microsoft.com/office/drawing/2014/main" id="{D06CBAAE-7DCE-E145-BE9B-7832215DC875}"/>
                              </a:ext>
                            </a:extLst>
                          </pic:cNvPr>
                          <pic:cNvPicPr/>
                        </pic:nvPicPr>
                        <pic:blipFill>
                          <a:blip r:embed="rId19"/>
                          <a:stretch>
                            <a:fillRect/>
                          </a:stretch>
                        </pic:blipFill>
                        <pic:spPr>
                          <a:xfrm>
                            <a:off x="0" y="0"/>
                            <a:ext cx="933454" cy="1114430"/>
                          </a:xfrm>
                          <a:prstGeom prst="rect">
                            <a:avLst/>
                          </a:prstGeom>
                        </pic:spPr>
                      </pic:pic>
                    </a:graphicData>
                  </a:graphic>
                </wp:inline>
              </w:drawing>
            </w:r>
          </w:p>
          <w:p w14:paraId="202852CA" w14:textId="77777777" w:rsidR="00E83C94" w:rsidRPr="00182432" w:rsidRDefault="00E83C94" w:rsidP="002643CE">
            <w:pPr>
              <w:rPr>
                <w:rFonts w:ascii="Arial" w:hAnsi="Arial" w:cs="Arial"/>
                <w:color w:val="auto"/>
                <w:sz w:val="20"/>
                <w:szCs w:val="20"/>
                <w:lang w:val="lt-LT"/>
              </w:rPr>
            </w:pPr>
          </w:p>
          <w:p w14:paraId="446E1D26"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F611BC3"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Priedas Nr. 2. Patalpų planai (atskiras PDF failas).</w:t>
            </w:r>
          </w:p>
          <w:p w14:paraId="5B72E353"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399BF269" w14:textId="77777777" w:rsidR="00E83C94" w:rsidRPr="00182432" w:rsidRDefault="00E83C94" w:rsidP="002643CE">
            <w:pPr>
              <w:rPr>
                <w:rFonts w:ascii="Arial" w:hAnsi="Arial" w:cs="Arial"/>
                <w:color w:val="auto"/>
                <w:sz w:val="20"/>
                <w:szCs w:val="20"/>
                <w:lang w:val="lt-LT"/>
              </w:rPr>
            </w:pPr>
          </w:p>
          <w:p w14:paraId="660DC8F8" w14:textId="09B9D7E4" w:rsidR="00E83C94" w:rsidRPr="00182432" w:rsidRDefault="00E83C94" w:rsidP="002643CE">
            <w:pPr>
              <w:rPr>
                <w:rFonts w:ascii="Arial" w:hAnsi="Arial" w:cs="Arial"/>
                <w:color w:val="auto"/>
                <w:sz w:val="20"/>
                <w:szCs w:val="20"/>
                <w:lang w:val="lt-LT"/>
              </w:rPr>
            </w:pPr>
          </w:p>
        </w:tc>
      </w:tr>
      <w:tr w:rsidR="00182432" w:rsidRPr="006A5D93" w14:paraId="393C857B" w14:textId="77777777" w:rsidTr="43DE9F2C">
        <w:trPr>
          <w:trHeight w:val="753"/>
        </w:trPr>
        <w:tc>
          <w:tcPr>
            <w:tcW w:w="567" w:type="dxa"/>
          </w:tcPr>
          <w:p w14:paraId="72B404F1" w14:textId="74A046E9" w:rsidR="00E83C94" w:rsidRPr="00182432" w:rsidRDefault="00E80968" w:rsidP="002643CE">
            <w:pPr>
              <w:rPr>
                <w:rFonts w:ascii="Arial" w:hAnsi="Arial" w:cs="Arial"/>
                <w:b/>
                <w:bCs/>
                <w:color w:val="auto"/>
                <w:sz w:val="21"/>
                <w:szCs w:val="21"/>
                <w:lang w:val="lt-LT"/>
              </w:rPr>
            </w:pPr>
            <w:bookmarkStart w:id="2" w:name="_Hlk68791137"/>
            <w:r w:rsidRPr="00182432">
              <w:rPr>
                <w:rFonts w:ascii="Arial" w:hAnsi="Arial" w:cs="Arial"/>
                <w:b/>
                <w:bCs/>
                <w:color w:val="auto"/>
                <w:sz w:val="21"/>
                <w:szCs w:val="21"/>
                <w:lang w:val="lt-LT"/>
              </w:rPr>
              <w:lastRenderedPageBreak/>
              <w:t>9</w:t>
            </w:r>
            <w:r w:rsidR="00927E0B" w:rsidRPr="00182432">
              <w:rPr>
                <w:rFonts w:ascii="Arial" w:hAnsi="Arial" w:cs="Arial"/>
                <w:b/>
                <w:bCs/>
                <w:color w:val="auto"/>
                <w:sz w:val="21"/>
                <w:szCs w:val="21"/>
                <w:lang w:val="lt-LT"/>
              </w:rPr>
              <w:t>.</w:t>
            </w:r>
          </w:p>
        </w:tc>
        <w:tc>
          <w:tcPr>
            <w:tcW w:w="1843" w:type="dxa"/>
          </w:tcPr>
          <w:p w14:paraId="78E2455A" w14:textId="77777777" w:rsidR="00F70128" w:rsidRPr="00182432" w:rsidRDefault="00F7012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Virtuvės kėdė </w:t>
            </w:r>
          </w:p>
          <w:p w14:paraId="51DB58CE" w14:textId="77777777" w:rsidR="00F70128" w:rsidRPr="00182432" w:rsidRDefault="00F70128" w:rsidP="002643CE">
            <w:pPr>
              <w:jc w:val="both"/>
              <w:rPr>
                <w:rFonts w:ascii="Arial" w:hAnsi="Arial" w:cs="Arial"/>
                <w:b/>
                <w:bCs/>
                <w:color w:val="auto"/>
                <w:sz w:val="21"/>
                <w:szCs w:val="21"/>
                <w:lang w:val="lt-LT"/>
              </w:rPr>
            </w:pPr>
          </w:p>
          <w:p w14:paraId="42257582" w14:textId="77777777" w:rsidR="00E83C94" w:rsidRPr="00182432" w:rsidRDefault="00F70128" w:rsidP="002643CE">
            <w:pPr>
              <w:jc w:val="both"/>
              <w:rPr>
                <w:rFonts w:ascii="Arial" w:hAnsi="Arial" w:cs="Arial"/>
                <w:color w:val="auto"/>
                <w:sz w:val="21"/>
                <w:szCs w:val="21"/>
                <w:lang w:val="lt-LT"/>
              </w:rPr>
            </w:pPr>
            <w:r w:rsidRPr="00182432">
              <w:rPr>
                <w:rFonts w:ascii="Arial" w:hAnsi="Arial" w:cs="Arial"/>
                <w:color w:val="auto"/>
                <w:sz w:val="21"/>
                <w:szCs w:val="21"/>
                <w:lang w:val="lt-LT"/>
              </w:rPr>
              <w:t>K09</w:t>
            </w:r>
          </w:p>
          <w:p w14:paraId="25FF2749" w14:textId="77777777" w:rsidR="00F83CC4" w:rsidRPr="00182432" w:rsidRDefault="00F83CC4" w:rsidP="002643CE">
            <w:pPr>
              <w:rPr>
                <w:rFonts w:ascii="Arial" w:hAnsi="Arial" w:cs="Arial"/>
                <w:color w:val="auto"/>
                <w:sz w:val="21"/>
                <w:szCs w:val="21"/>
                <w:lang w:val="lt-LT"/>
              </w:rPr>
            </w:pPr>
          </w:p>
          <w:p w14:paraId="4854822C" w14:textId="77777777" w:rsidR="00F83CC4" w:rsidRPr="00182432" w:rsidRDefault="00F83CC4" w:rsidP="002643CE">
            <w:pPr>
              <w:rPr>
                <w:rFonts w:ascii="Arial" w:hAnsi="Arial" w:cs="Arial"/>
                <w:color w:val="auto"/>
                <w:sz w:val="21"/>
                <w:szCs w:val="21"/>
                <w:lang w:val="lt-LT"/>
              </w:rPr>
            </w:pPr>
          </w:p>
          <w:p w14:paraId="7F2E8D1B" w14:textId="3F1966DA" w:rsidR="00F83CC4" w:rsidRPr="00182432" w:rsidRDefault="00F83CC4" w:rsidP="002643CE">
            <w:pPr>
              <w:rPr>
                <w:rFonts w:ascii="Arial" w:hAnsi="Arial" w:cs="Arial"/>
                <w:color w:val="auto"/>
                <w:sz w:val="21"/>
                <w:szCs w:val="21"/>
                <w:lang w:val="lt-LT"/>
              </w:rPr>
            </w:pPr>
          </w:p>
        </w:tc>
        <w:tc>
          <w:tcPr>
            <w:tcW w:w="8221" w:type="dxa"/>
          </w:tcPr>
          <w:p w14:paraId="6E098844" w14:textId="47BEB16D" w:rsidR="00F70128" w:rsidRPr="00182432" w:rsidRDefault="00F70128" w:rsidP="002643CE">
            <w:pPr>
              <w:pStyle w:val="ListParagraph"/>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Matmenys: Plotis (W) 520 mm, gylis (D) 530 mm, bendras aukštis (H) 880 mm. Matmenų galima paklaida +-</w:t>
            </w:r>
            <w:r w:rsidR="007B6F44" w:rsidRPr="00182432">
              <w:rPr>
                <w:rFonts w:ascii="Arial" w:hAnsi="Arial" w:cs="Arial"/>
                <w:color w:val="auto"/>
                <w:sz w:val="21"/>
                <w:szCs w:val="21"/>
                <w:lang w:val="lt-LT"/>
              </w:rPr>
              <w:t>7</w:t>
            </w:r>
            <w:r w:rsidRPr="00182432">
              <w:rPr>
                <w:rFonts w:ascii="Arial" w:hAnsi="Arial" w:cs="Arial"/>
                <w:color w:val="auto"/>
                <w:sz w:val="21"/>
                <w:szCs w:val="21"/>
                <w:lang w:val="lt-LT"/>
              </w:rPr>
              <w:t>0mm.</w:t>
            </w:r>
          </w:p>
          <w:p w14:paraId="7EBD9887" w14:textId="0EA71516" w:rsidR="00F70128" w:rsidRPr="00182432" w:rsidRDefault="00F70128" w:rsidP="002643CE">
            <w:pPr>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Sėdimoji dalis ir atlošas vientisa konstrukcija.</w:t>
            </w:r>
          </w:p>
          <w:p w14:paraId="3AE0B54C" w14:textId="590F6256" w:rsidR="00F83CC4" w:rsidRPr="00182432" w:rsidRDefault="00F83CC4" w:rsidP="002643CE">
            <w:pPr>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Atlošas stačiakampio formos.</w:t>
            </w:r>
          </w:p>
          <w:p w14:paraId="4A916EC0" w14:textId="7F6AC1F0" w:rsidR="00F70128" w:rsidRPr="00182432" w:rsidRDefault="00F70128" w:rsidP="002643CE">
            <w:pPr>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 xml:space="preserve">Sėdimoji dalis ir atlošas gaminami iš faneros ar </w:t>
            </w:r>
            <w:r w:rsidR="00A44606" w:rsidRPr="00182432">
              <w:rPr>
                <w:rFonts w:ascii="Arial" w:hAnsi="Arial" w:cs="Arial"/>
                <w:color w:val="auto"/>
                <w:sz w:val="21"/>
                <w:szCs w:val="21"/>
                <w:lang w:val="lt-LT"/>
              </w:rPr>
              <w:t>lygiavertės medžiagos</w:t>
            </w:r>
            <w:r w:rsidRPr="00182432">
              <w:rPr>
                <w:rFonts w:ascii="Arial" w:hAnsi="Arial" w:cs="Arial"/>
                <w:color w:val="auto"/>
                <w:sz w:val="21"/>
                <w:szCs w:val="21"/>
                <w:lang w:val="lt-LT"/>
              </w:rPr>
              <w:t>.</w:t>
            </w:r>
          </w:p>
          <w:p w14:paraId="3D9F1357" w14:textId="5B8B2A7F" w:rsidR="0015757D" w:rsidRPr="00182432" w:rsidRDefault="0015757D" w:rsidP="002643CE">
            <w:pPr>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Spalva – natūralaus medžio atspalvis.</w:t>
            </w:r>
          </w:p>
          <w:p w14:paraId="48529165" w14:textId="2DDA0EBB" w:rsidR="00F70128" w:rsidRPr="00182432" w:rsidRDefault="00F70128" w:rsidP="002643CE">
            <w:pPr>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gaminamos iš metalo, </w:t>
            </w:r>
            <w:r w:rsidR="00F83CC4" w:rsidRPr="00182432">
              <w:rPr>
                <w:rFonts w:ascii="Arial" w:hAnsi="Arial" w:cs="Arial"/>
                <w:color w:val="auto"/>
                <w:sz w:val="21"/>
                <w:szCs w:val="21"/>
                <w:lang w:val="lt-LT"/>
              </w:rPr>
              <w:t>dažytos milteliniu būdu juoda spalva</w:t>
            </w:r>
            <w:r w:rsidRPr="00182432">
              <w:rPr>
                <w:rFonts w:ascii="Arial" w:hAnsi="Arial" w:cs="Arial"/>
                <w:color w:val="auto"/>
                <w:sz w:val="21"/>
                <w:szCs w:val="21"/>
                <w:lang w:val="lt-LT"/>
              </w:rPr>
              <w:t xml:space="preserve">. </w:t>
            </w:r>
          </w:p>
          <w:p w14:paraId="22A09AC6" w14:textId="271D53C5" w:rsidR="00F70128" w:rsidRPr="00182432" w:rsidRDefault="00F70128" w:rsidP="002643CE">
            <w:pPr>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Kėdė turi 4 atskiras kojeles.</w:t>
            </w:r>
          </w:p>
          <w:p w14:paraId="53C72802" w14:textId="35CFBA52" w:rsidR="00F70128" w:rsidRPr="00182432" w:rsidRDefault="00F83CC4" w:rsidP="002643CE">
            <w:pPr>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Kėdė turi turėti apsaugines atramėlės kietai arba minkštai grindų dangai.</w:t>
            </w:r>
          </w:p>
          <w:p w14:paraId="7D2BA43E" w14:textId="0E48D12B" w:rsidR="00AB1F87" w:rsidRPr="00182432" w:rsidRDefault="00AB1F87" w:rsidP="002643CE">
            <w:pPr>
              <w:numPr>
                <w:ilvl w:val="0"/>
                <w:numId w:val="30"/>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p w14:paraId="37E832E1" w14:textId="4B88A24C" w:rsidR="00F70128" w:rsidRPr="00182432" w:rsidRDefault="00F70128" w:rsidP="002643CE">
            <w:pPr>
              <w:jc w:val="both"/>
              <w:rPr>
                <w:rFonts w:ascii="Arial" w:hAnsi="Arial" w:cs="Arial"/>
                <w:color w:val="auto"/>
                <w:sz w:val="21"/>
                <w:szCs w:val="21"/>
                <w:lang w:val="lt-LT"/>
              </w:rPr>
            </w:pPr>
          </w:p>
        </w:tc>
        <w:tc>
          <w:tcPr>
            <w:tcW w:w="3402" w:type="dxa"/>
          </w:tcPr>
          <w:p w14:paraId="765A3EFC" w14:textId="77777777" w:rsidR="00E83C94" w:rsidRPr="00182432" w:rsidRDefault="00F70128"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69B8AB3D" wp14:editId="614B705D">
                  <wp:extent cx="666115" cy="937908"/>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8317" cy="941008"/>
                          </a:xfrm>
                          <a:prstGeom prst="rect">
                            <a:avLst/>
                          </a:prstGeom>
                          <a:noFill/>
                        </pic:spPr>
                      </pic:pic>
                    </a:graphicData>
                  </a:graphic>
                </wp:inline>
              </w:drawing>
            </w:r>
          </w:p>
          <w:p w14:paraId="07435F12"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EA2E2A5"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1F4B522" w14:textId="7EFD7AB0"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bookmarkEnd w:id="2"/>
      <w:tr w:rsidR="00182432" w:rsidRPr="006A5D93" w14:paraId="5497AC7E" w14:textId="77777777" w:rsidTr="43DE9F2C">
        <w:trPr>
          <w:trHeight w:val="186"/>
        </w:trPr>
        <w:tc>
          <w:tcPr>
            <w:tcW w:w="567" w:type="dxa"/>
          </w:tcPr>
          <w:p w14:paraId="7D943E47" w14:textId="38618EF7" w:rsidR="00B408B7"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10</w:t>
            </w:r>
            <w:r w:rsidR="00927E0B" w:rsidRPr="00182432">
              <w:rPr>
                <w:rFonts w:ascii="Arial" w:hAnsi="Arial" w:cs="Arial"/>
                <w:b/>
                <w:bCs/>
                <w:color w:val="auto"/>
                <w:sz w:val="21"/>
                <w:szCs w:val="21"/>
                <w:lang w:val="lt-LT"/>
              </w:rPr>
              <w:t>.</w:t>
            </w:r>
          </w:p>
        </w:tc>
        <w:tc>
          <w:tcPr>
            <w:tcW w:w="1843" w:type="dxa"/>
          </w:tcPr>
          <w:p w14:paraId="7AA7E75A" w14:textId="77777777" w:rsidR="00B408B7" w:rsidRPr="00182432" w:rsidRDefault="00B408B7"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Posėdžių</w:t>
            </w:r>
          </w:p>
          <w:p w14:paraId="46C0B6A7" w14:textId="16635E16" w:rsidR="00B408B7" w:rsidRPr="00182432" w:rsidRDefault="00B408B7"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kėdė su staliuku</w:t>
            </w:r>
          </w:p>
          <w:p w14:paraId="1913F326" w14:textId="77777777" w:rsidR="00B408B7" w:rsidRPr="00182432" w:rsidRDefault="00B408B7" w:rsidP="002643CE">
            <w:pPr>
              <w:jc w:val="both"/>
              <w:rPr>
                <w:rFonts w:ascii="Arial" w:hAnsi="Arial" w:cs="Arial"/>
                <w:b/>
                <w:bCs/>
                <w:color w:val="auto"/>
                <w:sz w:val="21"/>
                <w:szCs w:val="21"/>
                <w:lang w:val="lt-LT"/>
              </w:rPr>
            </w:pPr>
          </w:p>
          <w:p w14:paraId="16B4DF1B" w14:textId="77777777" w:rsidR="00B408B7" w:rsidRPr="00182432" w:rsidRDefault="00B408B7" w:rsidP="002643CE">
            <w:pPr>
              <w:jc w:val="both"/>
              <w:rPr>
                <w:rFonts w:ascii="Arial" w:hAnsi="Arial" w:cs="Arial"/>
                <w:color w:val="auto"/>
                <w:sz w:val="21"/>
                <w:szCs w:val="21"/>
                <w:lang w:val="lt-LT"/>
              </w:rPr>
            </w:pPr>
            <w:r w:rsidRPr="00182432">
              <w:rPr>
                <w:rFonts w:ascii="Arial" w:hAnsi="Arial" w:cs="Arial"/>
                <w:color w:val="auto"/>
                <w:sz w:val="21"/>
                <w:szCs w:val="21"/>
                <w:lang w:val="lt-LT"/>
              </w:rPr>
              <w:t>K10</w:t>
            </w:r>
          </w:p>
          <w:p w14:paraId="2B582EBE" w14:textId="77777777" w:rsidR="00E91270" w:rsidRPr="00182432" w:rsidRDefault="00E91270" w:rsidP="002643CE">
            <w:pPr>
              <w:rPr>
                <w:rFonts w:ascii="Arial" w:hAnsi="Arial" w:cs="Arial"/>
                <w:color w:val="auto"/>
                <w:sz w:val="21"/>
                <w:szCs w:val="21"/>
                <w:lang w:val="lt-LT"/>
              </w:rPr>
            </w:pPr>
          </w:p>
          <w:p w14:paraId="0E80A41E" w14:textId="77777777" w:rsidR="00E91270" w:rsidRPr="00182432" w:rsidRDefault="00E91270" w:rsidP="002643CE">
            <w:pPr>
              <w:rPr>
                <w:rFonts w:ascii="Arial" w:hAnsi="Arial" w:cs="Arial"/>
                <w:color w:val="auto"/>
                <w:sz w:val="21"/>
                <w:szCs w:val="21"/>
                <w:lang w:val="lt-LT"/>
              </w:rPr>
            </w:pPr>
          </w:p>
          <w:p w14:paraId="3B263276" w14:textId="74A58BF7" w:rsidR="00E91270" w:rsidRPr="00182432" w:rsidRDefault="00E91270" w:rsidP="002643CE">
            <w:pPr>
              <w:rPr>
                <w:rFonts w:ascii="Arial" w:hAnsi="Arial" w:cs="Arial"/>
                <w:color w:val="auto"/>
                <w:sz w:val="21"/>
                <w:szCs w:val="21"/>
                <w:lang w:val="lt-LT"/>
              </w:rPr>
            </w:pPr>
          </w:p>
        </w:tc>
        <w:tc>
          <w:tcPr>
            <w:tcW w:w="8221" w:type="dxa"/>
            <w:shd w:val="clear" w:color="auto" w:fill="auto"/>
          </w:tcPr>
          <w:p w14:paraId="5DB37154" w14:textId="696E7196" w:rsidR="00060144" w:rsidRPr="00182432" w:rsidRDefault="00B408B7"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bendras plotis ne mažiau nei 485mm ir ne daugiau nei (W) </w:t>
            </w:r>
            <w:r w:rsidR="008A75E3" w:rsidRPr="00182432">
              <w:rPr>
                <w:rFonts w:ascii="Arial" w:hAnsi="Arial" w:cs="Arial"/>
                <w:color w:val="auto"/>
                <w:sz w:val="21"/>
                <w:szCs w:val="21"/>
                <w:lang w:val="lt-LT"/>
              </w:rPr>
              <w:t>75</w:t>
            </w:r>
            <w:r w:rsidRPr="00182432">
              <w:rPr>
                <w:rFonts w:ascii="Arial" w:hAnsi="Arial" w:cs="Arial"/>
                <w:color w:val="auto"/>
                <w:sz w:val="21"/>
                <w:szCs w:val="21"/>
                <w:lang w:val="lt-LT"/>
              </w:rPr>
              <w:t>0 mm, bendras gylis (D) ne mažiau nei 5</w:t>
            </w:r>
            <w:r w:rsidR="008A75E3" w:rsidRPr="00182432">
              <w:rPr>
                <w:rFonts w:ascii="Arial" w:hAnsi="Arial" w:cs="Arial"/>
                <w:color w:val="auto"/>
                <w:sz w:val="21"/>
                <w:szCs w:val="21"/>
                <w:lang w:val="lt-LT"/>
              </w:rPr>
              <w:t>0</w:t>
            </w:r>
            <w:r w:rsidRPr="00182432">
              <w:rPr>
                <w:rFonts w:ascii="Arial" w:hAnsi="Arial" w:cs="Arial"/>
                <w:color w:val="auto"/>
                <w:sz w:val="21"/>
                <w:szCs w:val="21"/>
                <w:lang w:val="lt-LT"/>
              </w:rPr>
              <w:t xml:space="preserve">0 mm ir ne daugiau nei </w:t>
            </w:r>
            <w:r w:rsidR="00A41997" w:rsidRPr="00182432">
              <w:rPr>
                <w:rFonts w:ascii="Arial" w:hAnsi="Arial" w:cs="Arial"/>
                <w:color w:val="auto"/>
                <w:sz w:val="21"/>
                <w:szCs w:val="21"/>
                <w:lang w:val="lt-LT"/>
              </w:rPr>
              <w:t>6</w:t>
            </w:r>
            <w:r w:rsidR="008A75E3" w:rsidRPr="00182432">
              <w:rPr>
                <w:rFonts w:ascii="Arial" w:hAnsi="Arial" w:cs="Arial"/>
                <w:color w:val="auto"/>
                <w:sz w:val="21"/>
                <w:szCs w:val="21"/>
                <w:lang w:val="lt-LT"/>
              </w:rPr>
              <w:t>5</w:t>
            </w:r>
            <w:r w:rsidRPr="00182432">
              <w:rPr>
                <w:rFonts w:ascii="Arial" w:hAnsi="Arial" w:cs="Arial"/>
                <w:color w:val="auto"/>
                <w:sz w:val="21"/>
                <w:szCs w:val="21"/>
                <w:lang w:val="lt-LT"/>
              </w:rPr>
              <w:t xml:space="preserve">0mm, bendras gaminio aukštis (H) ne mažiau nei 820 mm ir ne daugiau nei  </w:t>
            </w:r>
            <w:r w:rsidR="00A41997" w:rsidRPr="00182432">
              <w:rPr>
                <w:rFonts w:ascii="Arial" w:hAnsi="Arial" w:cs="Arial"/>
                <w:color w:val="auto"/>
                <w:sz w:val="21"/>
                <w:szCs w:val="21"/>
                <w:lang w:val="lt-LT"/>
              </w:rPr>
              <w:t>9</w:t>
            </w:r>
            <w:r w:rsidR="008A75E3" w:rsidRPr="00182432">
              <w:rPr>
                <w:rFonts w:ascii="Arial" w:hAnsi="Arial" w:cs="Arial"/>
                <w:color w:val="auto"/>
                <w:sz w:val="21"/>
                <w:szCs w:val="21"/>
                <w:lang w:val="lt-LT"/>
              </w:rPr>
              <w:t>5</w:t>
            </w:r>
            <w:r w:rsidR="00A41997" w:rsidRPr="00182432">
              <w:rPr>
                <w:rFonts w:ascii="Arial" w:hAnsi="Arial" w:cs="Arial"/>
                <w:color w:val="auto"/>
                <w:sz w:val="21"/>
                <w:szCs w:val="21"/>
                <w:lang w:val="lt-LT"/>
              </w:rPr>
              <w:t>0</w:t>
            </w:r>
            <w:r w:rsidRPr="00182432">
              <w:rPr>
                <w:rFonts w:ascii="Arial" w:hAnsi="Arial" w:cs="Arial"/>
                <w:color w:val="auto"/>
                <w:sz w:val="21"/>
                <w:szCs w:val="21"/>
                <w:lang w:val="lt-LT"/>
              </w:rPr>
              <w:t xml:space="preserve">mm. </w:t>
            </w:r>
          </w:p>
          <w:p w14:paraId="717E69BA" w14:textId="77777777" w:rsidR="00060144" w:rsidRPr="00182432" w:rsidRDefault="00B408B7"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Sėdynė ir atlošas vientisa konstrukcija.</w:t>
            </w:r>
          </w:p>
          <w:p w14:paraId="1FE729FE" w14:textId="77777777" w:rsidR="00060144" w:rsidRPr="00182432" w:rsidRDefault="00B408B7"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 xml:space="preserve">Sėdimoji dalis ir atlošas aptraukta  audiniu. </w:t>
            </w:r>
          </w:p>
          <w:p w14:paraId="194002F1" w14:textId="77777777" w:rsidR="00060144" w:rsidRPr="00182432" w:rsidRDefault="00B408B7"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i/>
                <w:iCs/>
                <w:color w:val="auto"/>
                <w:sz w:val="21"/>
                <w:szCs w:val="21"/>
                <w:lang w:val="lt-LT"/>
              </w:rPr>
              <w:t>(pateikti dokumentus, įrodančius gaminio atitikimą keliamiems reikalavimams).</w:t>
            </w:r>
          </w:p>
          <w:p w14:paraId="2E46BA09" w14:textId="0571B056" w:rsidR="00E04C2C" w:rsidRPr="00182432" w:rsidRDefault="00AA1C1C" w:rsidP="002643CE">
            <w:pPr>
              <w:pStyle w:val="ListParagraph"/>
              <w:numPr>
                <w:ilvl w:val="0"/>
                <w:numId w:val="31"/>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10 audinio spalvų, įskaitant raudoną bei pilką atspalvius </w:t>
            </w:r>
            <w:r w:rsidR="00E04C2C"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6B6CE49C" w14:textId="3EA4E657" w:rsidR="00060144" w:rsidRPr="00182432" w:rsidRDefault="00B408B7"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Kėdė ant metalinių, kojų, dažyt</w:t>
            </w:r>
            <w:r w:rsidR="00060144" w:rsidRPr="00182432">
              <w:rPr>
                <w:rFonts w:ascii="Arial" w:hAnsi="Arial" w:cs="Arial"/>
                <w:color w:val="auto"/>
                <w:sz w:val="21"/>
                <w:szCs w:val="21"/>
                <w:lang w:val="lt-LT"/>
              </w:rPr>
              <w:t>ų</w:t>
            </w:r>
            <w:r w:rsidRPr="00182432">
              <w:rPr>
                <w:rFonts w:ascii="Arial" w:hAnsi="Arial" w:cs="Arial"/>
                <w:color w:val="auto"/>
                <w:sz w:val="21"/>
                <w:szCs w:val="21"/>
                <w:lang w:val="lt-LT"/>
              </w:rPr>
              <w:t xml:space="preserve"> milteliniu būdu juoda spalva.</w:t>
            </w:r>
          </w:p>
          <w:p w14:paraId="7723EC08" w14:textId="77777777" w:rsidR="00060144" w:rsidRPr="00182432" w:rsidRDefault="00B408B7"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Kojos stabilios konstrukcijos, nebraižančios grindų dangos.</w:t>
            </w:r>
          </w:p>
          <w:p w14:paraId="4BD06978" w14:textId="77777777" w:rsidR="00B408B7" w:rsidRPr="00182432" w:rsidRDefault="00B408B7"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Kėdės atlošas ir sėdimoji dalis turi būti išlenkti, kad kėdė kuo tiksliau prisitaikytų prie sėdinčiojo.</w:t>
            </w:r>
          </w:p>
          <w:p w14:paraId="59CCDA82" w14:textId="77777777" w:rsidR="00060144" w:rsidRPr="00182432" w:rsidRDefault="00060144"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Kėdė turi atverčiamą staliuką, kurio stalviršis yra juodos spalvos.</w:t>
            </w:r>
          </w:p>
          <w:p w14:paraId="4DDD3EDE" w14:textId="1A8D0ECD" w:rsidR="003B078B" w:rsidRPr="00182432" w:rsidRDefault="00060144"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Staliukas gali būti tvirtinamas tiek kairėje, tiek dešinėje pusėje, todėl yra tinkamas tiek kairiarankiams, tiek dešiniarankiams. </w:t>
            </w:r>
          </w:p>
          <w:p w14:paraId="436ABEB2" w14:textId="73D513C7" w:rsidR="003B078B" w:rsidRPr="00182432" w:rsidRDefault="00AB1F87" w:rsidP="002643CE">
            <w:pPr>
              <w:pStyle w:val="ListParagraph"/>
              <w:numPr>
                <w:ilvl w:val="0"/>
                <w:numId w:val="31"/>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3F11E69F" w14:textId="77777777" w:rsidR="00B408B7" w:rsidRPr="00182432" w:rsidRDefault="00B408B7" w:rsidP="002643CE">
            <w:pPr>
              <w:rPr>
                <w:rFonts w:ascii="Arial" w:hAnsi="Arial" w:cs="Arial"/>
                <w:color w:val="auto"/>
                <w:sz w:val="20"/>
                <w:szCs w:val="20"/>
                <w:lang w:val="lt-LT"/>
              </w:rPr>
            </w:pPr>
          </w:p>
          <w:p w14:paraId="5A829485" w14:textId="54466668" w:rsidR="00B408B7" w:rsidRPr="00182432" w:rsidRDefault="00B408B7"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2BD3821E" wp14:editId="7E0C2185">
                  <wp:extent cx="901700" cy="1165225"/>
                  <wp:effectExtent l="0" t="0" r="0" b="0"/>
                  <wp:docPr id="24" name="Picture 30" descr="A picture containing furniture, seat, chair, indoor&#10;&#10;Description automatically generated">
                    <a:extLst xmlns:a="http://schemas.openxmlformats.org/drawingml/2006/main">
                      <a:ext uri="{FF2B5EF4-FFF2-40B4-BE49-F238E27FC236}">
                        <a16:creationId xmlns:a16="http://schemas.microsoft.com/office/drawing/2014/main" id="{F20781D4-E994-8B49-94EA-7FC851E33267}"/>
                      </a:ext>
                    </a:extLst>
                  </wp:docPr>
                  <wp:cNvGraphicFramePr/>
                  <a:graphic xmlns:a="http://schemas.openxmlformats.org/drawingml/2006/main">
                    <a:graphicData uri="http://schemas.openxmlformats.org/drawingml/2006/picture">
                      <pic:pic xmlns:pic="http://schemas.openxmlformats.org/drawingml/2006/picture">
                        <pic:nvPicPr>
                          <pic:cNvPr id="31" name="Picture 30" descr="A picture containing furniture, seat, chair, indoor&#10;&#10;Description automatically generated">
                            <a:extLst>
                              <a:ext uri="{FF2B5EF4-FFF2-40B4-BE49-F238E27FC236}">
                                <a16:creationId xmlns:a16="http://schemas.microsoft.com/office/drawing/2014/main" id="{F20781D4-E994-8B49-94EA-7FC851E33267}"/>
                              </a:ext>
                            </a:extLst>
                          </pic:cNvPr>
                          <pic:cNvPicPr/>
                        </pic:nvPicPr>
                        <pic:blipFill>
                          <a:blip r:embed="rId21"/>
                          <a:stretch>
                            <a:fillRect/>
                          </a:stretch>
                        </pic:blipFill>
                        <pic:spPr>
                          <a:xfrm>
                            <a:off x="0" y="0"/>
                            <a:ext cx="901915" cy="1165503"/>
                          </a:xfrm>
                          <a:prstGeom prst="rect">
                            <a:avLst/>
                          </a:prstGeom>
                        </pic:spPr>
                      </pic:pic>
                    </a:graphicData>
                  </a:graphic>
                </wp:inline>
              </w:drawing>
            </w:r>
          </w:p>
          <w:p w14:paraId="42278C0E" w14:textId="77777777" w:rsidR="007E77ED" w:rsidRPr="00182432" w:rsidRDefault="007E77ED" w:rsidP="002643CE">
            <w:pPr>
              <w:rPr>
                <w:rFonts w:ascii="Arial" w:hAnsi="Arial" w:cs="Arial"/>
                <w:color w:val="auto"/>
                <w:sz w:val="20"/>
                <w:szCs w:val="20"/>
                <w:lang w:val="lt-LT"/>
              </w:rPr>
            </w:pPr>
          </w:p>
          <w:p w14:paraId="688D3553" w14:textId="0234D333"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C438DC4"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12286BB" w14:textId="323CF7A5" w:rsidR="00B408B7"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0B390883" w14:textId="77777777" w:rsidTr="43DE9F2C">
        <w:trPr>
          <w:trHeight w:val="4508"/>
        </w:trPr>
        <w:tc>
          <w:tcPr>
            <w:tcW w:w="567" w:type="dxa"/>
          </w:tcPr>
          <w:p w14:paraId="14A8936A" w14:textId="3CB30483" w:rsidR="00B408B7"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11</w:t>
            </w:r>
            <w:r w:rsidR="00927E0B" w:rsidRPr="00182432">
              <w:rPr>
                <w:rFonts w:ascii="Arial" w:hAnsi="Arial" w:cs="Arial"/>
                <w:b/>
                <w:bCs/>
                <w:color w:val="auto"/>
                <w:sz w:val="21"/>
                <w:szCs w:val="21"/>
                <w:lang w:val="lt-LT"/>
              </w:rPr>
              <w:t>.</w:t>
            </w:r>
          </w:p>
        </w:tc>
        <w:tc>
          <w:tcPr>
            <w:tcW w:w="1843" w:type="dxa"/>
          </w:tcPr>
          <w:p w14:paraId="648DD567" w14:textId="77777777" w:rsidR="00B408B7" w:rsidRPr="00182432" w:rsidRDefault="00411B6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Posėdžių kėdė</w:t>
            </w:r>
          </w:p>
          <w:p w14:paraId="40C13EBF" w14:textId="77777777" w:rsidR="00411B6B" w:rsidRPr="00182432" w:rsidRDefault="00411B6B" w:rsidP="002643CE">
            <w:pPr>
              <w:jc w:val="both"/>
              <w:rPr>
                <w:rFonts w:ascii="Arial" w:hAnsi="Arial" w:cs="Arial"/>
                <w:b/>
                <w:bCs/>
                <w:color w:val="auto"/>
                <w:sz w:val="21"/>
                <w:szCs w:val="21"/>
                <w:lang w:val="lt-LT"/>
              </w:rPr>
            </w:pPr>
          </w:p>
          <w:p w14:paraId="046D8CA8" w14:textId="77777777" w:rsidR="00411B6B" w:rsidRPr="00182432" w:rsidRDefault="00411B6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K11</w:t>
            </w:r>
          </w:p>
          <w:p w14:paraId="64FD5ED8" w14:textId="77777777" w:rsidR="00411B6B" w:rsidRPr="00182432" w:rsidRDefault="00411B6B" w:rsidP="002643CE">
            <w:pPr>
              <w:jc w:val="both"/>
              <w:rPr>
                <w:rFonts w:ascii="Arial" w:hAnsi="Arial" w:cs="Arial"/>
                <w:b/>
                <w:bCs/>
                <w:color w:val="auto"/>
                <w:sz w:val="21"/>
                <w:szCs w:val="21"/>
                <w:lang w:val="lt-LT"/>
              </w:rPr>
            </w:pPr>
          </w:p>
          <w:p w14:paraId="222C11F5" w14:textId="19B515BA" w:rsidR="00411B6B" w:rsidRPr="00182432" w:rsidRDefault="00411B6B" w:rsidP="002643CE">
            <w:pPr>
              <w:jc w:val="both"/>
              <w:rPr>
                <w:rFonts w:ascii="Arial" w:hAnsi="Arial" w:cs="Arial"/>
                <w:color w:val="auto"/>
                <w:sz w:val="21"/>
                <w:szCs w:val="21"/>
                <w:lang w:val="lt-LT"/>
              </w:rPr>
            </w:pPr>
          </w:p>
        </w:tc>
        <w:tc>
          <w:tcPr>
            <w:tcW w:w="8221" w:type="dxa"/>
            <w:shd w:val="clear" w:color="auto" w:fill="auto"/>
          </w:tcPr>
          <w:p w14:paraId="0CD227E7" w14:textId="0988E550" w:rsidR="00BD0302" w:rsidRPr="00182432" w:rsidRDefault="00BD0302" w:rsidP="002643CE">
            <w:pPr>
              <w:pStyle w:val="ListParagraph"/>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Matmenys: bendras plotis ne mažiau nei 431mm ir ne daugiau nei (W) 6</w:t>
            </w:r>
            <w:r w:rsidR="00325F89" w:rsidRPr="00182432">
              <w:rPr>
                <w:rFonts w:ascii="Arial" w:hAnsi="Arial" w:cs="Arial"/>
                <w:color w:val="auto"/>
                <w:sz w:val="21"/>
                <w:szCs w:val="21"/>
                <w:lang w:val="lt-LT"/>
              </w:rPr>
              <w:t>5</w:t>
            </w:r>
            <w:r w:rsidRPr="00182432">
              <w:rPr>
                <w:rFonts w:ascii="Arial" w:hAnsi="Arial" w:cs="Arial"/>
                <w:color w:val="auto"/>
                <w:sz w:val="21"/>
                <w:szCs w:val="21"/>
                <w:lang w:val="lt-LT"/>
              </w:rPr>
              <w:t xml:space="preserve">0 mm, bendras gylis (D) ne mažiau nei 500 mm ir ne daugiau nei </w:t>
            </w:r>
            <w:r w:rsidR="00C024C4" w:rsidRPr="00182432">
              <w:rPr>
                <w:rFonts w:ascii="Arial" w:hAnsi="Arial" w:cs="Arial"/>
                <w:color w:val="auto"/>
                <w:sz w:val="21"/>
                <w:szCs w:val="21"/>
                <w:lang w:val="lt-LT"/>
              </w:rPr>
              <w:t>6</w:t>
            </w:r>
            <w:r w:rsidR="00325F89" w:rsidRPr="00182432">
              <w:rPr>
                <w:rFonts w:ascii="Arial" w:hAnsi="Arial" w:cs="Arial"/>
                <w:color w:val="auto"/>
                <w:sz w:val="21"/>
                <w:szCs w:val="21"/>
                <w:lang w:val="lt-LT"/>
              </w:rPr>
              <w:t>5</w:t>
            </w:r>
            <w:r w:rsidR="00C024C4" w:rsidRPr="00182432">
              <w:rPr>
                <w:rFonts w:ascii="Arial" w:hAnsi="Arial" w:cs="Arial"/>
                <w:color w:val="auto"/>
                <w:sz w:val="21"/>
                <w:szCs w:val="21"/>
                <w:lang w:val="lt-LT"/>
              </w:rPr>
              <w:t>0</w:t>
            </w:r>
            <w:r w:rsidRPr="00182432">
              <w:rPr>
                <w:rFonts w:ascii="Arial" w:hAnsi="Arial" w:cs="Arial"/>
                <w:color w:val="auto"/>
                <w:sz w:val="21"/>
                <w:szCs w:val="21"/>
                <w:lang w:val="lt-LT"/>
              </w:rPr>
              <w:t xml:space="preserve">mm, bendras gaminio aukštis (H) ne mažiau nei </w:t>
            </w:r>
            <w:r w:rsidR="00325F89" w:rsidRPr="00182432">
              <w:rPr>
                <w:rFonts w:ascii="Arial" w:hAnsi="Arial" w:cs="Arial"/>
                <w:color w:val="auto"/>
                <w:sz w:val="21"/>
                <w:szCs w:val="21"/>
                <w:lang w:val="lt-LT"/>
              </w:rPr>
              <w:t>75</w:t>
            </w:r>
            <w:r w:rsidRPr="00182432">
              <w:rPr>
                <w:rFonts w:ascii="Arial" w:hAnsi="Arial" w:cs="Arial"/>
                <w:color w:val="auto"/>
                <w:sz w:val="21"/>
                <w:szCs w:val="21"/>
                <w:lang w:val="lt-LT"/>
              </w:rPr>
              <w:t xml:space="preserve">0 mm ir ne daugiau nei  </w:t>
            </w:r>
            <w:r w:rsidR="00325F89" w:rsidRPr="00182432">
              <w:rPr>
                <w:rFonts w:ascii="Arial" w:hAnsi="Arial" w:cs="Arial"/>
                <w:color w:val="auto"/>
                <w:sz w:val="21"/>
                <w:szCs w:val="21"/>
                <w:lang w:val="lt-LT"/>
              </w:rPr>
              <w:t>90</w:t>
            </w:r>
            <w:r w:rsidR="00C024C4" w:rsidRPr="00182432">
              <w:rPr>
                <w:rFonts w:ascii="Arial" w:hAnsi="Arial" w:cs="Arial"/>
                <w:color w:val="auto"/>
                <w:sz w:val="21"/>
                <w:szCs w:val="21"/>
                <w:lang w:val="lt-LT"/>
              </w:rPr>
              <w:t>0</w:t>
            </w:r>
            <w:r w:rsidRPr="00182432">
              <w:rPr>
                <w:rFonts w:ascii="Arial" w:hAnsi="Arial" w:cs="Arial"/>
                <w:color w:val="auto"/>
                <w:sz w:val="21"/>
                <w:szCs w:val="21"/>
                <w:lang w:val="lt-LT"/>
              </w:rPr>
              <w:t xml:space="preserve"> mm. </w:t>
            </w:r>
          </w:p>
          <w:p w14:paraId="75516FF4" w14:textId="77777777" w:rsidR="00BD0302" w:rsidRPr="00182432" w:rsidRDefault="00BD0302" w:rsidP="002643CE">
            <w:pPr>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Sėdynė ir atlošas vientisa konstrukcija.</w:t>
            </w:r>
          </w:p>
          <w:p w14:paraId="5040D5D5" w14:textId="77777777" w:rsidR="00BD0302" w:rsidRPr="00182432" w:rsidRDefault="00BD0302" w:rsidP="002643CE">
            <w:pPr>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 xml:space="preserve">Sėdimoji dalis ir atlošas aptraukta  audiniu. </w:t>
            </w:r>
          </w:p>
          <w:p w14:paraId="62581F53" w14:textId="77777777" w:rsidR="00BD0302" w:rsidRPr="00182432" w:rsidRDefault="00BD0302" w:rsidP="002643CE">
            <w:pPr>
              <w:numPr>
                <w:ilvl w:val="0"/>
                <w:numId w:val="32"/>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i/>
                <w:iCs/>
                <w:color w:val="auto"/>
                <w:sz w:val="21"/>
                <w:szCs w:val="21"/>
                <w:lang w:val="lt-LT"/>
              </w:rPr>
              <w:t>(pateikti dokumentus, įrodančius gaminio atitikimą keliamiems reikalavimams).</w:t>
            </w:r>
          </w:p>
          <w:p w14:paraId="43237F44" w14:textId="46F91AD9" w:rsidR="00E04C2C" w:rsidRPr="00182432" w:rsidRDefault="00AA1C1C" w:rsidP="002643CE">
            <w:pPr>
              <w:numPr>
                <w:ilvl w:val="0"/>
                <w:numId w:val="32"/>
              </w:numPr>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10 audinio spalvų, įskaitant raudoną bei pilką atspalvius </w:t>
            </w:r>
            <w:r w:rsidR="00E04C2C"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107CE80B" w14:textId="43D63AF4" w:rsidR="00BD0302" w:rsidRPr="00182432" w:rsidRDefault="00BD0302" w:rsidP="002643CE">
            <w:pPr>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Kėdė turi būti be porankių.</w:t>
            </w:r>
          </w:p>
          <w:p w14:paraId="52586B74" w14:textId="428E5EC0" w:rsidR="00BD0302" w:rsidRPr="00182432" w:rsidRDefault="00BD0302" w:rsidP="002643CE">
            <w:pPr>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Kojų bazė – 4  medinės kojos natūralios medienos, su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 xml:space="preserve">. </w:t>
            </w:r>
          </w:p>
          <w:p w14:paraId="1CE14434" w14:textId="38E4D7EC" w:rsidR="00411B6B" w:rsidRPr="00182432" w:rsidRDefault="00411B6B" w:rsidP="002643CE">
            <w:pPr>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Kojų spalva – natūralaus medžio.</w:t>
            </w:r>
          </w:p>
          <w:p w14:paraId="251F3582" w14:textId="77777777" w:rsidR="00BD0302" w:rsidRPr="00182432" w:rsidRDefault="00BD0302" w:rsidP="002643CE">
            <w:pPr>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Kojos stabilios konstrukcijos, nebraižančios grindų dangos.</w:t>
            </w:r>
          </w:p>
          <w:p w14:paraId="13C31FE0" w14:textId="77777777" w:rsidR="00B408B7" w:rsidRPr="00182432" w:rsidRDefault="00BD0302" w:rsidP="002643CE">
            <w:pPr>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Kėdės atlošas ir sėdimoji dalis turi būti išlenkti, kad kėdė kuo tiksliau prisitaikytų prie sėdinčiojo.</w:t>
            </w:r>
          </w:p>
          <w:p w14:paraId="0FB9A109" w14:textId="3FAA9244" w:rsidR="00AB1F87" w:rsidRPr="00182432" w:rsidRDefault="00AB1F87" w:rsidP="002643CE">
            <w:pPr>
              <w:numPr>
                <w:ilvl w:val="0"/>
                <w:numId w:val="32"/>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2E8AD26E" w14:textId="77777777" w:rsidR="00B408B7" w:rsidRPr="00182432" w:rsidRDefault="00B408B7" w:rsidP="002643CE">
            <w:pPr>
              <w:rPr>
                <w:rFonts w:ascii="Arial" w:hAnsi="Arial" w:cs="Arial"/>
                <w:color w:val="auto"/>
                <w:sz w:val="20"/>
                <w:szCs w:val="20"/>
                <w:lang w:val="lt-LT"/>
              </w:rPr>
            </w:pPr>
          </w:p>
          <w:p w14:paraId="72A2A66B" w14:textId="1E8AD26F" w:rsidR="00E91270" w:rsidRPr="00182432" w:rsidRDefault="003B078B"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3C9714ED" wp14:editId="07B29432">
                  <wp:extent cx="949013" cy="1232279"/>
                  <wp:effectExtent l="0" t="0" r="381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56647" cy="1242191"/>
                          </a:xfrm>
                          <a:prstGeom prst="rect">
                            <a:avLst/>
                          </a:prstGeom>
                          <a:noFill/>
                        </pic:spPr>
                      </pic:pic>
                    </a:graphicData>
                  </a:graphic>
                </wp:inline>
              </w:drawing>
            </w:r>
          </w:p>
          <w:p w14:paraId="3319226D" w14:textId="77777777" w:rsidR="00E91270" w:rsidRPr="00182432" w:rsidRDefault="00E91270" w:rsidP="002643CE">
            <w:pPr>
              <w:rPr>
                <w:rFonts w:ascii="Arial" w:hAnsi="Arial" w:cs="Arial"/>
                <w:color w:val="auto"/>
                <w:sz w:val="20"/>
                <w:szCs w:val="20"/>
                <w:lang w:val="lt-LT"/>
              </w:rPr>
            </w:pPr>
          </w:p>
          <w:p w14:paraId="1F9091BA"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83360CB"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6150584"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F639ADD" w14:textId="6E64A7BF" w:rsidR="00E91270" w:rsidRPr="00182432" w:rsidRDefault="00E91270" w:rsidP="002643CE">
            <w:pPr>
              <w:rPr>
                <w:rFonts w:ascii="Arial" w:hAnsi="Arial" w:cs="Arial"/>
                <w:color w:val="auto"/>
                <w:sz w:val="20"/>
                <w:szCs w:val="20"/>
                <w:lang w:val="lt-LT"/>
              </w:rPr>
            </w:pPr>
          </w:p>
        </w:tc>
      </w:tr>
      <w:tr w:rsidR="00182432" w:rsidRPr="006A5D93" w14:paraId="562DA471" w14:textId="77777777" w:rsidTr="43DE9F2C">
        <w:tc>
          <w:tcPr>
            <w:tcW w:w="567" w:type="dxa"/>
          </w:tcPr>
          <w:p w14:paraId="00079AE1" w14:textId="14FE347E" w:rsidR="00B408B7"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12.</w:t>
            </w:r>
          </w:p>
        </w:tc>
        <w:tc>
          <w:tcPr>
            <w:tcW w:w="1843" w:type="dxa"/>
          </w:tcPr>
          <w:p w14:paraId="345EF972" w14:textId="77777777" w:rsidR="00B408B7" w:rsidRPr="00182432" w:rsidRDefault="00E71D46"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Minkštasuolis </w:t>
            </w:r>
          </w:p>
          <w:p w14:paraId="6ADF5763" w14:textId="77777777" w:rsidR="00E71D46" w:rsidRPr="00182432" w:rsidRDefault="00E71D46" w:rsidP="002643CE">
            <w:pPr>
              <w:jc w:val="both"/>
              <w:rPr>
                <w:rFonts w:ascii="Arial" w:hAnsi="Arial" w:cs="Arial"/>
                <w:b/>
                <w:bCs/>
                <w:color w:val="auto"/>
                <w:sz w:val="21"/>
                <w:szCs w:val="21"/>
                <w:lang w:val="lt-LT"/>
              </w:rPr>
            </w:pPr>
          </w:p>
          <w:p w14:paraId="232C11C1" w14:textId="67ACE75B" w:rsidR="00E71D46" w:rsidRPr="00182432" w:rsidRDefault="00E71D46"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S0</w:t>
            </w:r>
            <w:r w:rsidR="00362DC3" w:rsidRPr="00182432">
              <w:rPr>
                <w:rFonts w:ascii="Arial" w:hAnsi="Arial" w:cs="Arial"/>
                <w:b/>
                <w:bCs/>
                <w:color w:val="auto"/>
                <w:sz w:val="21"/>
                <w:szCs w:val="21"/>
                <w:lang w:val="lt-LT"/>
              </w:rPr>
              <w:t>.</w:t>
            </w:r>
            <w:r w:rsidRPr="00182432">
              <w:rPr>
                <w:rFonts w:ascii="Arial" w:hAnsi="Arial" w:cs="Arial"/>
                <w:b/>
                <w:bCs/>
                <w:color w:val="auto"/>
                <w:sz w:val="21"/>
                <w:szCs w:val="21"/>
                <w:lang w:val="lt-LT"/>
              </w:rPr>
              <w:t>2</w:t>
            </w:r>
          </w:p>
          <w:p w14:paraId="3ECD6575" w14:textId="46833695" w:rsidR="00571F54" w:rsidRPr="00182432" w:rsidRDefault="00571F54" w:rsidP="002643CE">
            <w:pPr>
              <w:rPr>
                <w:rFonts w:ascii="Arial" w:hAnsi="Arial" w:cs="Arial"/>
                <w:color w:val="auto"/>
                <w:sz w:val="21"/>
                <w:szCs w:val="21"/>
                <w:lang w:val="lt-LT"/>
              </w:rPr>
            </w:pPr>
          </w:p>
        </w:tc>
        <w:tc>
          <w:tcPr>
            <w:tcW w:w="8221" w:type="dxa"/>
            <w:shd w:val="clear" w:color="auto" w:fill="auto"/>
          </w:tcPr>
          <w:p w14:paraId="40773680" w14:textId="700263F2" w:rsidR="00E71D46" w:rsidRPr="00182432" w:rsidRDefault="00E71D46" w:rsidP="002643CE">
            <w:pPr>
              <w:pStyle w:val="ListParagraph"/>
              <w:numPr>
                <w:ilvl w:val="0"/>
                <w:numId w:val="33"/>
              </w:numPr>
              <w:jc w:val="both"/>
              <w:rPr>
                <w:rFonts w:ascii="Arial" w:hAnsi="Arial" w:cs="Arial"/>
                <w:color w:val="auto"/>
                <w:sz w:val="21"/>
                <w:szCs w:val="21"/>
                <w:lang w:val="lt-LT"/>
              </w:rPr>
            </w:pPr>
            <w:r w:rsidRPr="00182432">
              <w:rPr>
                <w:rFonts w:ascii="Arial" w:hAnsi="Arial" w:cs="Arial"/>
                <w:color w:val="auto"/>
                <w:sz w:val="21"/>
                <w:szCs w:val="21"/>
                <w:lang w:val="lt-LT"/>
              </w:rPr>
              <w:t>Matmenys: Plotis (W) ne mažiau nei 580mm ir ne daugiau nei 8</w:t>
            </w:r>
            <w:r w:rsidR="00C024C4" w:rsidRPr="00182432">
              <w:rPr>
                <w:rFonts w:ascii="Arial" w:hAnsi="Arial" w:cs="Arial"/>
                <w:color w:val="auto"/>
                <w:sz w:val="21"/>
                <w:szCs w:val="21"/>
                <w:lang w:val="lt-LT"/>
              </w:rPr>
              <w:t>8</w:t>
            </w:r>
            <w:r w:rsidRPr="00182432">
              <w:rPr>
                <w:rFonts w:ascii="Arial" w:hAnsi="Arial" w:cs="Arial"/>
                <w:color w:val="auto"/>
                <w:sz w:val="21"/>
                <w:szCs w:val="21"/>
                <w:lang w:val="lt-LT"/>
              </w:rPr>
              <w:t>0 mm, gylis (D)  ne mažiau nei 640 ir ne daugiau nei 9</w:t>
            </w:r>
            <w:r w:rsidR="00C024C4" w:rsidRPr="00182432">
              <w:rPr>
                <w:rFonts w:ascii="Arial" w:hAnsi="Arial" w:cs="Arial"/>
                <w:color w:val="auto"/>
                <w:sz w:val="21"/>
                <w:szCs w:val="21"/>
                <w:lang w:val="lt-LT"/>
              </w:rPr>
              <w:t>5</w:t>
            </w:r>
            <w:r w:rsidRPr="00182432">
              <w:rPr>
                <w:rFonts w:ascii="Arial" w:hAnsi="Arial" w:cs="Arial"/>
                <w:color w:val="auto"/>
                <w:sz w:val="21"/>
                <w:szCs w:val="21"/>
                <w:lang w:val="lt-LT"/>
              </w:rPr>
              <w:t>0mm, aukštis (H) ne mažiau nei 670mm ir ne daugiau nei 9</w:t>
            </w:r>
            <w:r w:rsidR="00C024C4" w:rsidRPr="00182432">
              <w:rPr>
                <w:rFonts w:ascii="Arial" w:hAnsi="Arial" w:cs="Arial"/>
                <w:color w:val="auto"/>
                <w:sz w:val="21"/>
                <w:szCs w:val="21"/>
                <w:lang w:val="lt-LT"/>
              </w:rPr>
              <w:t>80</w:t>
            </w:r>
            <w:r w:rsidRPr="00182432">
              <w:rPr>
                <w:rFonts w:ascii="Arial" w:hAnsi="Arial" w:cs="Arial"/>
                <w:color w:val="auto"/>
                <w:sz w:val="21"/>
                <w:szCs w:val="21"/>
                <w:lang w:val="lt-LT"/>
              </w:rPr>
              <w:t xml:space="preserve">mm. </w:t>
            </w:r>
          </w:p>
          <w:p w14:paraId="61480104" w14:textId="5F2042BC" w:rsidR="00876BE1" w:rsidRPr="00182432" w:rsidRDefault="00E71D46" w:rsidP="00876BE1">
            <w:pPr>
              <w:pStyle w:val="ListParagraph"/>
              <w:numPr>
                <w:ilvl w:val="0"/>
                <w:numId w:val="33"/>
              </w:numPr>
              <w:jc w:val="both"/>
              <w:rPr>
                <w:rFonts w:ascii="Arial" w:hAnsi="Arial" w:cs="Arial"/>
                <w:color w:val="auto"/>
                <w:sz w:val="21"/>
                <w:szCs w:val="21"/>
                <w:lang w:val="lt-LT"/>
              </w:rPr>
            </w:pPr>
            <w:r w:rsidRPr="00182432">
              <w:rPr>
                <w:rFonts w:ascii="Arial" w:hAnsi="Arial" w:cs="Arial"/>
                <w:color w:val="auto"/>
                <w:sz w:val="21"/>
                <w:szCs w:val="21"/>
                <w:lang w:val="lt-LT"/>
              </w:rPr>
              <w:t>Atlošas ir sėdimoji dalis dengt</w:t>
            </w:r>
            <w:r w:rsidR="00901DA5" w:rsidRPr="00182432">
              <w:rPr>
                <w:rFonts w:ascii="Arial" w:hAnsi="Arial" w:cs="Arial"/>
                <w:color w:val="auto"/>
                <w:sz w:val="21"/>
                <w:szCs w:val="21"/>
                <w:lang w:val="lt-LT"/>
              </w:rPr>
              <w:t xml:space="preserve">i </w:t>
            </w:r>
            <w:r w:rsidR="00876BE1" w:rsidRPr="00182432">
              <w:rPr>
                <w:rFonts w:ascii="Arial" w:hAnsi="Arial" w:cs="Arial"/>
                <w:color w:val="auto"/>
                <w:sz w:val="21"/>
                <w:szCs w:val="21"/>
                <w:lang w:val="lt-LT"/>
              </w:rPr>
              <w:t>patvariu ir ugniai atspariu porolonu.</w:t>
            </w:r>
          </w:p>
          <w:p w14:paraId="210B0D4A" w14:textId="225BD9BC" w:rsidR="00E71D46" w:rsidRPr="00182432" w:rsidRDefault="00E71D46" w:rsidP="002643CE">
            <w:pPr>
              <w:pStyle w:val="ListParagraph"/>
              <w:numPr>
                <w:ilvl w:val="0"/>
                <w:numId w:val="3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color w:val="auto"/>
                <w:sz w:val="21"/>
                <w:szCs w:val="21"/>
                <w:lang w:val="lt-LT"/>
              </w:rPr>
              <w:t>(</w:t>
            </w:r>
            <w:r w:rsidRPr="00182432">
              <w:rPr>
                <w:rFonts w:ascii="Arial" w:hAnsi="Arial" w:cs="Arial"/>
                <w:i/>
                <w:iCs/>
                <w:color w:val="auto"/>
                <w:sz w:val="21"/>
                <w:szCs w:val="21"/>
                <w:lang w:val="lt-LT"/>
              </w:rPr>
              <w:t>Pateikti dokumentus, įrodančius gaminio atitikimą keliamiems reikalavimams).</w:t>
            </w:r>
          </w:p>
          <w:p w14:paraId="134F1646" w14:textId="4045D22C" w:rsidR="00E04C2C" w:rsidRPr="00182432" w:rsidRDefault="00AA1C1C" w:rsidP="002643CE">
            <w:pPr>
              <w:pStyle w:val="ListParagraph"/>
              <w:numPr>
                <w:ilvl w:val="0"/>
                <w:numId w:val="33"/>
              </w:numPr>
              <w:jc w:val="both"/>
              <w:rPr>
                <w:rFonts w:ascii="Arial" w:hAnsi="Arial" w:cs="Arial"/>
                <w:color w:val="auto"/>
                <w:sz w:val="21"/>
                <w:szCs w:val="21"/>
                <w:lang w:val="lt-LT"/>
              </w:rPr>
            </w:pPr>
            <w:r w:rsidRPr="00182432">
              <w:rPr>
                <w:rFonts w:ascii="Arial" w:hAnsi="Arial" w:cs="Arial"/>
                <w:color w:val="auto"/>
                <w:sz w:val="21"/>
                <w:szCs w:val="21"/>
                <w:lang w:val="lt-LT"/>
              </w:rPr>
              <w:t xml:space="preserve">Audinio spalvos: galimybė pasirinkti iš ne mažiau nei 10 audinio spalvų, įskaitant raudoną bei pilką atspalvius </w:t>
            </w:r>
            <w:r w:rsidR="00E04C2C"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2DDBB1F4" w14:textId="2D168014" w:rsidR="00E71D46" w:rsidRPr="00182432" w:rsidRDefault="00EF6FB1" w:rsidP="002643CE">
            <w:pPr>
              <w:pStyle w:val="ListParagraph"/>
              <w:numPr>
                <w:ilvl w:val="0"/>
                <w:numId w:val="33"/>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ant metalinių, dažytų milteliniu būdu juoda </w:t>
            </w:r>
            <w:r w:rsidR="00C024C4" w:rsidRPr="00182432">
              <w:rPr>
                <w:rFonts w:ascii="Arial" w:hAnsi="Arial" w:cs="Arial"/>
                <w:color w:val="auto"/>
                <w:sz w:val="21"/>
                <w:szCs w:val="21"/>
                <w:lang w:val="lt-LT"/>
              </w:rPr>
              <w:t xml:space="preserve">spalva </w:t>
            </w:r>
            <w:r w:rsidR="00EE4138" w:rsidRPr="00182432">
              <w:rPr>
                <w:rFonts w:ascii="Arial" w:hAnsi="Arial" w:cs="Arial"/>
                <w:color w:val="auto"/>
                <w:sz w:val="21"/>
                <w:szCs w:val="21"/>
                <w:lang w:val="lt-LT"/>
              </w:rPr>
              <w:t>uždaro slidinio rėm</w:t>
            </w:r>
            <w:r w:rsidR="00B56335" w:rsidRPr="00182432">
              <w:rPr>
                <w:rFonts w:ascii="Arial" w:hAnsi="Arial" w:cs="Arial"/>
                <w:color w:val="auto"/>
                <w:sz w:val="21"/>
                <w:szCs w:val="21"/>
                <w:lang w:val="lt-LT"/>
              </w:rPr>
              <w:t>o kojų</w:t>
            </w:r>
            <w:r w:rsidRPr="00182432">
              <w:rPr>
                <w:rFonts w:ascii="Arial" w:hAnsi="Arial" w:cs="Arial"/>
                <w:color w:val="auto"/>
                <w:sz w:val="21"/>
                <w:szCs w:val="21"/>
                <w:lang w:val="lt-LT"/>
              </w:rPr>
              <w:t>.</w:t>
            </w:r>
          </w:p>
          <w:p w14:paraId="6046BAED" w14:textId="27C15CC9" w:rsidR="00E71D46" w:rsidRPr="00182432" w:rsidRDefault="00E71D46" w:rsidP="002643CE">
            <w:pPr>
              <w:pStyle w:val="ListParagraph"/>
              <w:numPr>
                <w:ilvl w:val="0"/>
                <w:numId w:val="33"/>
              </w:numPr>
              <w:jc w:val="both"/>
              <w:rPr>
                <w:rFonts w:ascii="Arial" w:hAnsi="Arial" w:cs="Arial"/>
                <w:color w:val="auto"/>
                <w:sz w:val="21"/>
                <w:szCs w:val="21"/>
                <w:lang w:val="lt-LT"/>
              </w:rPr>
            </w:pPr>
            <w:r w:rsidRPr="00182432">
              <w:rPr>
                <w:rFonts w:ascii="Arial" w:hAnsi="Arial" w:cs="Arial"/>
                <w:color w:val="auto"/>
                <w:sz w:val="21"/>
                <w:szCs w:val="21"/>
                <w:lang w:val="lt-LT"/>
              </w:rPr>
              <w:t>Visos metalinės detalės turi būti dažytos milteliniu būdu ta pačia spalva</w:t>
            </w:r>
            <w:r w:rsidR="00EF6FB1" w:rsidRPr="00182432">
              <w:rPr>
                <w:rFonts w:ascii="Arial" w:hAnsi="Arial" w:cs="Arial"/>
                <w:color w:val="auto"/>
                <w:sz w:val="21"/>
                <w:szCs w:val="21"/>
                <w:lang w:val="lt-LT"/>
              </w:rPr>
              <w:t xml:space="preserve"> kaip ir minkštasuolio kojos</w:t>
            </w:r>
            <w:r w:rsidRPr="00182432">
              <w:rPr>
                <w:rFonts w:ascii="Arial" w:hAnsi="Arial" w:cs="Arial"/>
                <w:color w:val="auto"/>
                <w:sz w:val="21"/>
                <w:szCs w:val="21"/>
                <w:lang w:val="lt-LT"/>
              </w:rPr>
              <w:t xml:space="preserve">. </w:t>
            </w:r>
          </w:p>
          <w:p w14:paraId="147DF569" w14:textId="77777777" w:rsidR="00E71D46" w:rsidRPr="00182432" w:rsidRDefault="00E71D46" w:rsidP="002643CE">
            <w:pPr>
              <w:pStyle w:val="ListParagraph"/>
              <w:numPr>
                <w:ilvl w:val="0"/>
                <w:numId w:val="33"/>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w:t>
            </w:r>
            <w:proofErr w:type="spellStart"/>
            <w:r w:rsidRPr="00182432">
              <w:rPr>
                <w:rFonts w:ascii="Arial" w:hAnsi="Arial" w:cs="Arial"/>
                <w:color w:val="auto"/>
                <w:sz w:val="21"/>
                <w:szCs w:val="21"/>
                <w:lang w:val="lt-LT"/>
              </w:rPr>
              <w:t>padukus</w:t>
            </w:r>
            <w:proofErr w:type="spellEnd"/>
            <w:r w:rsidRPr="00182432">
              <w:rPr>
                <w:rFonts w:ascii="Arial" w:hAnsi="Arial" w:cs="Arial"/>
                <w:color w:val="auto"/>
                <w:sz w:val="21"/>
                <w:szCs w:val="21"/>
                <w:lang w:val="lt-LT"/>
              </w:rPr>
              <w:t xml:space="preserve"> apsaugai nuo grindų subraižymo.</w:t>
            </w:r>
          </w:p>
          <w:p w14:paraId="36E6A7D7" w14:textId="77777777" w:rsidR="00B408B7" w:rsidRPr="00182432" w:rsidRDefault="00E71D46" w:rsidP="002643CE">
            <w:pPr>
              <w:pStyle w:val="ListParagraph"/>
              <w:numPr>
                <w:ilvl w:val="0"/>
                <w:numId w:val="33"/>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68BA0A6D" w14:textId="49C1BF0B" w:rsidR="00AB1F87" w:rsidRPr="00182432" w:rsidRDefault="00AB1F87" w:rsidP="002643CE">
            <w:pPr>
              <w:pStyle w:val="ListParagraph"/>
              <w:numPr>
                <w:ilvl w:val="0"/>
                <w:numId w:val="33"/>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728E61CC" w14:textId="77777777" w:rsidR="00B408B7" w:rsidRPr="00182432" w:rsidRDefault="00B408B7" w:rsidP="002643CE">
            <w:pPr>
              <w:rPr>
                <w:rFonts w:ascii="Arial" w:hAnsi="Arial" w:cs="Arial"/>
                <w:color w:val="auto"/>
                <w:sz w:val="20"/>
                <w:szCs w:val="20"/>
                <w:lang w:val="lt-LT"/>
              </w:rPr>
            </w:pPr>
          </w:p>
          <w:p w14:paraId="5E8772AD" w14:textId="77777777" w:rsidR="00B408B7" w:rsidRPr="00182432" w:rsidRDefault="00B408B7" w:rsidP="002643CE">
            <w:pPr>
              <w:rPr>
                <w:rFonts w:ascii="Arial" w:hAnsi="Arial" w:cs="Arial"/>
                <w:color w:val="auto"/>
                <w:sz w:val="20"/>
                <w:szCs w:val="20"/>
                <w:lang w:val="lt-LT"/>
              </w:rPr>
            </w:pPr>
          </w:p>
          <w:p w14:paraId="7F7CBD99" w14:textId="6C9A2A58" w:rsidR="00B408B7" w:rsidRPr="00182432" w:rsidRDefault="00E71D46"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3AB71C4F" wp14:editId="1FE262C7">
                  <wp:extent cx="1610166" cy="1083945"/>
                  <wp:effectExtent l="0" t="0" r="9525"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21342" cy="1091469"/>
                          </a:xfrm>
                          <a:prstGeom prst="rect">
                            <a:avLst/>
                          </a:prstGeom>
                          <a:noFill/>
                        </pic:spPr>
                      </pic:pic>
                    </a:graphicData>
                  </a:graphic>
                </wp:inline>
              </w:drawing>
            </w:r>
          </w:p>
          <w:p w14:paraId="7DE86552" w14:textId="77777777" w:rsidR="00B408B7" w:rsidRPr="00182432" w:rsidRDefault="00B408B7" w:rsidP="002643CE">
            <w:pPr>
              <w:rPr>
                <w:rFonts w:ascii="Arial" w:hAnsi="Arial" w:cs="Arial"/>
                <w:color w:val="auto"/>
                <w:sz w:val="20"/>
                <w:szCs w:val="20"/>
                <w:lang w:val="lt-LT"/>
              </w:rPr>
            </w:pPr>
          </w:p>
          <w:p w14:paraId="6AAA51C9"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31071A0"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42EE5AB" w14:textId="50A32539" w:rsidR="00B408B7"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182432" w14:paraId="20448822" w14:textId="77777777" w:rsidTr="43DE9F2C">
        <w:trPr>
          <w:trHeight w:val="4366"/>
        </w:trPr>
        <w:tc>
          <w:tcPr>
            <w:tcW w:w="567" w:type="dxa"/>
          </w:tcPr>
          <w:p w14:paraId="7B8A1464" w14:textId="503D46B7" w:rsidR="00F36F37"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13</w:t>
            </w:r>
            <w:r w:rsidR="00927E0B" w:rsidRPr="00182432">
              <w:rPr>
                <w:rFonts w:ascii="Arial" w:hAnsi="Arial" w:cs="Arial"/>
                <w:b/>
                <w:bCs/>
                <w:color w:val="auto"/>
                <w:sz w:val="21"/>
                <w:szCs w:val="21"/>
                <w:lang w:val="lt-LT"/>
              </w:rPr>
              <w:t>.</w:t>
            </w:r>
          </w:p>
        </w:tc>
        <w:tc>
          <w:tcPr>
            <w:tcW w:w="1843" w:type="dxa"/>
          </w:tcPr>
          <w:p w14:paraId="31519FDD" w14:textId="77777777" w:rsidR="00F36F37" w:rsidRPr="00182432" w:rsidRDefault="00F36F37"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Minkštas kampas </w:t>
            </w:r>
          </w:p>
          <w:p w14:paraId="6AA8C550" w14:textId="77777777" w:rsidR="00F36F37" w:rsidRPr="00182432" w:rsidRDefault="00F36F37" w:rsidP="002643CE">
            <w:pPr>
              <w:jc w:val="both"/>
              <w:rPr>
                <w:rFonts w:ascii="Arial" w:hAnsi="Arial" w:cs="Arial"/>
                <w:b/>
                <w:bCs/>
                <w:color w:val="auto"/>
                <w:sz w:val="21"/>
                <w:szCs w:val="21"/>
                <w:lang w:val="lt-LT"/>
              </w:rPr>
            </w:pPr>
          </w:p>
          <w:p w14:paraId="298C2BC1" w14:textId="77777777" w:rsidR="00F36F37" w:rsidRPr="00182432" w:rsidRDefault="00F36F37"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S01.1</w:t>
            </w:r>
          </w:p>
          <w:p w14:paraId="5874E3D6" w14:textId="77777777" w:rsidR="005E79D7" w:rsidRPr="00182432" w:rsidRDefault="005E79D7" w:rsidP="002643CE">
            <w:pPr>
              <w:rPr>
                <w:rFonts w:ascii="Arial" w:hAnsi="Arial" w:cs="Arial"/>
                <w:b/>
                <w:bCs/>
                <w:color w:val="auto"/>
                <w:sz w:val="21"/>
                <w:szCs w:val="21"/>
                <w:lang w:val="lt-LT"/>
              </w:rPr>
            </w:pPr>
          </w:p>
          <w:p w14:paraId="7B3D4C5E" w14:textId="06972AA4" w:rsidR="005E79D7" w:rsidRPr="00182432" w:rsidRDefault="005E79D7" w:rsidP="002643CE">
            <w:pPr>
              <w:rPr>
                <w:rFonts w:ascii="Arial" w:hAnsi="Arial" w:cs="Arial"/>
                <w:color w:val="auto"/>
                <w:sz w:val="21"/>
                <w:szCs w:val="21"/>
                <w:lang w:val="lt-LT"/>
              </w:rPr>
            </w:pPr>
          </w:p>
        </w:tc>
        <w:tc>
          <w:tcPr>
            <w:tcW w:w="8221" w:type="dxa"/>
            <w:shd w:val="clear" w:color="auto" w:fill="auto"/>
          </w:tcPr>
          <w:p w14:paraId="7A54AE55" w14:textId="1985AA6D" w:rsidR="005E79D7" w:rsidRPr="00182432" w:rsidRDefault="00F36F37" w:rsidP="002643CE">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w:t>
            </w:r>
            <w:r w:rsidR="00066654" w:rsidRPr="00182432">
              <w:rPr>
                <w:rFonts w:ascii="Arial" w:hAnsi="Arial" w:cs="Arial"/>
                <w:color w:val="auto"/>
                <w:sz w:val="21"/>
                <w:szCs w:val="21"/>
                <w:lang w:val="lt-LT"/>
              </w:rPr>
              <w:t>Trumpesniosios dalies ilgis</w:t>
            </w:r>
            <w:r w:rsidRPr="00182432">
              <w:rPr>
                <w:rFonts w:ascii="Arial" w:hAnsi="Arial" w:cs="Arial"/>
                <w:color w:val="auto"/>
                <w:sz w:val="21"/>
                <w:szCs w:val="21"/>
                <w:lang w:val="lt-LT"/>
              </w:rPr>
              <w:t xml:space="preserve"> ne mažiau nei 2</w:t>
            </w:r>
            <w:r w:rsidR="00066654" w:rsidRPr="00182432">
              <w:rPr>
                <w:rFonts w:ascii="Arial" w:hAnsi="Arial" w:cs="Arial"/>
                <w:color w:val="auto"/>
                <w:sz w:val="21"/>
                <w:szCs w:val="21"/>
                <w:lang w:val="lt-LT"/>
              </w:rPr>
              <w:t>3</w:t>
            </w:r>
            <w:r w:rsidRPr="00182432">
              <w:rPr>
                <w:rFonts w:ascii="Arial" w:hAnsi="Arial" w:cs="Arial"/>
                <w:color w:val="auto"/>
                <w:sz w:val="21"/>
                <w:szCs w:val="21"/>
                <w:lang w:val="lt-LT"/>
              </w:rPr>
              <w:t>00 mm ir ne daugiau nei 2</w:t>
            </w:r>
            <w:r w:rsidR="00066654" w:rsidRPr="00182432">
              <w:rPr>
                <w:rFonts w:ascii="Arial" w:hAnsi="Arial" w:cs="Arial"/>
                <w:color w:val="auto"/>
                <w:sz w:val="21"/>
                <w:szCs w:val="21"/>
                <w:lang w:val="lt-LT"/>
              </w:rPr>
              <w:t>6</w:t>
            </w:r>
            <w:r w:rsidRPr="00182432">
              <w:rPr>
                <w:rFonts w:ascii="Arial" w:hAnsi="Arial" w:cs="Arial"/>
                <w:color w:val="auto"/>
                <w:sz w:val="21"/>
                <w:szCs w:val="21"/>
                <w:lang w:val="lt-LT"/>
              </w:rPr>
              <w:t xml:space="preserve">00 mm, </w:t>
            </w:r>
            <w:r w:rsidR="00066654" w:rsidRPr="00182432">
              <w:rPr>
                <w:rFonts w:ascii="Arial" w:hAnsi="Arial" w:cs="Arial"/>
                <w:color w:val="auto"/>
                <w:sz w:val="21"/>
                <w:szCs w:val="21"/>
                <w:lang w:val="lt-LT"/>
              </w:rPr>
              <w:t>ilgesniosios dalies kampo ilgis ne mažiau nei 3000 mm ir ne daugiau nei 3500mm.</w:t>
            </w:r>
          </w:p>
          <w:p w14:paraId="5E1817C1" w14:textId="3F4A2390" w:rsidR="005E79D7" w:rsidRPr="00182432" w:rsidRDefault="005E79D7" w:rsidP="002643CE">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 xml:space="preserve">Sėdimosios dalies aukštis yra </w:t>
            </w:r>
            <w:r w:rsidR="00547A0E" w:rsidRPr="00182432">
              <w:rPr>
                <w:rFonts w:ascii="Arial" w:hAnsi="Arial" w:cs="Arial"/>
                <w:color w:val="auto"/>
                <w:sz w:val="21"/>
                <w:szCs w:val="21"/>
                <w:lang w:val="lt-LT"/>
              </w:rPr>
              <w:t xml:space="preserve">400mm, </w:t>
            </w:r>
            <w:r w:rsidR="00066654" w:rsidRPr="00182432">
              <w:rPr>
                <w:rFonts w:ascii="Arial" w:hAnsi="Arial" w:cs="Arial"/>
                <w:color w:val="auto"/>
                <w:sz w:val="21"/>
                <w:szCs w:val="21"/>
                <w:lang w:val="lt-LT"/>
              </w:rPr>
              <w:t>sėdimosios dalies gylis</w:t>
            </w:r>
            <w:r w:rsidR="00547A0E" w:rsidRPr="00182432">
              <w:rPr>
                <w:rFonts w:ascii="Arial" w:hAnsi="Arial" w:cs="Arial"/>
                <w:color w:val="auto"/>
                <w:sz w:val="21"/>
                <w:szCs w:val="21"/>
                <w:lang w:val="lt-LT"/>
              </w:rPr>
              <w:t xml:space="preserve"> 720mm (+-50mm)</w:t>
            </w:r>
          </w:p>
          <w:p w14:paraId="1D014A73" w14:textId="7A23DBC3" w:rsidR="005E79D7" w:rsidRPr="00182432" w:rsidRDefault="005E79D7" w:rsidP="007D0DB7">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Kampas yra su atlošu nugarai</w:t>
            </w:r>
            <w:r w:rsidR="00066654" w:rsidRPr="00182432">
              <w:rPr>
                <w:rFonts w:ascii="Arial" w:hAnsi="Arial" w:cs="Arial"/>
                <w:color w:val="auto"/>
                <w:sz w:val="21"/>
                <w:szCs w:val="21"/>
                <w:lang w:val="lt-LT"/>
              </w:rPr>
              <w:t>.</w:t>
            </w:r>
          </w:p>
          <w:p w14:paraId="17B76A04" w14:textId="77777777" w:rsidR="005E79D7" w:rsidRPr="00182432" w:rsidRDefault="005E79D7" w:rsidP="007D0DB7">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 xml:space="preserve">Rėmas gaminamas iš aukštos kokybės medienos ir/ ar faneros ar lygiavertės medžiagos, </w:t>
            </w:r>
            <w:r w:rsidR="00F36F37" w:rsidRPr="00182432">
              <w:rPr>
                <w:rFonts w:ascii="Arial" w:hAnsi="Arial" w:cs="Arial"/>
                <w:color w:val="auto"/>
                <w:sz w:val="21"/>
                <w:szCs w:val="21"/>
                <w:lang w:val="lt-LT"/>
              </w:rPr>
              <w:t>naudojamos minkštasuolių gamyboje</w:t>
            </w:r>
            <w:r w:rsidRPr="00182432">
              <w:rPr>
                <w:rFonts w:ascii="Arial" w:hAnsi="Arial" w:cs="Arial"/>
                <w:color w:val="auto"/>
                <w:sz w:val="21"/>
                <w:szCs w:val="21"/>
                <w:lang w:val="lt-LT"/>
              </w:rPr>
              <w:t>.</w:t>
            </w:r>
          </w:p>
          <w:p w14:paraId="6A729E33" w14:textId="77777777" w:rsidR="007D0DB7" w:rsidRPr="00182432" w:rsidRDefault="007D0DB7" w:rsidP="007D0DB7">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Atlošas ir sėdimoji dalis dengti padengti patvariu ir ugniai atspariu porolonu.</w:t>
            </w:r>
          </w:p>
          <w:p w14:paraId="58089A76" w14:textId="45FFF7CA" w:rsidR="00D10FCD" w:rsidRPr="00182432" w:rsidRDefault="00D10FCD" w:rsidP="007D0DB7">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Fiksuotos sėdynės ir atlošo pagalvėlės</w:t>
            </w:r>
            <w:r w:rsidR="001D2685" w:rsidRPr="00182432">
              <w:rPr>
                <w:rFonts w:ascii="Arial" w:hAnsi="Arial" w:cs="Arial"/>
                <w:color w:val="auto"/>
                <w:sz w:val="21"/>
                <w:szCs w:val="21"/>
                <w:lang w:val="lt-LT"/>
              </w:rPr>
              <w:t>.</w:t>
            </w:r>
          </w:p>
          <w:p w14:paraId="52CB3CA9" w14:textId="49823932" w:rsidR="00F36F37" w:rsidRPr="00182432" w:rsidRDefault="00F36F37" w:rsidP="007D0DB7">
            <w:pPr>
              <w:pStyle w:val="ListParagraph"/>
              <w:numPr>
                <w:ilvl w:val="0"/>
                <w:numId w:val="34"/>
              </w:numPr>
              <w:jc w:val="both"/>
              <w:rPr>
                <w:rFonts w:ascii="Arial" w:hAnsi="Arial" w:cs="Arial"/>
                <w:i/>
                <w:iCs/>
                <w:color w:val="auto"/>
                <w:sz w:val="21"/>
                <w:szCs w:val="21"/>
                <w:lang w:val="lt-LT"/>
              </w:rPr>
            </w:pPr>
            <w:r w:rsidRPr="00182432">
              <w:rPr>
                <w:rFonts w:ascii="Arial" w:hAnsi="Arial" w:cs="Arial"/>
                <w:color w:val="auto"/>
                <w:sz w:val="21"/>
                <w:szCs w:val="21"/>
                <w:lang w:val="lt-LT"/>
              </w:rPr>
              <w:t>Audinio atsparumas trinčiai ne mažiau nei 1</w:t>
            </w:r>
            <w:r w:rsidR="00066654" w:rsidRPr="00182432">
              <w:rPr>
                <w:rFonts w:ascii="Arial" w:hAnsi="Arial" w:cs="Arial"/>
                <w:color w:val="auto"/>
                <w:sz w:val="21"/>
                <w:szCs w:val="21"/>
                <w:lang w:val="lt-LT"/>
              </w:rPr>
              <w:t>00</w:t>
            </w:r>
            <w:r w:rsidRPr="00182432">
              <w:rPr>
                <w:rFonts w:ascii="Arial" w:hAnsi="Arial" w:cs="Arial"/>
                <w:color w:val="auto"/>
                <w:sz w:val="21"/>
                <w:szCs w:val="21"/>
                <w:lang w:val="lt-LT"/>
              </w:rPr>
              <w:t xml:space="preserve">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w:t>
            </w:r>
            <w:r w:rsidRPr="00182432" w:rsidDel="00AC5D43">
              <w:rPr>
                <w:rFonts w:ascii="Arial" w:hAnsi="Arial" w:cs="Arial"/>
                <w:color w:val="auto"/>
                <w:sz w:val="21"/>
                <w:szCs w:val="21"/>
                <w:lang w:val="lt-LT"/>
              </w:rPr>
              <w:t xml:space="preserve"> </w:t>
            </w:r>
            <w:r w:rsidRPr="00182432">
              <w:rPr>
                <w:rFonts w:ascii="Arial" w:hAnsi="Arial" w:cs="Arial"/>
                <w:color w:val="auto"/>
                <w:sz w:val="21"/>
                <w:szCs w:val="21"/>
                <w:lang w:val="lt-LT"/>
              </w:rPr>
              <w:t>(</w:t>
            </w:r>
            <w:r w:rsidRPr="00182432">
              <w:rPr>
                <w:rFonts w:ascii="Arial" w:hAnsi="Arial" w:cs="Arial"/>
                <w:i/>
                <w:iCs/>
                <w:color w:val="auto"/>
                <w:sz w:val="21"/>
                <w:szCs w:val="21"/>
                <w:lang w:val="lt-LT"/>
              </w:rPr>
              <w:t>Pateikti dokumentus, įrodančius gaminio atitikimą keliamiems reikalavimams).</w:t>
            </w:r>
          </w:p>
          <w:p w14:paraId="53A0CD69" w14:textId="034BF16F" w:rsidR="00E04C2C" w:rsidRPr="00182432" w:rsidRDefault="00AA1C1C" w:rsidP="007D0DB7">
            <w:pPr>
              <w:pStyle w:val="ListParagraph"/>
              <w:numPr>
                <w:ilvl w:val="0"/>
                <w:numId w:val="34"/>
              </w:numPr>
              <w:jc w:val="both"/>
              <w:rPr>
                <w:rFonts w:ascii="Arial" w:hAnsi="Arial" w:cs="Arial"/>
                <w:i/>
                <w:iCs/>
                <w:color w:val="auto"/>
                <w:sz w:val="21"/>
                <w:szCs w:val="21"/>
                <w:lang w:val="lt-LT"/>
              </w:rPr>
            </w:pPr>
            <w:r w:rsidRPr="00182432">
              <w:rPr>
                <w:rFonts w:ascii="Arial" w:hAnsi="Arial" w:cs="Arial"/>
                <w:color w:val="auto"/>
                <w:sz w:val="21"/>
                <w:szCs w:val="21"/>
                <w:lang w:val="lt-LT"/>
              </w:rPr>
              <w:t>Audinio spalvos: galimybė pasirinkti iš ne mažiau nei 10 audinio spalvų, įskaitant raudoną bei pilką atspalvius</w:t>
            </w:r>
            <w:r w:rsidR="00F36F37" w:rsidRPr="00182432">
              <w:rPr>
                <w:rFonts w:ascii="Arial" w:hAnsi="Arial" w:cs="Arial"/>
                <w:color w:val="auto"/>
                <w:sz w:val="21"/>
                <w:szCs w:val="21"/>
                <w:lang w:val="lt-LT"/>
              </w:rPr>
              <w:t xml:space="preserve"> </w:t>
            </w:r>
            <w:r w:rsidR="00E04C2C"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5BB48FED" w14:textId="5AF51D85" w:rsidR="00066654" w:rsidRPr="00182432" w:rsidRDefault="00066654" w:rsidP="002643CE">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Minkštas kampas statomas ant labai žemų kojelių.</w:t>
            </w:r>
          </w:p>
          <w:p w14:paraId="207F751C" w14:textId="77777777" w:rsidR="00F36F37" w:rsidRPr="00182432" w:rsidRDefault="00F36F37" w:rsidP="002643CE">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w:t>
            </w:r>
            <w:proofErr w:type="spellStart"/>
            <w:r w:rsidRPr="00182432">
              <w:rPr>
                <w:rFonts w:ascii="Arial" w:hAnsi="Arial" w:cs="Arial"/>
                <w:color w:val="auto"/>
                <w:sz w:val="21"/>
                <w:szCs w:val="21"/>
                <w:lang w:val="lt-LT"/>
              </w:rPr>
              <w:t>padukus</w:t>
            </w:r>
            <w:proofErr w:type="spellEnd"/>
            <w:r w:rsidRPr="00182432">
              <w:rPr>
                <w:rFonts w:ascii="Arial" w:hAnsi="Arial" w:cs="Arial"/>
                <w:color w:val="auto"/>
                <w:sz w:val="21"/>
                <w:szCs w:val="21"/>
                <w:lang w:val="lt-LT"/>
              </w:rPr>
              <w:t xml:space="preserve"> apsaugai nuo grindų subraižymo.</w:t>
            </w:r>
          </w:p>
          <w:p w14:paraId="0A8D0C98" w14:textId="77777777" w:rsidR="005E79D7" w:rsidRPr="00182432" w:rsidRDefault="00F36F37" w:rsidP="002643CE">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79A79EB7" w14:textId="6028CF6D" w:rsidR="00AB1F87" w:rsidRPr="00182432" w:rsidRDefault="00AB1F87" w:rsidP="002643CE">
            <w:pPr>
              <w:pStyle w:val="ListParagraph"/>
              <w:numPr>
                <w:ilvl w:val="0"/>
                <w:numId w:val="34"/>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48059AED" w14:textId="77777777" w:rsidR="00F36F37" w:rsidRPr="00182432" w:rsidRDefault="00F36F37" w:rsidP="002643CE">
            <w:pPr>
              <w:rPr>
                <w:rFonts w:ascii="Arial" w:hAnsi="Arial" w:cs="Arial"/>
                <w:color w:val="auto"/>
                <w:sz w:val="20"/>
                <w:szCs w:val="20"/>
                <w:lang w:val="lt-LT"/>
              </w:rPr>
            </w:pPr>
          </w:p>
          <w:p w14:paraId="3F43CBE1" w14:textId="6E1240CB" w:rsidR="00F36F37" w:rsidRPr="00182432" w:rsidRDefault="00F36F37"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700CE2C" wp14:editId="05F52D3D">
                  <wp:extent cx="1796906" cy="8972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7827" cy="902708"/>
                          </a:xfrm>
                          <a:prstGeom prst="rect">
                            <a:avLst/>
                          </a:prstGeom>
                          <a:noFill/>
                        </pic:spPr>
                      </pic:pic>
                    </a:graphicData>
                  </a:graphic>
                </wp:inline>
              </w:drawing>
            </w:r>
          </w:p>
          <w:p w14:paraId="7C547960"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FC1620B"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26532AC" w14:textId="19780C23" w:rsidR="00F36F37"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2E80DA54" w14:textId="537A8AAA" w:rsidR="00F36F37" w:rsidRPr="00182432" w:rsidRDefault="00F36F37"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14238105" wp14:editId="0B15A743">
                  <wp:extent cx="730250" cy="885350"/>
                  <wp:effectExtent l="0" t="0" r="0" b="0"/>
                  <wp:docPr id="179" name="Picture 178">
                    <a:extLst xmlns:a="http://schemas.openxmlformats.org/drawingml/2006/main">
                      <a:ext uri="{FF2B5EF4-FFF2-40B4-BE49-F238E27FC236}">
                        <a16:creationId xmlns:a16="http://schemas.microsoft.com/office/drawing/2014/main" id="{529C9AF5-0A18-E142-9E9D-383904D5FB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8">
                            <a:extLst>
                              <a:ext uri="{FF2B5EF4-FFF2-40B4-BE49-F238E27FC236}">
                                <a16:creationId xmlns:a16="http://schemas.microsoft.com/office/drawing/2014/main" id="{529C9AF5-0A18-E142-9E9D-383904D5FB2C}"/>
                              </a:ext>
                            </a:extLst>
                          </pic:cNvPr>
                          <pic:cNvPicPr>
                            <a:picLocks noChangeAspect="1"/>
                          </pic:cNvPicPr>
                        </pic:nvPicPr>
                        <pic:blipFill rotWithShape="1">
                          <a:blip r:embed="rId25" cstate="print">
                            <a:extLst>
                              <a:ext uri="{28A0092B-C50C-407E-A947-70E740481C1C}">
                                <a14:useLocalDpi xmlns:a14="http://schemas.microsoft.com/office/drawing/2010/main" val="0"/>
                              </a:ext>
                            </a:extLst>
                          </a:blip>
                          <a:srcRect t="20087" r="15159"/>
                          <a:stretch/>
                        </pic:blipFill>
                        <pic:spPr bwMode="auto">
                          <a:xfrm>
                            <a:off x="0" y="0"/>
                            <a:ext cx="743237" cy="901095"/>
                          </a:xfrm>
                          <a:prstGeom prst="rect">
                            <a:avLst/>
                          </a:prstGeom>
                          <a:ln>
                            <a:noFill/>
                          </a:ln>
                          <a:extLst>
                            <a:ext uri="{53640926-AAD7-44D8-BBD7-CCE9431645EC}">
                              <a14:shadowObscured xmlns:a14="http://schemas.microsoft.com/office/drawing/2010/main"/>
                            </a:ext>
                          </a:extLst>
                        </pic:spPr>
                      </pic:pic>
                    </a:graphicData>
                  </a:graphic>
                </wp:inline>
              </w:drawing>
            </w:r>
          </w:p>
        </w:tc>
      </w:tr>
      <w:tr w:rsidR="00182432" w:rsidRPr="006A5D93" w14:paraId="6A0889AB" w14:textId="77777777" w:rsidTr="43DE9F2C">
        <w:tc>
          <w:tcPr>
            <w:tcW w:w="567" w:type="dxa"/>
          </w:tcPr>
          <w:p w14:paraId="68C4338A" w14:textId="481102DD" w:rsidR="00F36F37"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14.</w:t>
            </w:r>
          </w:p>
        </w:tc>
        <w:tc>
          <w:tcPr>
            <w:tcW w:w="1843" w:type="dxa"/>
          </w:tcPr>
          <w:p w14:paraId="16CF4CA7" w14:textId="77777777" w:rsidR="00F36F37" w:rsidRPr="00182432" w:rsidRDefault="00657739"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Sofa </w:t>
            </w:r>
          </w:p>
          <w:p w14:paraId="51165E82" w14:textId="77777777" w:rsidR="00657739" w:rsidRPr="00182432" w:rsidRDefault="00657739" w:rsidP="002643CE">
            <w:pPr>
              <w:jc w:val="both"/>
              <w:rPr>
                <w:rFonts w:ascii="Arial" w:hAnsi="Arial" w:cs="Arial"/>
                <w:b/>
                <w:bCs/>
                <w:color w:val="auto"/>
                <w:sz w:val="21"/>
                <w:szCs w:val="21"/>
                <w:lang w:val="lt-LT"/>
              </w:rPr>
            </w:pPr>
          </w:p>
          <w:p w14:paraId="21352942" w14:textId="11359CB1" w:rsidR="00657739" w:rsidRPr="00182432" w:rsidRDefault="00657739"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S02.1</w:t>
            </w:r>
            <w:r w:rsidR="008F7780" w:rsidRPr="00182432">
              <w:rPr>
                <w:rFonts w:ascii="Arial" w:hAnsi="Arial" w:cs="Arial"/>
                <w:b/>
                <w:bCs/>
                <w:color w:val="auto"/>
                <w:sz w:val="21"/>
                <w:szCs w:val="21"/>
                <w:lang w:val="lt-LT"/>
              </w:rPr>
              <w:t xml:space="preserve"> </w:t>
            </w:r>
          </w:p>
          <w:p w14:paraId="3A094E69" w14:textId="77777777" w:rsidR="00657739" w:rsidRPr="00182432" w:rsidRDefault="00657739" w:rsidP="002643CE">
            <w:pPr>
              <w:jc w:val="both"/>
              <w:rPr>
                <w:rFonts w:ascii="Arial" w:hAnsi="Arial" w:cs="Arial"/>
                <w:b/>
                <w:bCs/>
                <w:color w:val="auto"/>
                <w:sz w:val="21"/>
                <w:szCs w:val="21"/>
                <w:lang w:val="lt-LT"/>
              </w:rPr>
            </w:pPr>
          </w:p>
          <w:p w14:paraId="49FA24DA" w14:textId="090C5A4D" w:rsidR="00657739" w:rsidRPr="00182432" w:rsidRDefault="00657739" w:rsidP="002643CE">
            <w:pPr>
              <w:jc w:val="both"/>
              <w:rPr>
                <w:rFonts w:ascii="Arial" w:hAnsi="Arial" w:cs="Arial"/>
                <w:color w:val="auto"/>
                <w:sz w:val="21"/>
                <w:szCs w:val="21"/>
                <w:lang w:val="lt-LT"/>
              </w:rPr>
            </w:pPr>
          </w:p>
        </w:tc>
        <w:tc>
          <w:tcPr>
            <w:tcW w:w="8221" w:type="dxa"/>
          </w:tcPr>
          <w:p w14:paraId="3A1D3D41" w14:textId="6C15B5B4" w:rsidR="004119C8" w:rsidRPr="00182432" w:rsidRDefault="004119C8" w:rsidP="002643CE">
            <w:pPr>
              <w:pStyle w:val="ListParagraph"/>
              <w:numPr>
                <w:ilvl w:val="0"/>
                <w:numId w:val="14"/>
              </w:numPr>
              <w:jc w:val="both"/>
              <w:rPr>
                <w:rFonts w:ascii="Arial" w:hAnsi="Arial" w:cs="Arial"/>
                <w:color w:val="auto"/>
                <w:sz w:val="21"/>
                <w:szCs w:val="21"/>
                <w:lang w:val="lt-LT"/>
              </w:rPr>
            </w:pPr>
            <w:bookmarkStart w:id="3" w:name="_Hlk72402307"/>
            <w:r w:rsidRPr="00182432">
              <w:rPr>
                <w:rFonts w:ascii="Arial" w:hAnsi="Arial" w:cs="Arial"/>
                <w:color w:val="auto"/>
                <w:sz w:val="21"/>
                <w:szCs w:val="21"/>
                <w:lang w:val="lt-LT"/>
              </w:rPr>
              <w:t>Matmenys: Ilgis (W) 1200 mm</w:t>
            </w:r>
            <w:r w:rsidR="00F01361" w:rsidRPr="00182432">
              <w:rPr>
                <w:rFonts w:ascii="Arial" w:hAnsi="Arial" w:cs="Arial"/>
                <w:color w:val="auto"/>
                <w:sz w:val="21"/>
                <w:szCs w:val="21"/>
                <w:lang w:val="lt-LT"/>
              </w:rPr>
              <w:t xml:space="preserve"> (+-</w:t>
            </w:r>
            <w:r w:rsidR="0004274F" w:rsidRPr="00182432">
              <w:rPr>
                <w:rFonts w:ascii="Arial" w:hAnsi="Arial" w:cs="Arial"/>
                <w:color w:val="auto"/>
                <w:sz w:val="21"/>
                <w:szCs w:val="21"/>
                <w:lang w:val="lt-LT"/>
              </w:rPr>
              <w:t>5</w:t>
            </w:r>
            <w:r w:rsidR="00F01361" w:rsidRPr="00182432">
              <w:rPr>
                <w:rFonts w:ascii="Arial" w:hAnsi="Arial" w:cs="Arial"/>
                <w:color w:val="auto"/>
                <w:sz w:val="21"/>
                <w:szCs w:val="21"/>
                <w:lang w:val="lt-LT"/>
              </w:rPr>
              <w:t>0mm)</w:t>
            </w:r>
            <w:r w:rsidRPr="00182432">
              <w:rPr>
                <w:rFonts w:ascii="Arial" w:hAnsi="Arial" w:cs="Arial"/>
                <w:color w:val="auto"/>
                <w:sz w:val="21"/>
                <w:szCs w:val="21"/>
                <w:lang w:val="lt-LT"/>
              </w:rPr>
              <w:t>, bendras gylis (D) ne mažiau nei  620 mm ir ne daugiau nei 7</w:t>
            </w:r>
            <w:r w:rsidR="0004274F" w:rsidRPr="00182432">
              <w:rPr>
                <w:rFonts w:ascii="Arial" w:hAnsi="Arial" w:cs="Arial"/>
                <w:color w:val="auto"/>
                <w:sz w:val="21"/>
                <w:szCs w:val="21"/>
                <w:lang w:val="lt-LT"/>
              </w:rPr>
              <w:t>5</w:t>
            </w:r>
            <w:r w:rsidRPr="00182432">
              <w:rPr>
                <w:rFonts w:ascii="Arial" w:hAnsi="Arial" w:cs="Arial"/>
                <w:color w:val="auto"/>
                <w:sz w:val="21"/>
                <w:szCs w:val="21"/>
                <w:lang w:val="lt-LT"/>
              </w:rPr>
              <w:t xml:space="preserve">0 mm, bendras aukštis (H) ne mažiau nei 770mm ir ne daugiau nei 1100mm. </w:t>
            </w:r>
          </w:p>
          <w:bookmarkEnd w:id="3"/>
          <w:p w14:paraId="0EC3B644" w14:textId="77777777" w:rsidR="004119C8" w:rsidRPr="00182432" w:rsidRDefault="004119C8"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turi būti be porankių, su aukštu atlošu. </w:t>
            </w:r>
          </w:p>
          <w:p w14:paraId="10272C4C" w14:textId="77777777" w:rsidR="0093244F" w:rsidRPr="00182432" w:rsidRDefault="004119C8"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Nugarai atremti skirta atlošo dalis turi užtikrinti patogų sėdėjimą.</w:t>
            </w:r>
          </w:p>
          <w:p w14:paraId="1C84216D" w14:textId="31789DE7" w:rsidR="0093244F" w:rsidRPr="00182432" w:rsidRDefault="0093244F"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Sėdimosios dalies ir atlošo karkasas turi būti pagamintas iš lanksčios faneros, medienos arba lygiavertės medžiagos, naudojamos minkštasuolių gamyboje.</w:t>
            </w:r>
          </w:p>
          <w:p w14:paraId="5D6C024A" w14:textId="77777777" w:rsidR="004119C8" w:rsidRPr="00182432" w:rsidRDefault="004119C8"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iš visų pusių aptrauktas audiniu. </w:t>
            </w:r>
          </w:p>
          <w:p w14:paraId="13A0AF38" w14:textId="77777777" w:rsidR="004119C8" w:rsidRPr="00182432" w:rsidRDefault="004119C8"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 </w:t>
            </w:r>
            <w:r w:rsidRPr="00182432">
              <w:rPr>
                <w:rFonts w:ascii="Arial" w:hAnsi="Arial" w:cs="Arial"/>
                <w:i/>
                <w:iCs/>
                <w:color w:val="auto"/>
                <w:sz w:val="21"/>
                <w:szCs w:val="21"/>
                <w:lang w:val="lt-LT"/>
              </w:rPr>
              <w:t>Pateikti dokumentus, įrodančius gaminio atitikimą keliamiems reikalavimams.</w:t>
            </w:r>
          </w:p>
          <w:p w14:paraId="369EBE8D" w14:textId="4626E256" w:rsidR="0093244F" w:rsidRPr="00182432" w:rsidRDefault="00AA1C1C" w:rsidP="002643CE">
            <w:pPr>
              <w:pStyle w:val="ListParagraph"/>
              <w:numPr>
                <w:ilvl w:val="0"/>
                <w:numId w:val="1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10 audinio spalvų, įskaitant raudoną bei pilką atspalvius </w:t>
            </w:r>
            <w:r w:rsidR="0093244F" w:rsidRPr="00182432">
              <w:rPr>
                <w:rFonts w:ascii="Arial" w:hAnsi="Arial" w:cs="Arial"/>
                <w:i/>
                <w:iCs/>
                <w:color w:val="auto"/>
                <w:sz w:val="20"/>
                <w:szCs w:val="20"/>
                <w:lang w:val="lt-LT"/>
              </w:rPr>
              <w:t>(sutarties vykdymo metu  tiekėjas turės pateikti siūlomas audinio spalvas: nuotraukas ir/ar nukreipimą į tiekėjo/gamintojo internetiniame puslapyje esantį spalvų katalogą).</w:t>
            </w:r>
          </w:p>
          <w:p w14:paraId="660EE561" w14:textId="03010AA8" w:rsidR="004119C8" w:rsidRPr="00182432" w:rsidRDefault="004119C8"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turi būti ant metalinio rėmo ir turi turėti metalines, milteliniu būdu juoda spalva dažytas kojeles. </w:t>
            </w:r>
          </w:p>
          <w:p w14:paraId="648298DF" w14:textId="77777777" w:rsidR="004119C8" w:rsidRPr="00182432" w:rsidRDefault="004119C8"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 metalinės detalės turi būti dažytos milteliniu būdu ta pačia spalva. </w:t>
            </w:r>
          </w:p>
          <w:p w14:paraId="012F8CAA" w14:textId="77777777" w:rsidR="004119C8" w:rsidRPr="00182432" w:rsidRDefault="004119C8"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w:t>
            </w:r>
            <w:proofErr w:type="spellStart"/>
            <w:r w:rsidRPr="00182432">
              <w:rPr>
                <w:rFonts w:ascii="Arial" w:hAnsi="Arial" w:cs="Arial"/>
                <w:color w:val="auto"/>
                <w:sz w:val="21"/>
                <w:szCs w:val="21"/>
                <w:lang w:val="lt-LT"/>
              </w:rPr>
              <w:t>padukus</w:t>
            </w:r>
            <w:proofErr w:type="spellEnd"/>
            <w:r w:rsidRPr="00182432">
              <w:rPr>
                <w:rFonts w:ascii="Arial" w:hAnsi="Arial" w:cs="Arial"/>
                <w:color w:val="auto"/>
                <w:sz w:val="21"/>
                <w:szCs w:val="21"/>
                <w:lang w:val="lt-LT"/>
              </w:rPr>
              <w:t xml:space="preserve"> apsaugai nuo grindų subraižymo.</w:t>
            </w:r>
          </w:p>
          <w:p w14:paraId="18340D95" w14:textId="18AA68E2" w:rsidR="004119C8" w:rsidRPr="00182432" w:rsidRDefault="004119C8"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1C64925E" w14:textId="797A7B97" w:rsidR="00F36F37" w:rsidRPr="00182432" w:rsidRDefault="00AB1F87" w:rsidP="002643CE">
            <w:pPr>
              <w:pStyle w:val="ListParagraph"/>
              <w:numPr>
                <w:ilvl w:val="0"/>
                <w:numId w:val="14"/>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12EC6AFF" w14:textId="38386182" w:rsidR="00F36F37" w:rsidRPr="00182432" w:rsidRDefault="00657739"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6601901E" wp14:editId="12E294ED">
                  <wp:extent cx="1578610" cy="1280532"/>
                  <wp:effectExtent l="0" t="0" r="2540" b="0"/>
                  <wp:docPr id="61" name="Picture 60">
                    <a:extLst xmlns:a="http://schemas.openxmlformats.org/drawingml/2006/main">
                      <a:ext uri="{FF2B5EF4-FFF2-40B4-BE49-F238E27FC236}">
                        <a16:creationId xmlns:a16="http://schemas.microsoft.com/office/drawing/2014/main" id="{D5FEE34C-888F-704B-973B-1A9E802ABD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0">
                            <a:extLst>
                              <a:ext uri="{FF2B5EF4-FFF2-40B4-BE49-F238E27FC236}">
                                <a16:creationId xmlns:a16="http://schemas.microsoft.com/office/drawing/2014/main" id="{D5FEE34C-888F-704B-973B-1A9E802ABDEC}"/>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86428" cy="1286874"/>
                          </a:xfrm>
                          <a:prstGeom prst="rect">
                            <a:avLst/>
                          </a:prstGeom>
                        </pic:spPr>
                      </pic:pic>
                    </a:graphicData>
                  </a:graphic>
                </wp:inline>
              </w:drawing>
            </w:r>
          </w:p>
          <w:p w14:paraId="048D998E"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7489C80"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7A8B204"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080D9C20" w14:textId="77777777" w:rsidR="00F36F37" w:rsidRPr="00182432" w:rsidRDefault="00F36F37" w:rsidP="002643CE">
            <w:pPr>
              <w:rPr>
                <w:rFonts w:ascii="Arial" w:hAnsi="Arial" w:cs="Arial"/>
                <w:color w:val="auto"/>
                <w:sz w:val="20"/>
                <w:szCs w:val="20"/>
                <w:lang w:val="lt-LT"/>
              </w:rPr>
            </w:pPr>
          </w:p>
          <w:p w14:paraId="49E26FFB" w14:textId="77777777" w:rsidR="00F36F37" w:rsidRPr="00182432" w:rsidRDefault="00F36F37" w:rsidP="002643CE">
            <w:pPr>
              <w:rPr>
                <w:rFonts w:ascii="Arial" w:hAnsi="Arial" w:cs="Arial"/>
                <w:color w:val="auto"/>
                <w:sz w:val="20"/>
                <w:szCs w:val="20"/>
                <w:lang w:val="lt-LT"/>
              </w:rPr>
            </w:pPr>
          </w:p>
          <w:p w14:paraId="7C80BA8D" w14:textId="77777777" w:rsidR="00F36F37" w:rsidRPr="00182432" w:rsidRDefault="00F36F37" w:rsidP="002643CE">
            <w:pPr>
              <w:rPr>
                <w:rFonts w:ascii="Arial" w:hAnsi="Arial" w:cs="Arial"/>
                <w:color w:val="auto"/>
                <w:sz w:val="20"/>
                <w:szCs w:val="20"/>
                <w:lang w:val="lt-LT"/>
              </w:rPr>
            </w:pPr>
          </w:p>
          <w:p w14:paraId="594FEB73" w14:textId="7C5E1ED6" w:rsidR="00F36F37" w:rsidRPr="00182432" w:rsidRDefault="00F36F37" w:rsidP="002643CE">
            <w:pPr>
              <w:rPr>
                <w:rFonts w:ascii="Arial" w:hAnsi="Arial" w:cs="Arial"/>
                <w:color w:val="auto"/>
                <w:sz w:val="20"/>
                <w:szCs w:val="20"/>
                <w:lang w:val="lt-LT"/>
              </w:rPr>
            </w:pPr>
          </w:p>
        </w:tc>
      </w:tr>
      <w:tr w:rsidR="00182432" w:rsidRPr="006A5D93" w14:paraId="0DBD4631" w14:textId="77777777" w:rsidTr="43DE9F2C">
        <w:tc>
          <w:tcPr>
            <w:tcW w:w="567" w:type="dxa"/>
          </w:tcPr>
          <w:p w14:paraId="47476BD9" w14:textId="75E14494" w:rsidR="00F36F37"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15.</w:t>
            </w:r>
          </w:p>
        </w:tc>
        <w:tc>
          <w:tcPr>
            <w:tcW w:w="1843" w:type="dxa"/>
          </w:tcPr>
          <w:p w14:paraId="37F40389" w14:textId="77777777" w:rsidR="003F404C" w:rsidRPr="00182432" w:rsidRDefault="003F404C"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Sofa</w:t>
            </w:r>
          </w:p>
          <w:p w14:paraId="3A1C2581" w14:textId="77777777" w:rsidR="003F404C" w:rsidRPr="00182432" w:rsidRDefault="003F404C" w:rsidP="002643CE">
            <w:pPr>
              <w:jc w:val="both"/>
              <w:rPr>
                <w:rFonts w:ascii="Arial" w:hAnsi="Arial" w:cs="Arial"/>
                <w:color w:val="auto"/>
                <w:sz w:val="21"/>
                <w:szCs w:val="21"/>
                <w:lang w:val="lt-LT"/>
              </w:rPr>
            </w:pPr>
          </w:p>
          <w:p w14:paraId="0323BA46" w14:textId="69723B96" w:rsidR="00F01361" w:rsidRPr="00182432" w:rsidRDefault="003F404C"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S02.2</w:t>
            </w:r>
            <w:r w:rsidR="009C064E" w:rsidRPr="00182432">
              <w:rPr>
                <w:rFonts w:ascii="Arial" w:hAnsi="Arial" w:cs="Arial"/>
                <w:b/>
                <w:bCs/>
                <w:color w:val="auto"/>
                <w:sz w:val="21"/>
                <w:szCs w:val="21"/>
                <w:lang w:val="lt-LT"/>
              </w:rPr>
              <w:t xml:space="preserve"> </w:t>
            </w:r>
          </w:p>
          <w:p w14:paraId="03AD5258" w14:textId="77777777" w:rsidR="00F01361" w:rsidRPr="00182432" w:rsidRDefault="00F01361" w:rsidP="002643CE">
            <w:pPr>
              <w:rPr>
                <w:rFonts w:ascii="Arial" w:hAnsi="Arial" w:cs="Arial"/>
                <w:color w:val="auto"/>
                <w:sz w:val="21"/>
                <w:szCs w:val="21"/>
                <w:lang w:val="lt-LT"/>
              </w:rPr>
            </w:pPr>
          </w:p>
          <w:p w14:paraId="1A012E3D" w14:textId="5E95D1DF" w:rsidR="00F01361" w:rsidRPr="00182432" w:rsidRDefault="00F01361" w:rsidP="002643CE">
            <w:pPr>
              <w:rPr>
                <w:rFonts w:ascii="Arial" w:hAnsi="Arial" w:cs="Arial"/>
                <w:color w:val="auto"/>
                <w:sz w:val="21"/>
                <w:szCs w:val="21"/>
                <w:lang w:val="lt-LT"/>
              </w:rPr>
            </w:pPr>
          </w:p>
        </w:tc>
        <w:tc>
          <w:tcPr>
            <w:tcW w:w="8221" w:type="dxa"/>
          </w:tcPr>
          <w:p w14:paraId="7DFCBFFE" w14:textId="5206DC1C"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Matmenys: Ilgis (W) 1500 mm (+-</w:t>
            </w:r>
            <w:r w:rsidR="0004274F" w:rsidRPr="00182432">
              <w:rPr>
                <w:rFonts w:ascii="Arial" w:hAnsi="Arial" w:cs="Arial"/>
                <w:color w:val="auto"/>
                <w:sz w:val="21"/>
                <w:szCs w:val="21"/>
                <w:lang w:val="lt-LT"/>
              </w:rPr>
              <w:t>5</w:t>
            </w:r>
            <w:r w:rsidRPr="00182432">
              <w:rPr>
                <w:rFonts w:ascii="Arial" w:hAnsi="Arial" w:cs="Arial"/>
                <w:color w:val="auto"/>
                <w:sz w:val="21"/>
                <w:szCs w:val="21"/>
                <w:lang w:val="lt-LT"/>
              </w:rPr>
              <w:t>0mm), bendras gylis (D) ne mažiau nei  620 mm ir ne daugiau nei 7</w:t>
            </w:r>
            <w:r w:rsidR="0004274F" w:rsidRPr="00182432">
              <w:rPr>
                <w:rFonts w:ascii="Arial" w:hAnsi="Arial" w:cs="Arial"/>
                <w:color w:val="auto"/>
                <w:sz w:val="21"/>
                <w:szCs w:val="21"/>
                <w:lang w:val="lt-LT"/>
              </w:rPr>
              <w:t>5</w:t>
            </w:r>
            <w:r w:rsidRPr="00182432">
              <w:rPr>
                <w:rFonts w:ascii="Arial" w:hAnsi="Arial" w:cs="Arial"/>
                <w:color w:val="auto"/>
                <w:sz w:val="21"/>
                <w:szCs w:val="21"/>
                <w:lang w:val="lt-LT"/>
              </w:rPr>
              <w:t xml:space="preserve">0 mm, bendras aukštis (H) ne mažiau nei 770mm ir ne daugiau nei 1100mm. </w:t>
            </w:r>
          </w:p>
          <w:p w14:paraId="645E7738" w14:textId="77777777"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turi būti be porankių, su aukštu atlošu. </w:t>
            </w:r>
          </w:p>
          <w:p w14:paraId="17109A9B" w14:textId="77777777"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Sėdimosios dalies ir atlošo karkasas turi būti pagamintas iš lanksčios faneros, medienos arba lygiavertės medžiagos, naudojamos minkštasuolių gamyboje.</w:t>
            </w:r>
          </w:p>
          <w:p w14:paraId="7307D810" w14:textId="77777777"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Nugarai atremti skirta atlošo dalis turi užtikrinti patogų sėdėjimą.</w:t>
            </w:r>
          </w:p>
          <w:p w14:paraId="0EF8E104" w14:textId="77777777"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iš visų pusių aptrauktas audiniu. </w:t>
            </w:r>
          </w:p>
          <w:p w14:paraId="7CDD0C06" w14:textId="77777777"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 </w:t>
            </w:r>
            <w:r w:rsidRPr="00182432">
              <w:rPr>
                <w:rFonts w:ascii="Arial" w:hAnsi="Arial" w:cs="Arial"/>
                <w:i/>
                <w:iCs/>
                <w:color w:val="auto"/>
                <w:sz w:val="21"/>
                <w:szCs w:val="21"/>
                <w:lang w:val="lt-LT"/>
              </w:rPr>
              <w:t>Pateikti dokumentus, įrodančius gaminio atitikimą keliamiems reikalavimams.</w:t>
            </w:r>
          </w:p>
          <w:p w14:paraId="62A965DB" w14:textId="2D54ACBE" w:rsidR="0093244F" w:rsidRPr="00182432" w:rsidRDefault="00AA1C1C" w:rsidP="002643CE">
            <w:pPr>
              <w:pStyle w:val="ListParagraph"/>
              <w:numPr>
                <w:ilvl w:val="0"/>
                <w:numId w:val="3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10 audinio spalvų, įskaitant raudoną bei pilką atspalvius </w:t>
            </w:r>
            <w:r w:rsidR="0093244F" w:rsidRPr="00182432">
              <w:rPr>
                <w:rFonts w:ascii="Arial" w:hAnsi="Arial" w:cs="Arial"/>
                <w:i/>
                <w:iCs/>
                <w:color w:val="auto"/>
                <w:sz w:val="20"/>
                <w:szCs w:val="20"/>
                <w:lang w:val="lt-LT"/>
              </w:rPr>
              <w:t>(sutarties vykdymo metu  tiekėjas turės pateikti siūlomas audinio spalvas: nuotraukas ir/ar nukreipimą į tiekėjo/gamintojo internetiniame puslapyje esantį spalvų katalogą).</w:t>
            </w:r>
          </w:p>
          <w:p w14:paraId="29C8E2AB" w14:textId="17B55D3A"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turi būti ant metalinio rėmo ir turi turėti metalines, milteliniu būdu juoda spalva dažytas kojeles. </w:t>
            </w:r>
          </w:p>
          <w:p w14:paraId="1AAC8E1E" w14:textId="77777777"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 metalinės detalės turi būti dažytos milteliniu būdu ta pačia spalva. </w:t>
            </w:r>
          </w:p>
          <w:p w14:paraId="68D4E020" w14:textId="77777777"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w:t>
            </w:r>
            <w:proofErr w:type="spellStart"/>
            <w:r w:rsidRPr="00182432">
              <w:rPr>
                <w:rFonts w:ascii="Arial" w:hAnsi="Arial" w:cs="Arial"/>
                <w:color w:val="auto"/>
                <w:sz w:val="21"/>
                <w:szCs w:val="21"/>
                <w:lang w:val="lt-LT"/>
              </w:rPr>
              <w:t>padukus</w:t>
            </w:r>
            <w:proofErr w:type="spellEnd"/>
            <w:r w:rsidRPr="00182432">
              <w:rPr>
                <w:rFonts w:ascii="Arial" w:hAnsi="Arial" w:cs="Arial"/>
                <w:color w:val="auto"/>
                <w:sz w:val="21"/>
                <w:szCs w:val="21"/>
                <w:lang w:val="lt-LT"/>
              </w:rPr>
              <w:t xml:space="preserve"> apsaugai nuo grindų subraižymo.</w:t>
            </w:r>
          </w:p>
          <w:p w14:paraId="49A7138D" w14:textId="6C5B9939" w:rsidR="00F01361" w:rsidRPr="00182432" w:rsidRDefault="00F01361"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3A579BCC" w14:textId="4DB59737" w:rsidR="00F36F37" w:rsidRPr="00182432" w:rsidRDefault="00AB1F87" w:rsidP="002643CE">
            <w:pPr>
              <w:pStyle w:val="ListParagraph"/>
              <w:numPr>
                <w:ilvl w:val="0"/>
                <w:numId w:val="35"/>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445C4C83" w14:textId="77777777" w:rsidR="00F36F37" w:rsidRPr="00182432" w:rsidRDefault="00F36F37" w:rsidP="002643CE">
            <w:pPr>
              <w:rPr>
                <w:rFonts w:ascii="Arial" w:hAnsi="Arial" w:cs="Arial"/>
                <w:noProof/>
                <w:color w:val="auto"/>
                <w:sz w:val="20"/>
                <w:szCs w:val="20"/>
                <w:lang w:val="lt-LT"/>
              </w:rPr>
            </w:pPr>
          </w:p>
          <w:p w14:paraId="61769FCF" w14:textId="77777777" w:rsidR="00F36F37" w:rsidRPr="00182432" w:rsidRDefault="00F01361" w:rsidP="002643CE">
            <w:pPr>
              <w:jc w:val="cente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49A7D0D7" wp14:editId="0F19FC06">
                  <wp:extent cx="1372271" cy="1113155"/>
                  <wp:effectExtent l="0" t="0" r="0" b="0"/>
                  <wp:docPr id="26" name="Picture 60">
                    <a:extLst xmlns:a="http://schemas.openxmlformats.org/drawingml/2006/main">
                      <a:ext uri="{FF2B5EF4-FFF2-40B4-BE49-F238E27FC236}">
                        <a16:creationId xmlns:a16="http://schemas.microsoft.com/office/drawing/2014/main" id="{D5FEE34C-888F-704B-973B-1A9E802ABD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0">
                            <a:extLst>
                              <a:ext uri="{FF2B5EF4-FFF2-40B4-BE49-F238E27FC236}">
                                <a16:creationId xmlns:a16="http://schemas.microsoft.com/office/drawing/2014/main" id="{D5FEE34C-888F-704B-973B-1A9E802ABDEC}"/>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76136" cy="1116290"/>
                          </a:xfrm>
                          <a:prstGeom prst="rect">
                            <a:avLst/>
                          </a:prstGeom>
                        </pic:spPr>
                      </pic:pic>
                    </a:graphicData>
                  </a:graphic>
                </wp:inline>
              </w:drawing>
            </w:r>
          </w:p>
          <w:p w14:paraId="1EDDB4B3"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A69EB1A"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C6D2781"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4E00BF72" w14:textId="46C07C8A" w:rsidR="007E77ED" w:rsidRPr="00182432" w:rsidRDefault="007E77ED" w:rsidP="002643CE">
            <w:pPr>
              <w:rPr>
                <w:rFonts w:ascii="Arial" w:hAnsi="Arial" w:cs="Arial"/>
                <w:color w:val="auto"/>
                <w:sz w:val="20"/>
                <w:szCs w:val="20"/>
                <w:lang w:val="lt-LT"/>
              </w:rPr>
            </w:pPr>
          </w:p>
        </w:tc>
      </w:tr>
      <w:tr w:rsidR="00182432" w:rsidRPr="006A5D93" w14:paraId="155BC64C" w14:textId="77777777" w:rsidTr="43DE9F2C">
        <w:tc>
          <w:tcPr>
            <w:tcW w:w="567" w:type="dxa"/>
          </w:tcPr>
          <w:p w14:paraId="102592F3" w14:textId="3FF62DBB" w:rsidR="00F36F37"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16.</w:t>
            </w:r>
          </w:p>
        </w:tc>
        <w:tc>
          <w:tcPr>
            <w:tcW w:w="1843" w:type="dxa"/>
          </w:tcPr>
          <w:p w14:paraId="7CAC711F" w14:textId="77777777" w:rsidR="001D455F" w:rsidRPr="00182432" w:rsidRDefault="001D455F" w:rsidP="002643CE">
            <w:pPr>
              <w:rPr>
                <w:rFonts w:ascii="Arial" w:hAnsi="Arial" w:cs="Arial"/>
                <w:b/>
                <w:bCs/>
                <w:color w:val="auto"/>
                <w:sz w:val="21"/>
                <w:szCs w:val="21"/>
                <w:lang w:val="lt-LT"/>
              </w:rPr>
            </w:pPr>
            <w:r w:rsidRPr="00182432">
              <w:rPr>
                <w:rFonts w:ascii="Arial" w:hAnsi="Arial" w:cs="Arial"/>
                <w:b/>
                <w:bCs/>
                <w:color w:val="auto"/>
                <w:sz w:val="21"/>
                <w:szCs w:val="21"/>
                <w:lang w:val="lt-LT"/>
              </w:rPr>
              <w:t>Sofa</w:t>
            </w:r>
          </w:p>
          <w:p w14:paraId="7E7CB7C8" w14:textId="77777777" w:rsidR="001D455F" w:rsidRPr="00182432" w:rsidRDefault="001D455F" w:rsidP="002643CE">
            <w:pPr>
              <w:rPr>
                <w:rFonts w:ascii="Arial" w:hAnsi="Arial" w:cs="Arial"/>
                <w:color w:val="auto"/>
                <w:sz w:val="21"/>
                <w:szCs w:val="21"/>
                <w:lang w:val="lt-LT"/>
              </w:rPr>
            </w:pPr>
          </w:p>
          <w:p w14:paraId="11A367E0" w14:textId="5732B642" w:rsidR="001D455F" w:rsidRPr="00182432" w:rsidRDefault="001D455F" w:rsidP="002643CE">
            <w:pPr>
              <w:rPr>
                <w:rFonts w:ascii="Arial" w:hAnsi="Arial" w:cs="Arial"/>
                <w:color w:val="auto"/>
                <w:sz w:val="21"/>
                <w:szCs w:val="21"/>
                <w:lang w:val="lt-LT"/>
              </w:rPr>
            </w:pPr>
            <w:r w:rsidRPr="00182432">
              <w:rPr>
                <w:rFonts w:ascii="Arial" w:hAnsi="Arial" w:cs="Arial"/>
                <w:color w:val="auto"/>
                <w:sz w:val="21"/>
                <w:szCs w:val="21"/>
                <w:lang w:val="lt-LT"/>
              </w:rPr>
              <w:t>S02.</w:t>
            </w:r>
            <w:r w:rsidR="00AC37A9" w:rsidRPr="00182432">
              <w:rPr>
                <w:rFonts w:ascii="Arial" w:hAnsi="Arial" w:cs="Arial"/>
                <w:color w:val="auto"/>
                <w:sz w:val="21"/>
                <w:szCs w:val="21"/>
                <w:lang w:val="lt-LT"/>
              </w:rPr>
              <w:t>3</w:t>
            </w:r>
          </w:p>
          <w:p w14:paraId="44D4A55C" w14:textId="77777777" w:rsidR="001D455F" w:rsidRPr="00182432" w:rsidRDefault="001D455F" w:rsidP="002643CE">
            <w:pPr>
              <w:rPr>
                <w:rFonts w:ascii="Arial" w:hAnsi="Arial" w:cs="Arial"/>
                <w:color w:val="auto"/>
                <w:sz w:val="21"/>
                <w:szCs w:val="21"/>
                <w:lang w:val="lt-LT"/>
              </w:rPr>
            </w:pPr>
          </w:p>
          <w:p w14:paraId="0C832057" w14:textId="582E6E56" w:rsidR="00F36F37" w:rsidRPr="00182432" w:rsidRDefault="00F36F37" w:rsidP="002643CE">
            <w:pPr>
              <w:rPr>
                <w:rFonts w:ascii="Arial" w:hAnsi="Arial" w:cs="Arial"/>
                <w:color w:val="auto"/>
                <w:sz w:val="21"/>
                <w:szCs w:val="21"/>
                <w:lang w:val="lt-LT"/>
              </w:rPr>
            </w:pPr>
          </w:p>
        </w:tc>
        <w:tc>
          <w:tcPr>
            <w:tcW w:w="8221" w:type="dxa"/>
          </w:tcPr>
          <w:p w14:paraId="11549E3D" w14:textId="6300BA84"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Matmenys: Ilgis (W) 1467 mm (+-</w:t>
            </w:r>
            <w:r w:rsidR="0004274F" w:rsidRPr="00182432">
              <w:rPr>
                <w:rFonts w:ascii="Arial" w:hAnsi="Arial" w:cs="Arial"/>
                <w:color w:val="auto"/>
                <w:sz w:val="21"/>
                <w:szCs w:val="21"/>
                <w:lang w:val="lt-LT"/>
              </w:rPr>
              <w:t>5</w:t>
            </w:r>
            <w:r w:rsidRPr="00182432">
              <w:rPr>
                <w:rFonts w:ascii="Arial" w:hAnsi="Arial" w:cs="Arial"/>
                <w:color w:val="auto"/>
                <w:sz w:val="21"/>
                <w:szCs w:val="21"/>
                <w:lang w:val="lt-LT"/>
              </w:rPr>
              <w:t>0mm), bendras gylis (D) ne mažiau nei  620 mm ir ne daugiau nei 7</w:t>
            </w:r>
            <w:r w:rsidR="0004274F" w:rsidRPr="00182432">
              <w:rPr>
                <w:rFonts w:ascii="Arial" w:hAnsi="Arial" w:cs="Arial"/>
                <w:color w:val="auto"/>
                <w:sz w:val="21"/>
                <w:szCs w:val="21"/>
                <w:lang w:val="lt-LT"/>
              </w:rPr>
              <w:t>5</w:t>
            </w:r>
            <w:r w:rsidRPr="00182432">
              <w:rPr>
                <w:rFonts w:ascii="Arial" w:hAnsi="Arial" w:cs="Arial"/>
                <w:color w:val="auto"/>
                <w:sz w:val="21"/>
                <w:szCs w:val="21"/>
                <w:lang w:val="lt-LT"/>
              </w:rPr>
              <w:t xml:space="preserve">0 mm, bendras aukštis (H) ne mažiau nei 770mm ir ne daugiau nei 1100mm. </w:t>
            </w:r>
          </w:p>
          <w:p w14:paraId="76474C2B" w14:textId="77777777"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turi būti be porankių, su aukštu atlošu. </w:t>
            </w:r>
          </w:p>
          <w:p w14:paraId="28420ECD" w14:textId="77777777"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Sėdimosios dalies ir atlošo karkasas turi būti pagamintas iš lanksčios faneros, medienos arba lygiavertės medžiagos, naudojamos minkštasuolių gamyboje.</w:t>
            </w:r>
          </w:p>
          <w:p w14:paraId="093E87A6" w14:textId="77777777"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Nugarai atremti skirta atlošo dalis turi užtikrinti patogų sėdėjimą.</w:t>
            </w:r>
          </w:p>
          <w:p w14:paraId="3EE68F1F" w14:textId="77777777"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iš visų pusių aptrauktas audiniu. </w:t>
            </w:r>
          </w:p>
          <w:p w14:paraId="2E0D6B5C" w14:textId="77777777"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 </w:t>
            </w:r>
            <w:r w:rsidRPr="00182432">
              <w:rPr>
                <w:rFonts w:ascii="Arial" w:hAnsi="Arial" w:cs="Arial"/>
                <w:i/>
                <w:iCs/>
                <w:color w:val="auto"/>
                <w:sz w:val="21"/>
                <w:szCs w:val="21"/>
                <w:lang w:val="lt-LT"/>
              </w:rPr>
              <w:t>Pateikti dokumentus, įrodančius gaminio atitikimą keliamiems reikalavimams.</w:t>
            </w:r>
          </w:p>
          <w:p w14:paraId="54CECC74" w14:textId="798686B5" w:rsidR="00B47F4F" w:rsidRPr="00182432" w:rsidRDefault="00AA1C1C" w:rsidP="002643CE">
            <w:pPr>
              <w:pStyle w:val="ListParagraph"/>
              <w:numPr>
                <w:ilvl w:val="0"/>
                <w:numId w:val="3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10 audinio spalvų, įskaitant raudoną bei pilką atspalvius </w:t>
            </w:r>
            <w:r w:rsidR="00B47F4F" w:rsidRPr="00182432">
              <w:rPr>
                <w:rFonts w:ascii="Arial" w:hAnsi="Arial" w:cs="Arial"/>
                <w:i/>
                <w:iCs/>
                <w:color w:val="auto"/>
                <w:sz w:val="20"/>
                <w:szCs w:val="20"/>
                <w:lang w:val="lt-LT"/>
              </w:rPr>
              <w:t>(sutarties vykdymo metu  tiekėjas turės pateikti siūlomas audinio spalvas: nuotraukas ir/ar nukreipimą į tiekėjo/gamintojo internetiniame puslapyje esantį spalvų katalogą).</w:t>
            </w:r>
          </w:p>
          <w:p w14:paraId="582E93DC" w14:textId="1C866924"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turi būti ant metalinio rėmo ir turi turėti metalines, milteliniu būdu juoda spalva dažytas kojeles. </w:t>
            </w:r>
          </w:p>
          <w:p w14:paraId="0DEB34B8" w14:textId="77777777"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 metalinės detalės turi būti dažytos milteliniu būdu ta pačia spalva. </w:t>
            </w:r>
          </w:p>
          <w:p w14:paraId="13522980" w14:textId="77777777"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w:t>
            </w:r>
            <w:proofErr w:type="spellStart"/>
            <w:r w:rsidRPr="00182432">
              <w:rPr>
                <w:rFonts w:ascii="Arial" w:hAnsi="Arial" w:cs="Arial"/>
                <w:color w:val="auto"/>
                <w:sz w:val="21"/>
                <w:szCs w:val="21"/>
                <w:lang w:val="lt-LT"/>
              </w:rPr>
              <w:t>padukus</w:t>
            </w:r>
            <w:proofErr w:type="spellEnd"/>
            <w:r w:rsidRPr="00182432">
              <w:rPr>
                <w:rFonts w:ascii="Arial" w:hAnsi="Arial" w:cs="Arial"/>
                <w:color w:val="auto"/>
                <w:sz w:val="21"/>
                <w:szCs w:val="21"/>
                <w:lang w:val="lt-LT"/>
              </w:rPr>
              <w:t xml:space="preserve"> apsaugai nuo grindų subraižymo.</w:t>
            </w:r>
          </w:p>
          <w:p w14:paraId="520EBEE2" w14:textId="419D1256" w:rsidR="001D455F" w:rsidRPr="00182432" w:rsidRDefault="001D455F"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1D7C5597" w14:textId="35507678" w:rsidR="00F36F37" w:rsidRPr="00182432" w:rsidRDefault="00AB1F87" w:rsidP="002643CE">
            <w:pPr>
              <w:pStyle w:val="ListParagraph"/>
              <w:numPr>
                <w:ilvl w:val="0"/>
                <w:numId w:val="37"/>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76475B44" w14:textId="77777777" w:rsidR="00F36F37" w:rsidRPr="00182432" w:rsidRDefault="004D1E46"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2E14CEC8" wp14:editId="29F036C5">
                  <wp:extent cx="1494629" cy="1215843"/>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9662" cy="1219938"/>
                          </a:xfrm>
                          <a:prstGeom prst="rect">
                            <a:avLst/>
                          </a:prstGeom>
                          <a:noFill/>
                        </pic:spPr>
                      </pic:pic>
                    </a:graphicData>
                  </a:graphic>
                </wp:inline>
              </w:drawing>
            </w:r>
          </w:p>
          <w:p w14:paraId="0191CD72"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51833214"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12514CA"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45EC4D3C" w14:textId="325EB4B5" w:rsidR="007E77ED" w:rsidRPr="00182432" w:rsidRDefault="007E77ED" w:rsidP="002643CE">
            <w:pPr>
              <w:rPr>
                <w:rFonts w:ascii="Arial" w:hAnsi="Arial" w:cs="Arial"/>
                <w:color w:val="auto"/>
                <w:sz w:val="20"/>
                <w:szCs w:val="20"/>
                <w:lang w:val="lt-LT"/>
              </w:rPr>
            </w:pPr>
          </w:p>
        </w:tc>
      </w:tr>
      <w:tr w:rsidR="00182432" w:rsidRPr="006A5D93" w14:paraId="71B85DBE" w14:textId="77777777" w:rsidTr="43DE9F2C">
        <w:tc>
          <w:tcPr>
            <w:tcW w:w="567" w:type="dxa"/>
          </w:tcPr>
          <w:p w14:paraId="7EE6C33D" w14:textId="0E02D771" w:rsidR="00F36F37" w:rsidRPr="00182432" w:rsidRDefault="00E80968" w:rsidP="002643CE">
            <w:pPr>
              <w:rPr>
                <w:rFonts w:ascii="Arial" w:hAnsi="Arial" w:cs="Arial"/>
                <w:b/>
                <w:bCs/>
                <w:color w:val="auto"/>
                <w:sz w:val="21"/>
                <w:szCs w:val="21"/>
                <w:lang w:val="lt-LT"/>
              </w:rPr>
            </w:pPr>
            <w:bookmarkStart w:id="4" w:name="_Hlk72921763"/>
            <w:r w:rsidRPr="00182432">
              <w:rPr>
                <w:rFonts w:ascii="Arial" w:hAnsi="Arial" w:cs="Arial"/>
                <w:b/>
                <w:bCs/>
                <w:color w:val="auto"/>
                <w:sz w:val="21"/>
                <w:szCs w:val="21"/>
                <w:lang w:val="lt-LT"/>
              </w:rPr>
              <w:lastRenderedPageBreak/>
              <w:t>17.</w:t>
            </w:r>
          </w:p>
        </w:tc>
        <w:tc>
          <w:tcPr>
            <w:tcW w:w="1843" w:type="dxa"/>
          </w:tcPr>
          <w:p w14:paraId="42AD14C3" w14:textId="77777777" w:rsidR="00F36F37" w:rsidRPr="00182432" w:rsidRDefault="00E155C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Lauko kėdė</w:t>
            </w:r>
          </w:p>
          <w:p w14:paraId="43E6F85A" w14:textId="77777777" w:rsidR="00E155CB" w:rsidRPr="00182432" w:rsidRDefault="00E155CB" w:rsidP="002643CE">
            <w:pPr>
              <w:jc w:val="both"/>
              <w:rPr>
                <w:rFonts w:ascii="Arial" w:hAnsi="Arial" w:cs="Arial"/>
                <w:color w:val="auto"/>
                <w:sz w:val="21"/>
                <w:szCs w:val="21"/>
                <w:lang w:val="lt-LT"/>
              </w:rPr>
            </w:pPr>
          </w:p>
          <w:p w14:paraId="57192B66" w14:textId="77777777" w:rsidR="00E155CB" w:rsidRPr="00182432" w:rsidRDefault="00E155CB" w:rsidP="002643CE">
            <w:pPr>
              <w:jc w:val="both"/>
              <w:rPr>
                <w:rFonts w:ascii="Arial" w:hAnsi="Arial" w:cs="Arial"/>
                <w:color w:val="auto"/>
                <w:sz w:val="21"/>
                <w:szCs w:val="21"/>
                <w:lang w:val="lt-LT"/>
              </w:rPr>
            </w:pPr>
            <w:r w:rsidRPr="00182432">
              <w:rPr>
                <w:rFonts w:ascii="Arial" w:hAnsi="Arial" w:cs="Arial"/>
                <w:color w:val="auto"/>
                <w:sz w:val="21"/>
                <w:szCs w:val="21"/>
                <w:lang w:val="lt-LT"/>
              </w:rPr>
              <w:t>K14</w:t>
            </w:r>
          </w:p>
          <w:p w14:paraId="2E4B7BFC" w14:textId="77777777" w:rsidR="00A70D0D" w:rsidRPr="00182432" w:rsidRDefault="00A70D0D" w:rsidP="002643CE">
            <w:pPr>
              <w:rPr>
                <w:rFonts w:ascii="Arial" w:hAnsi="Arial" w:cs="Arial"/>
                <w:color w:val="auto"/>
                <w:sz w:val="21"/>
                <w:szCs w:val="21"/>
                <w:lang w:val="lt-LT"/>
              </w:rPr>
            </w:pPr>
          </w:p>
          <w:p w14:paraId="56865328" w14:textId="170322D9" w:rsidR="00A70D0D" w:rsidRPr="00182432" w:rsidRDefault="00A70D0D" w:rsidP="002643CE">
            <w:pPr>
              <w:rPr>
                <w:rFonts w:ascii="Arial" w:hAnsi="Arial" w:cs="Arial"/>
                <w:color w:val="auto"/>
                <w:sz w:val="21"/>
                <w:szCs w:val="21"/>
                <w:lang w:val="lt-LT"/>
              </w:rPr>
            </w:pPr>
          </w:p>
          <w:p w14:paraId="75DD07B9" w14:textId="20E04366" w:rsidR="00A70D0D" w:rsidRPr="00182432" w:rsidRDefault="00A70D0D" w:rsidP="002643CE">
            <w:pPr>
              <w:rPr>
                <w:rFonts w:ascii="Arial" w:hAnsi="Arial" w:cs="Arial"/>
                <w:color w:val="auto"/>
                <w:sz w:val="21"/>
                <w:szCs w:val="21"/>
                <w:lang w:val="lt-LT"/>
              </w:rPr>
            </w:pPr>
          </w:p>
        </w:tc>
        <w:tc>
          <w:tcPr>
            <w:tcW w:w="8221" w:type="dxa"/>
          </w:tcPr>
          <w:p w14:paraId="03C269A9" w14:textId="51AAD02F" w:rsidR="00E155CB" w:rsidRPr="00182432" w:rsidRDefault="00E155CB"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Matmenys: bendras plotis (W) 580 mm, bendras gylis (D) 610mm, bendras gaminio aukštis (H) 810 mm</w:t>
            </w:r>
            <w:r w:rsidR="000B5226" w:rsidRPr="00182432">
              <w:rPr>
                <w:rFonts w:ascii="Arial" w:hAnsi="Arial" w:cs="Arial"/>
                <w:color w:val="auto"/>
                <w:sz w:val="21"/>
                <w:szCs w:val="21"/>
                <w:lang w:val="lt-LT"/>
              </w:rPr>
              <w:t>. Matmenų galima paklaida +-</w:t>
            </w:r>
            <w:r w:rsidR="00C14984" w:rsidRPr="00182432">
              <w:rPr>
                <w:rFonts w:ascii="Arial" w:hAnsi="Arial" w:cs="Arial"/>
                <w:color w:val="auto"/>
                <w:sz w:val="21"/>
                <w:szCs w:val="21"/>
                <w:lang w:val="lt-LT"/>
              </w:rPr>
              <w:t>10</w:t>
            </w:r>
            <w:r w:rsidR="000B5226" w:rsidRPr="00182432">
              <w:rPr>
                <w:rFonts w:ascii="Arial" w:hAnsi="Arial" w:cs="Arial"/>
                <w:color w:val="auto"/>
                <w:sz w:val="21"/>
                <w:szCs w:val="21"/>
                <w:lang w:val="lt-LT"/>
              </w:rPr>
              <w:t>0mm.</w:t>
            </w:r>
          </w:p>
          <w:p w14:paraId="5BA06677" w14:textId="2F9510CB" w:rsidR="00A70D0D" w:rsidRPr="00182432" w:rsidRDefault="00E155CB"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Kėdė turi būti su metaliniais porankiais.</w:t>
            </w:r>
          </w:p>
          <w:p w14:paraId="1A58137F" w14:textId="784591FD" w:rsidR="00A70D0D" w:rsidRPr="00182432" w:rsidRDefault="00E155CB"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 xml:space="preserve">Kėdės bazė/rėmas </w:t>
            </w:r>
            <w:r w:rsidR="000B5226" w:rsidRPr="00182432">
              <w:rPr>
                <w:rFonts w:ascii="Arial" w:hAnsi="Arial" w:cs="Arial"/>
                <w:color w:val="auto"/>
                <w:sz w:val="21"/>
                <w:szCs w:val="21"/>
                <w:lang w:val="lt-LT"/>
              </w:rPr>
              <w:t xml:space="preserve">milteliniu būdu dažytas juoda spalva </w:t>
            </w:r>
            <w:r w:rsidR="00BC69C7" w:rsidRPr="00182432">
              <w:rPr>
                <w:rFonts w:ascii="Arial" w:hAnsi="Arial" w:cs="Arial"/>
                <w:color w:val="auto"/>
                <w:sz w:val="21"/>
                <w:szCs w:val="21"/>
                <w:lang w:val="lt-LT"/>
              </w:rPr>
              <w:t>metalas</w:t>
            </w:r>
            <w:r w:rsidR="00E2781F" w:rsidRPr="00182432">
              <w:rPr>
                <w:rFonts w:ascii="Arial" w:hAnsi="Arial" w:cs="Arial"/>
                <w:color w:val="auto"/>
                <w:sz w:val="21"/>
                <w:szCs w:val="21"/>
                <w:lang w:val="lt-LT"/>
              </w:rPr>
              <w:t xml:space="preserve"> arba lygiavertė medžiaga.</w:t>
            </w:r>
          </w:p>
          <w:p w14:paraId="528E332E" w14:textId="415A070E" w:rsidR="00A70D0D" w:rsidRPr="00182432" w:rsidRDefault="00A70D0D"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Sėdynė ir nugara</w:t>
            </w:r>
            <w:r w:rsidR="001E73EB" w:rsidRPr="00182432">
              <w:rPr>
                <w:rFonts w:ascii="Arial" w:hAnsi="Arial" w:cs="Arial"/>
                <w:color w:val="auto"/>
                <w:sz w:val="21"/>
                <w:szCs w:val="21"/>
                <w:lang w:val="lt-LT"/>
              </w:rPr>
              <w:t xml:space="preserve"> pagaminta iš metalo</w:t>
            </w:r>
            <w:r w:rsidR="00E2781F" w:rsidRPr="00182432">
              <w:rPr>
                <w:rFonts w:ascii="Arial" w:hAnsi="Arial" w:cs="Arial"/>
                <w:color w:val="auto"/>
                <w:sz w:val="21"/>
                <w:szCs w:val="21"/>
                <w:lang w:val="lt-LT"/>
              </w:rPr>
              <w:t>.</w:t>
            </w:r>
          </w:p>
          <w:p w14:paraId="781440BC" w14:textId="4D71C866" w:rsidR="00A70D0D" w:rsidRPr="00182432" w:rsidRDefault="00E2781F"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Kėdė turi būti atspari</w:t>
            </w:r>
            <w:r w:rsidR="00A70D0D" w:rsidRPr="00182432">
              <w:rPr>
                <w:rFonts w:ascii="Arial" w:hAnsi="Arial" w:cs="Arial"/>
                <w:color w:val="auto"/>
                <w:sz w:val="21"/>
                <w:szCs w:val="21"/>
                <w:lang w:val="lt-LT"/>
              </w:rPr>
              <w:t xml:space="preserve"> oro sąlygoms.</w:t>
            </w:r>
          </w:p>
          <w:p w14:paraId="31FCE852" w14:textId="77777777" w:rsidR="00E155CB" w:rsidRPr="00182432" w:rsidRDefault="00E155CB"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Kėdė ant metalinių keturių kojelių, kaip pavaizduota nuotraukoje, dažyto milteliniu būdu juoda spalva.</w:t>
            </w:r>
          </w:p>
          <w:p w14:paraId="4E695FDD" w14:textId="29D5F4D4" w:rsidR="00E155CB" w:rsidRPr="00182432" w:rsidRDefault="00E155CB"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Kojos stabilios konstrukcijos.</w:t>
            </w:r>
          </w:p>
          <w:p w14:paraId="05ED8395" w14:textId="750A6D9D" w:rsidR="00A70D0D" w:rsidRPr="00182432" w:rsidRDefault="00A70D0D"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Kėdė turi būti pritaikyta naudoti lauke.</w:t>
            </w:r>
          </w:p>
          <w:p w14:paraId="2C1C2436" w14:textId="4EA5EEFA" w:rsidR="00AB1F87" w:rsidRPr="00182432" w:rsidRDefault="00AB1F87" w:rsidP="002643CE">
            <w:pPr>
              <w:pStyle w:val="ListParagraph"/>
              <w:numPr>
                <w:ilvl w:val="0"/>
                <w:numId w:val="38"/>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p w14:paraId="3B7E3B1E" w14:textId="0F852ECD" w:rsidR="00F36F37" w:rsidRPr="00182432" w:rsidRDefault="00F36F37" w:rsidP="002643CE">
            <w:pPr>
              <w:pStyle w:val="ListParagraph"/>
              <w:ind w:left="360"/>
              <w:jc w:val="both"/>
              <w:rPr>
                <w:rFonts w:ascii="Arial" w:hAnsi="Arial" w:cs="Arial"/>
                <w:color w:val="auto"/>
                <w:sz w:val="21"/>
                <w:szCs w:val="21"/>
                <w:lang w:val="lt-LT"/>
              </w:rPr>
            </w:pPr>
          </w:p>
        </w:tc>
        <w:tc>
          <w:tcPr>
            <w:tcW w:w="3402" w:type="dxa"/>
          </w:tcPr>
          <w:p w14:paraId="5D8258D2" w14:textId="7CE1932C" w:rsidR="004D1E46" w:rsidRPr="00182432" w:rsidRDefault="004D1E46" w:rsidP="002643CE">
            <w:pPr>
              <w:rPr>
                <w:rFonts w:ascii="Arial" w:hAnsi="Arial" w:cs="Arial"/>
                <w:color w:val="auto"/>
                <w:sz w:val="20"/>
                <w:szCs w:val="20"/>
                <w:lang w:val="lt-LT"/>
              </w:rPr>
            </w:pPr>
          </w:p>
          <w:p w14:paraId="27C161AE" w14:textId="6FB05C24" w:rsidR="004D1E46" w:rsidRPr="00182432" w:rsidRDefault="000B5226"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36FBA48E" wp14:editId="10E1F52F">
                  <wp:extent cx="881170" cy="106045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903582" cy="1087422"/>
                          </a:xfrm>
                          <a:prstGeom prst="rect">
                            <a:avLst/>
                          </a:prstGeom>
                        </pic:spPr>
                      </pic:pic>
                    </a:graphicData>
                  </a:graphic>
                </wp:inline>
              </w:drawing>
            </w:r>
          </w:p>
          <w:p w14:paraId="5BCBD267" w14:textId="2A7A8C32" w:rsidR="00926C0C" w:rsidRPr="00182432" w:rsidRDefault="00926C0C"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66F0E6D9" wp14:editId="555F5E3A">
                  <wp:extent cx="1238250" cy="63208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44149" cy="635100"/>
                          </a:xfrm>
                          <a:prstGeom prst="rect">
                            <a:avLst/>
                          </a:prstGeom>
                          <a:noFill/>
                        </pic:spPr>
                      </pic:pic>
                    </a:graphicData>
                  </a:graphic>
                </wp:inline>
              </w:drawing>
            </w:r>
          </w:p>
          <w:p w14:paraId="53BAD838"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205C70B"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5875008" w14:textId="5A0C2E05" w:rsidR="006A7B3C" w:rsidRPr="00182432" w:rsidRDefault="007E77ED" w:rsidP="00205632">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4AED1ED" w14:textId="024E6BB9" w:rsidR="006A7B3C" w:rsidRPr="00182432" w:rsidRDefault="006A7B3C" w:rsidP="002643CE">
            <w:pPr>
              <w:rPr>
                <w:rFonts w:ascii="Arial" w:hAnsi="Arial" w:cs="Arial"/>
                <w:color w:val="auto"/>
                <w:sz w:val="20"/>
                <w:szCs w:val="20"/>
                <w:lang w:val="lt-LT"/>
              </w:rPr>
            </w:pPr>
          </w:p>
        </w:tc>
      </w:tr>
      <w:bookmarkEnd w:id="1"/>
      <w:bookmarkEnd w:id="4"/>
      <w:tr w:rsidR="00182432" w:rsidRPr="006A5D93" w14:paraId="42FDA49B" w14:textId="77777777" w:rsidTr="43DE9F2C">
        <w:tc>
          <w:tcPr>
            <w:tcW w:w="567" w:type="dxa"/>
          </w:tcPr>
          <w:p w14:paraId="4070438E" w14:textId="2A21C591" w:rsidR="004D1E46" w:rsidRPr="00182432" w:rsidRDefault="00E80968" w:rsidP="002643CE">
            <w:pPr>
              <w:rPr>
                <w:rFonts w:ascii="Arial" w:hAnsi="Arial" w:cs="Arial"/>
                <w:b/>
                <w:bCs/>
                <w:color w:val="auto"/>
                <w:sz w:val="21"/>
                <w:szCs w:val="21"/>
                <w:lang w:val="lt-LT"/>
              </w:rPr>
            </w:pPr>
            <w:r w:rsidRPr="00182432">
              <w:rPr>
                <w:rFonts w:ascii="Arial" w:hAnsi="Arial" w:cs="Arial"/>
                <w:b/>
                <w:bCs/>
                <w:color w:val="auto"/>
                <w:sz w:val="21"/>
                <w:szCs w:val="21"/>
                <w:lang w:val="lt-LT"/>
              </w:rPr>
              <w:t>18.</w:t>
            </w:r>
          </w:p>
        </w:tc>
        <w:tc>
          <w:tcPr>
            <w:tcW w:w="1843" w:type="dxa"/>
          </w:tcPr>
          <w:p w14:paraId="07C633EB" w14:textId="4A1C2971" w:rsidR="004D1E46" w:rsidRPr="00182432" w:rsidRDefault="00E2781F"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Lauko staliukas</w:t>
            </w:r>
          </w:p>
          <w:p w14:paraId="356EA5F3" w14:textId="7E838BA2" w:rsidR="00926C0C" w:rsidRPr="00182432" w:rsidRDefault="00926C0C" w:rsidP="002643CE">
            <w:pPr>
              <w:jc w:val="both"/>
              <w:rPr>
                <w:rFonts w:ascii="Arial" w:hAnsi="Arial" w:cs="Arial"/>
                <w:b/>
                <w:bCs/>
                <w:color w:val="auto"/>
                <w:sz w:val="21"/>
                <w:szCs w:val="21"/>
                <w:lang w:val="lt-LT"/>
              </w:rPr>
            </w:pPr>
          </w:p>
          <w:p w14:paraId="1790B499" w14:textId="53886181" w:rsidR="00926C0C" w:rsidRPr="00182432" w:rsidRDefault="00926C0C"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ST18</w:t>
            </w:r>
          </w:p>
          <w:p w14:paraId="32116170" w14:textId="5FD3DBC7" w:rsidR="00926C0C" w:rsidRPr="00182432" w:rsidRDefault="00926C0C" w:rsidP="002643CE">
            <w:pPr>
              <w:jc w:val="both"/>
              <w:rPr>
                <w:rFonts w:ascii="Arial" w:hAnsi="Arial" w:cs="Arial"/>
                <w:b/>
                <w:bCs/>
                <w:color w:val="auto"/>
                <w:sz w:val="21"/>
                <w:szCs w:val="21"/>
                <w:lang w:val="lt-LT"/>
              </w:rPr>
            </w:pPr>
          </w:p>
          <w:p w14:paraId="5DA3562E" w14:textId="3FE84BBA" w:rsidR="00926C0C" w:rsidRPr="00182432" w:rsidRDefault="00926C0C" w:rsidP="002643CE">
            <w:pPr>
              <w:jc w:val="both"/>
              <w:rPr>
                <w:rFonts w:ascii="Arial" w:hAnsi="Arial" w:cs="Arial"/>
                <w:color w:val="auto"/>
                <w:sz w:val="21"/>
                <w:szCs w:val="21"/>
                <w:lang w:val="lt-LT"/>
              </w:rPr>
            </w:pPr>
          </w:p>
          <w:p w14:paraId="0810907C" w14:textId="77777777" w:rsidR="00926C0C" w:rsidRPr="00182432" w:rsidRDefault="00926C0C" w:rsidP="002643CE">
            <w:pPr>
              <w:jc w:val="both"/>
              <w:rPr>
                <w:rFonts w:ascii="Arial" w:hAnsi="Arial" w:cs="Arial"/>
                <w:b/>
                <w:bCs/>
                <w:color w:val="auto"/>
                <w:sz w:val="21"/>
                <w:szCs w:val="21"/>
                <w:lang w:val="lt-LT"/>
              </w:rPr>
            </w:pPr>
          </w:p>
          <w:p w14:paraId="2DDC750E" w14:textId="65C9BF8B" w:rsidR="00E2781F" w:rsidRPr="00182432" w:rsidRDefault="00E2781F" w:rsidP="002643CE">
            <w:pPr>
              <w:jc w:val="both"/>
              <w:rPr>
                <w:rFonts w:ascii="Arial" w:hAnsi="Arial" w:cs="Arial"/>
                <w:b/>
                <w:bCs/>
                <w:color w:val="auto"/>
                <w:sz w:val="21"/>
                <w:szCs w:val="21"/>
                <w:lang w:val="lt-LT"/>
              </w:rPr>
            </w:pPr>
          </w:p>
        </w:tc>
        <w:tc>
          <w:tcPr>
            <w:tcW w:w="8221" w:type="dxa"/>
          </w:tcPr>
          <w:p w14:paraId="18BB628C" w14:textId="2A6BF5C3" w:rsidR="00926C0C" w:rsidRPr="00182432" w:rsidRDefault="00926C0C" w:rsidP="002643CE">
            <w:pPr>
              <w:pStyle w:val="ListParagraph"/>
              <w:numPr>
                <w:ilvl w:val="0"/>
                <w:numId w:val="39"/>
              </w:numPr>
              <w:jc w:val="both"/>
              <w:rPr>
                <w:rFonts w:ascii="Arial" w:hAnsi="Arial" w:cs="Arial"/>
                <w:color w:val="auto"/>
                <w:sz w:val="21"/>
                <w:szCs w:val="21"/>
                <w:lang w:val="lt-LT"/>
              </w:rPr>
            </w:pPr>
            <w:r w:rsidRPr="00182432">
              <w:rPr>
                <w:rFonts w:ascii="Arial" w:hAnsi="Arial" w:cs="Arial"/>
                <w:color w:val="auto"/>
                <w:sz w:val="21"/>
                <w:szCs w:val="21"/>
                <w:lang w:val="lt-LT"/>
              </w:rPr>
              <w:t>Matmenys: bendras plotis (W) 900 mm, bendras gylis (D) 900 mm, bendras gaminio aukštis (H) 750 mm. Matmenų galima paklaida +-50mm.</w:t>
            </w:r>
          </w:p>
          <w:p w14:paraId="58BD64BB" w14:textId="6009B219" w:rsidR="00926C0C" w:rsidRPr="00182432" w:rsidRDefault="00926C0C" w:rsidP="00205632">
            <w:pPr>
              <w:pStyle w:val="ListParagraph"/>
              <w:numPr>
                <w:ilvl w:val="0"/>
                <w:numId w:val="39"/>
              </w:numPr>
              <w:jc w:val="both"/>
              <w:rPr>
                <w:rFonts w:ascii="Arial" w:hAnsi="Arial" w:cs="Arial"/>
                <w:strike/>
                <w:color w:val="auto"/>
                <w:sz w:val="21"/>
                <w:szCs w:val="21"/>
                <w:lang w:val="lt-LT"/>
              </w:rPr>
            </w:pPr>
            <w:r w:rsidRPr="00182432">
              <w:rPr>
                <w:rFonts w:ascii="Arial" w:hAnsi="Arial" w:cs="Arial"/>
                <w:color w:val="auto"/>
                <w:sz w:val="21"/>
                <w:szCs w:val="21"/>
                <w:lang w:val="lt-LT"/>
              </w:rPr>
              <w:t>Stalo bazė/rėmas milteliniu būdu dažytas juoda spalva</w:t>
            </w:r>
            <w:r w:rsidR="00295C19" w:rsidRPr="00182432">
              <w:rPr>
                <w:rFonts w:ascii="Arial" w:hAnsi="Arial" w:cs="Arial"/>
                <w:color w:val="auto"/>
                <w:sz w:val="21"/>
                <w:szCs w:val="21"/>
                <w:lang w:val="lt-LT"/>
              </w:rPr>
              <w:t>,</w:t>
            </w:r>
            <w:r w:rsidRPr="00182432">
              <w:rPr>
                <w:rFonts w:ascii="Arial" w:hAnsi="Arial" w:cs="Arial"/>
                <w:color w:val="auto"/>
                <w:sz w:val="21"/>
                <w:szCs w:val="21"/>
                <w:lang w:val="lt-LT"/>
              </w:rPr>
              <w:t xml:space="preserve"> </w:t>
            </w:r>
            <w:r w:rsidR="00BC69C7" w:rsidRPr="00182432">
              <w:rPr>
                <w:rFonts w:ascii="Arial" w:hAnsi="Arial" w:cs="Arial"/>
                <w:color w:val="auto"/>
                <w:sz w:val="21"/>
                <w:szCs w:val="21"/>
                <w:lang w:val="lt-LT"/>
              </w:rPr>
              <w:t>metalas</w:t>
            </w:r>
            <w:r w:rsidR="00295C19" w:rsidRPr="00182432">
              <w:rPr>
                <w:rFonts w:ascii="Arial" w:hAnsi="Arial" w:cs="Arial"/>
                <w:color w:val="auto"/>
                <w:sz w:val="21"/>
                <w:szCs w:val="21"/>
                <w:lang w:val="lt-LT"/>
              </w:rPr>
              <w:t>.</w:t>
            </w:r>
            <w:r w:rsidRPr="00182432">
              <w:rPr>
                <w:rFonts w:ascii="Arial" w:hAnsi="Arial" w:cs="Arial"/>
                <w:color w:val="auto"/>
                <w:sz w:val="21"/>
                <w:szCs w:val="21"/>
                <w:lang w:val="lt-LT"/>
              </w:rPr>
              <w:t xml:space="preserve"> </w:t>
            </w:r>
          </w:p>
          <w:p w14:paraId="4EA748FC" w14:textId="1DA8CEBD" w:rsidR="00926C0C" w:rsidRPr="00182432" w:rsidRDefault="00926C0C" w:rsidP="002643CE">
            <w:pPr>
              <w:pStyle w:val="ListParagraph"/>
              <w:numPr>
                <w:ilvl w:val="0"/>
                <w:numId w:val="39"/>
              </w:numPr>
              <w:jc w:val="both"/>
              <w:rPr>
                <w:rFonts w:ascii="Arial" w:hAnsi="Arial" w:cs="Arial"/>
                <w:color w:val="auto"/>
                <w:sz w:val="21"/>
                <w:szCs w:val="21"/>
                <w:lang w:val="lt-LT"/>
              </w:rPr>
            </w:pPr>
            <w:r w:rsidRPr="00182432">
              <w:rPr>
                <w:rFonts w:ascii="Arial" w:hAnsi="Arial" w:cs="Arial"/>
                <w:color w:val="auto"/>
                <w:sz w:val="21"/>
                <w:szCs w:val="21"/>
                <w:lang w:val="lt-LT"/>
              </w:rPr>
              <w:t>Stalas ant metalinių keturių kojelių, kaip pavaizduota nuotraukoje, dažyto milteliniu būdu juoda spalva.</w:t>
            </w:r>
          </w:p>
          <w:p w14:paraId="1E9AB007" w14:textId="77777777" w:rsidR="00926C0C" w:rsidRPr="00182432" w:rsidRDefault="00926C0C" w:rsidP="002643CE">
            <w:pPr>
              <w:pStyle w:val="ListParagraph"/>
              <w:numPr>
                <w:ilvl w:val="0"/>
                <w:numId w:val="39"/>
              </w:numPr>
              <w:jc w:val="both"/>
              <w:rPr>
                <w:rFonts w:ascii="Arial" w:hAnsi="Arial" w:cs="Arial"/>
                <w:color w:val="auto"/>
                <w:sz w:val="21"/>
                <w:szCs w:val="21"/>
                <w:lang w:val="lt-LT"/>
              </w:rPr>
            </w:pPr>
            <w:r w:rsidRPr="00182432">
              <w:rPr>
                <w:rFonts w:ascii="Arial" w:hAnsi="Arial" w:cs="Arial"/>
                <w:color w:val="auto"/>
                <w:sz w:val="21"/>
                <w:szCs w:val="21"/>
                <w:lang w:val="lt-LT"/>
              </w:rPr>
              <w:t>Kojos stabilios konstrukcijos.</w:t>
            </w:r>
          </w:p>
          <w:p w14:paraId="1FE2206F" w14:textId="77777777" w:rsidR="00926C0C" w:rsidRPr="00182432" w:rsidRDefault="00926C0C" w:rsidP="002643CE">
            <w:pPr>
              <w:pStyle w:val="ListParagraph"/>
              <w:numPr>
                <w:ilvl w:val="0"/>
                <w:numId w:val="39"/>
              </w:numPr>
              <w:jc w:val="both"/>
              <w:rPr>
                <w:rFonts w:ascii="Arial" w:hAnsi="Arial" w:cs="Arial"/>
                <w:color w:val="auto"/>
                <w:sz w:val="21"/>
                <w:szCs w:val="21"/>
                <w:lang w:val="lt-LT"/>
              </w:rPr>
            </w:pPr>
            <w:r w:rsidRPr="00182432">
              <w:rPr>
                <w:rFonts w:ascii="Arial" w:hAnsi="Arial" w:cs="Arial"/>
                <w:color w:val="auto"/>
                <w:sz w:val="21"/>
                <w:szCs w:val="21"/>
                <w:lang w:val="lt-LT"/>
              </w:rPr>
              <w:t>Stalas turi būti atsparus oro sąlygoms ir pritaikytas naudoti lauke.</w:t>
            </w:r>
          </w:p>
          <w:p w14:paraId="7C51DFF8" w14:textId="4A648170" w:rsidR="00926C0C" w:rsidRPr="00182432" w:rsidRDefault="00926C0C" w:rsidP="002643CE">
            <w:pPr>
              <w:pStyle w:val="ListParagraph"/>
              <w:numPr>
                <w:ilvl w:val="0"/>
                <w:numId w:val="39"/>
              </w:numPr>
              <w:jc w:val="both"/>
              <w:rPr>
                <w:rFonts w:ascii="Arial" w:hAnsi="Arial" w:cs="Arial"/>
                <w:color w:val="auto"/>
                <w:sz w:val="21"/>
                <w:szCs w:val="21"/>
                <w:lang w:val="lt-LT"/>
              </w:rPr>
            </w:pPr>
            <w:r w:rsidRPr="00182432">
              <w:rPr>
                <w:rFonts w:ascii="Arial" w:hAnsi="Arial" w:cs="Arial"/>
                <w:color w:val="auto"/>
                <w:sz w:val="21"/>
                <w:szCs w:val="21"/>
                <w:lang w:val="lt-LT"/>
              </w:rPr>
              <w:t xml:space="preserve">Lauko stalas, tos pačios kolekcijos </w:t>
            </w:r>
            <w:r w:rsidR="000D43A8" w:rsidRPr="00182432">
              <w:rPr>
                <w:rFonts w:ascii="Arial" w:hAnsi="Arial" w:cs="Arial"/>
                <w:color w:val="auto"/>
                <w:sz w:val="21"/>
                <w:szCs w:val="21"/>
                <w:lang w:val="lt-LT"/>
              </w:rPr>
              <w:t xml:space="preserve">arba dera su </w:t>
            </w:r>
            <w:r w:rsidRPr="00182432">
              <w:rPr>
                <w:rFonts w:ascii="Arial" w:hAnsi="Arial" w:cs="Arial"/>
                <w:color w:val="auto"/>
                <w:sz w:val="21"/>
                <w:szCs w:val="21"/>
                <w:lang w:val="lt-LT"/>
              </w:rPr>
              <w:t>lauko kėd</w:t>
            </w:r>
            <w:r w:rsidR="000D43A8" w:rsidRPr="00182432">
              <w:rPr>
                <w:rFonts w:ascii="Arial" w:hAnsi="Arial" w:cs="Arial"/>
                <w:color w:val="auto"/>
                <w:sz w:val="21"/>
                <w:szCs w:val="21"/>
                <w:lang w:val="lt-LT"/>
              </w:rPr>
              <w:t>e</w:t>
            </w:r>
            <w:r w:rsidRPr="00182432">
              <w:rPr>
                <w:rFonts w:ascii="Arial" w:hAnsi="Arial" w:cs="Arial"/>
                <w:color w:val="auto"/>
                <w:sz w:val="21"/>
                <w:szCs w:val="21"/>
                <w:lang w:val="lt-LT"/>
              </w:rPr>
              <w:t xml:space="preserve"> K14 kėdė.</w:t>
            </w:r>
          </w:p>
          <w:p w14:paraId="6896CD61" w14:textId="77777777" w:rsidR="00926C0C" w:rsidRPr="00182432" w:rsidRDefault="00926C0C" w:rsidP="002643CE">
            <w:pPr>
              <w:pStyle w:val="ListParagraph"/>
              <w:ind w:left="360"/>
              <w:jc w:val="both"/>
              <w:rPr>
                <w:rFonts w:ascii="Arial" w:hAnsi="Arial" w:cs="Arial"/>
                <w:color w:val="auto"/>
                <w:sz w:val="21"/>
                <w:szCs w:val="21"/>
                <w:lang w:val="lt-LT"/>
              </w:rPr>
            </w:pPr>
          </w:p>
          <w:p w14:paraId="7D836516" w14:textId="77777777" w:rsidR="004D1E46" w:rsidRPr="00182432" w:rsidRDefault="004D1E46" w:rsidP="002643CE">
            <w:pPr>
              <w:pStyle w:val="ListParagraph"/>
              <w:ind w:left="360"/>
              <w:jc w:val="both"/>
              <w:rPr>
                <w:rFonts w:ascii="Arial" w:hAnsi="Arial" w:cs="Arial"/>
                <w:color w:val="auto"/>
                <w:sz w:val="21"/>
                <w:szCs w:val="21"/>
                <w:lang w:val="lt-LT"/>
              </w:rPr>
            </w:pPr>
          </w:p>
        </w:tc>
        <w:tc>
          <w:tcPr>
            <w:tcW w:w="3402" w:type="dxa"/>
          </w:tcPr>
          <w:p w14:paraId="5EFDDADF" w14:textId="77777777" w:rsidR="004D1E46" w:rsidRPr="00182432" w:rsidRDefault="00926C0C"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F138EEB" wp14:editId="7ED83E73">
                  <wp:extent cx="1016326" cy="8953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22700" cy="900965"/>
                          </a:xfrm>
                          <a:prstGeom prst="rect">
                            <a:avLst/>
                          </a:prstGeom>
                          <a:noFill/>
                        </pic:spPr>
                      </pic:pic>
                    </a:graphicData>
                  </a:graphic>
                </wp:inline>
              </w:drawing>
            </w:r>
          </w:p>
          <w:p w14:paraId="001C8670" w14:textId="77777777" w:rsidR="00926C0C" w:rsidRPr="00182432" w:rsidRDefault="00926C0C" w:rsidP="002643CE">
            <w:pPr>
              <w:rPr>
                <w:rFonts w:ascii="Arial" w:hAnsi="Arial" w:cs="Arial"/>
                <w:noProof/>
                <w:color w:val="auto"/>
                <w:sz w:val="20"/>
                <w:szCs w:val="20"/>
                <w:lang w:val="lt-LT"/>
              </w:rPr>
            </w:pPr>
          </w:p>
          <w:p w14:paraId="2C2C2AA5"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56CC812" w14:textId="77777777" w:rsidR="007E77ED" w:rsidRPr="00182432" w:rsidRDefault="007E77E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6CD053B" w14:textId="62D00A88" w:rsidR="006A7B3C" w:rsidRPr="00182432" w:rsidRDefault="007E77ED" w:rsidP="00205632">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34C9F661" w14:textId="33CE2778" w:rsidR="006A7B3C" w:rsidRPr="00182432" w:rsidRDefault="006A7B3C" w:rsidP="002643CE">
            <w:pPr>
              <w:rPr>
                <w:rFonts w:ascii="Arial" w:hAnsi="Arial" w:cs="Arial"/>
                <w:color w:val="auto"/>
                <w:sz w:val="20"/>
                <w:szCs w:val="20"/>
                <w:lang w:val="lt-LT"/>
              </w:rPr>
            </w:pPr>
          </w:p>
        </w:tc>
      </w:tr>
      <w:tr w:rsidR="00182432" w:rsidRPr="006A5D93" w14:paraId="2EA132DA" w14:textId="77777777" w:rsidTr="43DE9F2C">
        <w:tc>
          <w:tcPr>
            <w:tcW w:w="14038" w:type="dxa"/>
            <w:gridSpan w:val="4"/>
            <w:shd w:val="clear" w:color="auto" w:fill="FFFF00"/>
          </w:tcPr>
          <w:p w14:paraId="01EF4056" w14:textId="551DD04D" w:rsidR="000E7C95" w:rsidRPr="00182432" w:rsidRDefault="000437CC" w:rsidP="002643CE">
            <w:pPr>
              <w:rPr>
                <w:rFonts w:ascii="Arial" w:hAnsi="Arial" w:cs="Arial"/>
                <w:b/>
                <w:bCs/>
                <w:i/>
                <w:iCs/>
                <w:color w:val="auto"/>
                <w:sz w:val="20"/>
                <w:szCs w:val="20"/>
                <w:lang w:val="lt-LT"/>
              </w:rPr>
            </w:pPr>
            <w:bookmarkStart w:id="5" w:name="_Hlk72932095"/>
            <w:bookmarkStart w:id="6" w:name="_Hlk72932103"/>
            <w:r w:rsidRPr="00182432">
              <w:rPr>
                <w:rFonts w:ascii="Arial" w:hAnsi="Arial" w:cs="Arial"/>
                <w:b/>
                <w:bCs/>
                <w:i/>
                <w:iCs/>
                <w:color w:val="auto"/>
                <w:sz w:val="20"/>
                <w:szCs w:val="20"/>
                <w:lang w:val="lt-LT"/>
              </w:rPr>
              <w:t xml:space="preserve">II pirkimo objekto dalis. </w:t>
            </w:r>
            <w:r w:rsidR="003E0D11" w:rsidRPr="00182432">
              <w:rPr>
                <w:rFonts w:ascii="Arial" w:hAnsi="Arial" w:cs="Arial"/>
                <w:b/>
                <w:bCs/>
                <w:i/>
                <w:iCs/>
                <w:color w:val="auto"/>
                <w:sz w:val="20"/>
                <w:szCs w:val="20"/>
                <w:lang w:val="lt-LT"/>
              </w:rPr>
              <w:t>Korpusiniai</w:t>
            </w:r>
            <w:r w:rsidRPr="00182432">
              <w:rPr>
                <w:rFonts w:ascii="Arial" w:hAnsi="Arial" w:cs="Arial"/>
                <w:b/>
                <w:bCs/>
                <w:i/>
                <w:iCs/>
                <w:color w:val="auto"/>
                <w:sz w:val="20"/>
                <w:szCs w:val="20"/>
                <w:lang w:val="lt-LT"/>
              </w:rPr>
              <w:t xml:space="preserve"> baldai.</w:t>
            </w:r>
          </w:p>
          <w:p w14:paraId="0DC08B00" w14:textId="4F36BCA1" w:rsidR="000437CC" w:rsidRPr="00182432" w:rsidRDefault="000437CC" w:rsidP="002643CE">
            <w:pPr>
              <w:rPr>
                <w:rFonts w:ascii="Arial" w:hAnsi="Arial" w:cs="Arial"/>
                <w:b/>
                <w:bCs/>
                <w:i/>
                <w:iCs/>
                <w:color w:val="auto"/>
                <w:sz w:val="20"/>
                <w:szCs w:val="20"/>
                <w:lang w:val="lt-LT"/>
              </w:rPr>
            </w:pPr>
          </w:p>
        </w:tc>
      </w:tr>
      <w:tr w:rsidR="00182432" w:rsidRPr="006A5D93" w14:paraId="24107A9A" w14:textId="77777777" w:rsidTr="43DE9F2C">
        <w:tc>
          <w:tcPr>
            <w:tcW w:w="567" w:type="dxa"/>
          </w:tcPr>
          <w:p w14:paraId="1EABF1B3"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1.</w:t>
            </w:r>
          </w:p>
        </w:tc>
        <w:tc>
          <w:tcPr>
            <w:tcW w:w="1843" w:type="dxa"/>
          </w:tcPr>
          <w:p w14:paraId="45641ABC"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Posėdžių stalas (8 vietų)</w:t>
            </w:r>
          </w:p>
          <w:p w14:paraId="2C627C8F" w14:textId="77777777" w:rsidR="00111B90" w:rsidRPr="00182432" w:rsidRDefault="00111B90" w:rsidP="002643CE">
            <w:pPr>
              <w:rPr>
                <w:rFonts w:ascii="Arial" w:eastAsia="Calibri" w:hAnsi="Arial" w:cs="Arial"/>
                <w:color w:val="auto"/>
                <w:sz w:val="21"/>
                <w:szCs w:val="21"/>
                <w:lang w:val="lt-LT" w:eastAsia="en-US"/>
              </w:rPr>
            </w:pPr>
          </w:p>
          <w:p w14:paraId="595140C1" w14:textId="77777777" w:rsidR="00111B90" w:rsidRPr="00182432" w:rsidRDefault="00111B90" w:rsidP="002643CE">
            <w:pPr>
              <w:rPr>
                <w:rFonts w:ascii="Arial" w:eastAsia="Calibri" w:hAnsi="Arial" w:cs="Arial"/>
                <w:color w:val="auto"/>
                <w:sz w:val="21"/>
                <w:szCs w:val="21"/>
                <w:lang w:val="lt-LT" w:eastAsia="en-US"/>
              </w:rPr>
            </w:pPr>
            <w:r w:rsidRPr="00182432">
              <w:rPr>
                <w:rFonts w:ascii="Arial" w:eastAsia="Calibri" w:hAnsi="Arial" w:cs="Arial"/>
                <w:color w:val="auto"/>
                <w:sz w:val="21"/>
                <w:szCs w:val="21"/>
                <w:lang w:val="lt-LT" w:eastAsia="en-US"/>
              </w:rPr>
              <w:t>ST02.1</w:t>
            </w:r>
          </w:p>
          <w:p w14:paraId="1D2E1EE8" w14:textId="77777777" w:rsidR="00111B90" w:rsidRPr="00182432" w:rsidRDefault="00111B90" w:rsidP="002643CE">
            <w:pPr>
              <w:rPr>
                <w:rFonts w:ascii="Arial" w:eastAsia="Calibri" w:hAnsi="Arial" w:cs="Arial"/>
                <w:color w:val="auto"/>
                <w:sz w:val="21"/>
                <w:szCs w:val="21"/>
                <w:lang w:val="lt-LT" w:eastAsia="en-US"/>
              </w:rPr>
            </w:pPr>
          </w:p>
          <w:p w14:paraId="0D646840" w14:textId="77777777" w:rsidR="00111B90" w:rsidRPr="00182432" w:rsidRDefault="00111B90" w:rsidP="002643CE">
            <w:pPr>
              <w:rPr>
                <w:rFonts w:ascii="Arial" w:eastAsia="Calibri" w:hAnsi="Arial" w:cs="Arial"/>
                <w:color w:val="auto"/>
                <w:sz w:val="21"/>
                <w:szCs w:val="21"/>
                <w:lang w:val="lt-LT" w:eastAsia="en-US"/>
              </w:rPr>
            </w:pPr>
          </w:p>
        </w:tc>
        <w:tc>
          <w:tcPr>
            <w:tcW w:w="8221" w:type="dxa"/>
            <w:shd w:val="clear" w:color="auto" w:fill="auto"/>
          </w:tcPr>
          <w:p w14:paraId="652BF614" w14:textId="5E4F13CD" w:rsidR="00ED015C" w:rsidRPr="00182432" w:rsidRDefault="00111B90" w:rsidP="00ED015C">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Matmenys: Ilgis 3200 mm, plotis 900 mm, aukštis 740 mm. Matmenų galima paklaida +-100 mm.</w:t>
            </w:r>
          </w:p>
          <w:p w14:paraId="1AB79975" w14:textId="63E043E9" w:rsidR="00ED015C" w:rsidRPr="00182432" w:rsidRDefault="00ED015C" w:rsidP="00ED015C">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 xml:space="preserve">Parenkant stalo dydžius būtina įsivertinti, ar </w:t>
            </w:r>
          </w:p>
          <w:p w14:paraId="7F1A4CE2"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Stalo stalviršis gaminamas iš ne mažiau nei 22 mm storio LMDP plokštės.</w:t>
            </w:r>
          </w:p>
          <w:p w14:paraId="2F047CC7" w14:textId="77777777" w:rsidR="00111B90" w:rsidRPr="00182432" w:rsidRDefault="00111B90" w:rsidP="002643CE">
            <w:pPr>
              <w:pStyle w:val="ListParagraph"/>
              <w:numPr>
                <w:ilvl w:val="1"/>
                <w:numId w:val="1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baltos spalvos LMDP spalvų </w:t>
            </w:r>
            <w:r w:rsidRPr="00182432">
              <w:rPr>
                <w:rFonts w:ascii="Arial" w:hAnsi="Arial" w:cs="Arial"/>
                <w:i/>
                <w:iCs/>
                <w:color w:val="auto"/>
                <w:sz w:val="21"/>
                <w:szCs w:val="21"/>
                <w:lang w:val="lt-LT"/>
              </w:rPr>
              <w:t xml:space="preserve">(sutarties vykdymo metu  tiekėjas turės pateikti siūlomų LMDP </w:t>
            </w:r>
            <w:r w:rsidRPr="00182432">
              <w:rPr>
                <w:rFonts w:ascii="Arial" w:hAnsi="Arial" w:cs="Arial"/>
                <w:i/>
                <w:iCs/>
                <w:color w:val="auto"/>
                <w:sz w:val="21"/>
                <w:szCs w:val="21"/>
                <w:lang w:val="lt-LT"/>
              </w:rPr>
              <w:lastRenderedPageBreak/>
              <w:t>plokščių pavyzdžius: nuotraukas ir/ar nukreipimą į tiekėjo/gamintojo internetiniame puslapyje esantį spalvų katalogą).</w:t>
            </w:r>
          </w:p>
          <w:p w14:paraId="5A33AFBD"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pusiau matinė, matinė.</w:t>
            </w:r>
          </w:p>
          <w:p w14:paraId="0BE9D083"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Spalva turi sutapti su parinktų plokščių spalva.</w:t>
            </w:r>
          </w:p>
          <w:p w14:paraId="23F0E5D1"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Kojų rėmas pagamintas iš lakuoto natūralaus medžio masyvo.</w:t>
            </w:r>
          </w:p>
          <w:p w14:paraId="6BAD4D8D"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Kojos A formos, 50x40 (plotis x gylis) mm (+-15 mm) dydžio.</w:t>
            </w:r>
          </w:p>
          <w:p w14:paraId="72851720"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Stalo rėmas tvirtos konstrukcijos, gaminamas iš metalo. Dažytas milteliniu būdu ta pačia spalva kaip visos kitos metalinės detalės</w:t>
            </w:r>
          </w:p>
          <w:p w14:paraId="76D51F08" w14:textId="77777777" w:rsidR="00111B90" w:rsidRPr="00182432" w:rsidRDefault="00111B90" w:rsidP="002643CE">
            <w:pPr>
              <w:pStyle w:val="ListParagraph"/>
              <w:numPr>
                <w:ilvl w:val="1"/>
                <w:numId w:val="15"/>
              </w:numPr>
              <w:rPr>
                <w:rFonts w:ascii="Arial" w:hAnsi="Arial" w:cs="Arial"/>
                <w:color w:val="auto"/>
                <w:sz w:val="21"/>
                <w:szCs w:val="21"/>
                <w:lang w:val="lt-LT"/>
              </w:rPr>
            </w:pPr>
            <w:r w:rsidRPr="00182432">
              <w:rPr>
                <w:rFonts w:ascii="Arial" w:hAnsi="Arial" w:cs="Arial"/>
                <w:color w:val="auto"/>
                <w:sz w:val="21"/>
                <w:szCs w:val="21"/>
                <w:lang w:val="lt-LT"/>
              </w:rPr>
              <w:t>Stalviršyje išfrezuojamos 1 anga elektros ir multimedijos ryšiui.</w:t>
            </w:r>
          </w:p>
          <w:p w14:paraId="69147236" w14:textId="77777777" w:rsidR="00111B90" w:rsidRPr="00182432" w:rsidRDefault="00111B90" w:rsidP="002643CE">
            <w:pPr>
              <w:pStyle w:val="ListParagraph"/>
              <w:numPr>
                <w:ilvl w:val="1"/>
                <w:numId w:val="15"/>
              </w:numPr>
              <w:rPr>
                <w:rFonts w:ascii="Arial" w:hAnsi="Arial" w:cs="Arial"/>
                <w:color w:val="auto"/>
                <w:sz w:val="21"/>
                <w:szCs w:val="21"/>
                <w:lang w:val="lt-LT"/>
              </w:rPr>
            </w:pPr>
            <w:r w:rsidRPr="00182432">
              <w:rPr>
                <w:rFonts w:ascii="Arial" w:hAnsi="Arial" w:cs="Arial"/>
                <w:color w:val="auto"/>
                <w:sz w:val="21"/>
                <w:szCs w:val="21"/>
                <w:lang w:val="lt-LT"/>
              </w:rPr>
              <w:t xml:space="preserve">Angose montuojami metaliniai, milteliniu būdu dažytos balta spalva rėmeliai. Į sumontuotus rėmelius montuojasi 1 vnt. elektros blokas su lizdais: 2x220W, </w:t>
            </w:r>
            <w:r w:rsidRPr="00182432">
              <w:rPr>
                <w:rFonts w:ascii="Arial" w:eastAsia="Times New Roman" w:hAnsi="Arial" w:cs="Arial"/>
                <w:color w:val="auto"/>
                <w:sz w:val="21"/>
                <w:szCs w:val="21"/>
                <w:lang w:val="lt-LT"/>
              </w:rPr>
              <w:t>1xLAN, ir 1x HDMI. Elektros bloko visi lizdai pajungiami prie atvestų komunikacijų.</w:t>
            </w:r>
          </w:p>
          <w:p w14:paraId="506E68A5"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Blokas prie rėmelio fiksuojamas detalėmis, kurios neleidžia jam iškristi.</w:t>
            </w:r>
          </w:p>
          <w:p w14:paraId="36B1526A"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hAnsi="Arial" w:cs="Arial"/>
                <w:color w:val="auto"/>
                <w:sz w:val="21"/>
                <w:szCs w:val="21"/>
                <w:lang w:val="lt-LT"/>
              </w:rPr>
              <w:t>Blokas komplektuojamas su 1,5 m ilgio laidu, kurio vienam gale kištukas į 220W, kitam jungtis tinkanti bloko pajungimui.</w:t>
            </w:r>
          </w:p>
          <w:p w14:paraId="4BB3897E" w14:textId="56646BFA"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Laidų apjungimui numatyti apjungiantį plastikinį vamzdį („stuburą“) su metaliniu pagrindu pritvirtinimui prie komunikacijų (</w:t>
            </w:r>
            <w:r w:rsidR="004D6AD0" w:rsidRPr="00182432">
              <w:rPr>
                <w:rFonts w:ascii="Arial" w:eastAsia="Times New Roman" w:hAnsi="Arial" w:cs="Arial"/>
                <w:color w:val="auto"/>
                <w:sz w:val="21"/>
                <w:szCs w:val="21"/>
                <w:lang w:val="lt-LT"/>
              </w:rPr>
              <w:t>grindinės</w:t>
            </w:r>
            <w:r w:rsidRPr="00182432">
              <w:rPr>
                <w:rFonts w:ascii="Arial" w:eastAsia="Times New Roman" w:hAnsi="Arial" w:cs="Arial"/>
                <w:color w:val="auto"/>
                <w:sz w:val="21"/>
                <w:szCs w:val="21"/>
                <w:lang w:val="lt-LT"/>
              </w:rPr>
              <w:t xml:space="preserve"> dėžutės). Jis montuojamas po visų laidų pajungimo.“ Stuburo spalva lygiagreti visų metalo dalių spalvai.</w:t>
            </w:r>
          </w:p>
          <w:p w14:paraId="41AE9093" w14:textId="77777777" w:rsidR="00111B90" w:rsidRPr="00182432" w:rsidRDefault="00111B90" w:rsidP="002643CE">
            <w:pPr>
              <w:pStyle w:val="ListParagraph"/>
              <w:numPr>
                <w:ilvl w:val="1"/>
                <w:numId w:val="15"/>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 xml:space="preserve">Visi laidai turi būti paslėpti ir sutvarkyti, </w:t>
            </w:r>
            <w:proofErr w:type="spellStart"/>
            <w:r w:rsidRPr="00182432">
              <w:rPr>
                <w:rFonts w:ascii="Arial" w:eastAsia="Times New Roman" w:hAnsi="Arial" w:cs="Arial"/>
                <w:color w:val="auto"/>
                <w:sz w:val="21"/>
                <w:szCs w:val="21"/>
                <w:lang w:val="lt-LT"/>
              </w:rPr>
              <w:t>t.y</w:t>
            </w:r>
            <w:proofErr w:type="spellEnd"/>
            <w:r w:rsidRPr="00182432">
              <w:rPr>
                <w:rFonts w:ascii="Arial" w:eastAsia="Times New Roman" w:hAnsi="Arial" w:cs="Arial"/>
                <w:color w:val="auto"/>
                <w:sz w:val="21"/>
                <w:szCs w:val="21"/>
                <w:lang w:val="lt-LT"/>
              </w:rPr>
              <w:t>. elektros blokas tvirtinasi į rėmelį stalviršyje, kad nejudėtų ir laidai apjungiančiu vamzdžiu nuo stalo nuvedami iki el. komunikacijų dėžutės.</w:t>
            </w:r>
          </w:p>
          <w:p w14:paraId="03848BDC" w14:textId="464D9F28" w:rsidR="00111B90" w:rsidRPr="00182432" w:rsidRDefault="00111B90" w:rsidP="006A7B3C">
            <w:pPr>
              <w:pStyle w:val="ListParagraph"/>
              <w:numPr>
                <w:ilvl w:val="1"/>
                <w:numId w:val="15"/>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0EF621DC"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6D32A2E8" wp14:editId="103CA60B">
                  <wp:extent cx="1404745" cy="1017270"/>
                  <wp:effectExtent l="0" t="0" r="508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28650" cy="1034581"/>
                          </a:xfrm>
                          <a:prstGeom prst="rect">
                            <a:avLst/>
                          </a:prstGeom>
                          <a:noFill/>
                        </pic:spPr>
                      </pic:pic>
                    </a:graphicData>
                  </a:graphic>
                </wp:inline>
              </w:drawing>
            </w:r>
          </w:p>
          <w:p w14:paraId="137DAB79"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0DF877DD" wp14:editId="666CBE23">
                  <wp:extent cx="1560195" cy="1350725"/>
                  <wp:effectExtent l="0" t="0" r="190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573282" cy="1362055"/>
                          </a:xfrm>
                          <a:prstGeom prst="rect">
                            <a:avLst/>
                          </a:prstGeom>
                        </pic:spPr>
                      </pic:pic>
                    </a:graphicData>
                  </a:graphic>
                </wp:inline>
              </w:drawing>
            </w:r>
          </w:p>
          <w:p w14:paraId="5727FD6C"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3432087A"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E7C0DE7"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82E5219"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 xml:space="preserve"> </w:t>
            </w:r>
          </w:p>
        </w:tc>
      </w:tr>
      <w:tr w:rsidR="00182432" w:rsidRPr="006A5D93" w14:paraId="3BE27DA9" w14:textId="77777777" w:rsidTr="43DE9F2C">
        <w:tc>
          <w:tcPr>
            <w:tcW w:w="567" w:type="dxa"/>
          </w:tcPr>
          <w:p w14:paraId="273C209E"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w:t>
            </w:r>
          </w:p>
        </w:tc>
        <w:tc>
          <w:tcPr>
            <w:tcW w:w="1843" w:type="dxa"/>
          </w:tcPr>
          <w:p w14:paraId="48BC097E"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Posėdžių stalas (10 vietų)</w:t>
            </w:r>
          </w:p>
          <w:p w14:paraId="70C4F42C" w14:textId="77777777" w:rsidR="00111B90" w:rsidRPr="00182432" w:rsidRDefault="00111B90" w:rsidP="002643CE">
            <w:pPr>
              <w:rPr>
                <w:rFonts w:ascii="Arial" w:eastAsia="Calibri" w:hAnsi="Arial" w:cs="Arial"/>
                <w:color w:val="auto"/>
                <w:sz w:val="21"/>
                <w:szCs w:val="21"/>
                <w:lang w:val="lt-LT" w:eastAsia="en-US"/>
              </w:rPr>
            </w:pPr>
          </w:p>
          <w:p w14:paraId="4ED82E2D" w14:textId="77777777" w:rsidR="00111B90" w:rsidRPr="00182432" w:rsidRDefault="00111B90" w:rsidP="002643CE">
            <w:pPr>
              <w:rPr>
                <w:rFonts w:ascii="Arial" w:eastAsia="Calibri" w:hAnsi="Arial" w:cs="Arial"/>
                <w:color w:val="auto"/>
                <w:sz w:val="21"/>
                <w:szCs w:val="21"/>
                <w:lang w:val="lt-LT" w:eastAsia="en-US"/>
              </w:rPr>
            </w:pPr>
            <w:r w:rsidRPr="00182432">
              <w:rPr>
                <w:rFonts w:ascii="Arial" w:eastAsia="Calibri" w:hAnsi="Arial" w:cs="Arial"/>
                <w:color w:val="auto"/>
                <w:sz w:val="21"/>
                <w:szCs w:val="21"/>
                <w:lang w:val="lt-LT" w:eastAsia="en-US"/>
              </w:rPr>
              <w:t>ST02.2</w:t>
            </w:r>
          </w:p>
          <w:p w14:paraId="5670474B" w14:textId="77777777" w:rsidR="00111B90" w:rsidRPr="00182432" w:rsidRDefault="00111B90" w:rsidP="002643CE">
            <w:pPr>
              <w:rPr>
                <w:rFonts w:ascii="Arial" w:eastAsia="Calibri" w:hAnsi="Arial" w:cs="Arial"/>
                <w:color w:val="auto"/>
                <w:sz w:val="21"/>
                <w:szCs w:val="21"/>
                <w:lang w:val="lt-LT" w:eastAsia="en-US"/>
              </w:rPr>
            </w:pPr>
          </w:p>
          <w:p w14:paraId="2C6BE502" w14:textId="77777777" w:rsidR="00111B90" w:rsidRPr="00182432" w:rsidRDefault="00111B90" w:rsidP="002643CE">
            <w:pPr>
              <w:rPr>
                <w:rFonts w:ascii="Arial" w:eastAsia="Calibri" w:hAnsi="Arial" w:cs="Arial"/>
                <w:color w:val="auto"/>
                <w:sz w:val="21"/>
                <w:szCs w:val="21"/>
                <w:lang w:val="lt-LT" w:eastAsia="en-US"/>
              </w:rPr>
            </w:pPr>
          </w:p>
          <w:p w14:paraId="423D529F" w14:textId="77777777" w:rsidR="00111B90" w:rsidRPr="00182432" w:rsidRDefault="00111B90" w:rsidP="002643CE">
            <w:pPr>
              <w:rPr>
                <w:rFonts w:ascii="Arial" w:eastAsia="Calibri" w:hAnsi="Arial" w:cs="Arial"/>
                <w:b/>
                <w:bCs/>
                <w:color w:val="auto"/>
                <w:sz w:val="21"/>
                <w:szCs w:val="21"/>
                <w:lang w:val="lt-LT" w:eastAsia="en-US"/>
              </w:rPr>
            </w:pPr>
          </w:p>
        </w:tc>
        <w:tc>
          <w:tcPr>
            <w:tcW w:w="8221" w:type="dxa"/>
            <w:shd w:val="clear" w:color="auto" w:fill="auto"/>
          </w:tcPr>
          <w:p w14:paraId="45976FE2"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Matmenys: Ilgis 4000 mm, plotis 900 mm, aukštis 740 mm. Matmenų galima paklaida +-100 mm.</w:t>
            </w:r>
          </w:p>
          <w:p w14:paraId="5DAC0DF0"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Stalo stalviršis gaminamas iš ne mažiau nei 22 mm storio LMDP plokštės.</w:t>
            </w:r>
          </w:p>
          <w:p w14:paraId="2C9F8C0D" w14:textId="77777777" w:rsidR="00111B90" w:rsidRPr="00182432" w:rsidRDefault="00111B90" w:rsidP="002643CE">
            <w:pPr>
              <w:pStyle w:val="ListParagraph"/>
              <w:numPr>
                <w:ilvl w:val="0"/>
                <w:numId w:val="1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baltos spalvos LMDP spalvų </w:t>
            </w:r>
            <w:r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7FCC9CB8"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pusiau matinė, matinė.</w:t>
            </w:r>
          </w:p>
          <w:p w14:paraId="67A5426A"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Spalva turi sutapti su parinktų plokščių spalva.</w:t>
            </w:r>
          </w:p>
          <w:p w14:paraId="49F1DB36"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Stalo rėmas tvirtos konstrukcijos, gaminamas iš metalo. Dažytas milteliniu būdu ta pačia spalva kaip visos kitos metalinės detalės.</w:t>
            </w:r>
          </w:p>
          <w:p w14:paraId="5E738660" w14:textId="77777777" w:rsidR="00111B90" w:rsidRPr="00182432" w:rsidRDefault="00111B90" w:rsidP="002643CE">
            <w:pPr>
              <w:pStyle w:val="ListParagraph"/>
              <w:numPr>
                <w:ilvl w:val="0"/>
                <w:numId w:val="16"/>
              </w:numPr>
              <w:rPr>
                <w:rFonts w:ascii="Arial" w:hAnsi="Arial" w:cs="Arial"/>
                <w:color w:val="auto"/>
                <w:sz w:val="21"/>
                <w:szCs w:val="21"/>
                <w:lang w:val="lt-LT"/>
              </w:rPr>
            </w:pPr>
            <w:r w:rsidRPr="00182432">
              <w:rPr>
                <w:rFonts w:ascii="Arial" w:hAnsi="Arial" w:cs="Arial"/>
                <w:color w:val="auto"/>
                <w:sz w:val="21"/>
                <w:szCs w:val="21"/>
                <w:lang w:val="lt-LT"/>
              </w:rPr>
              <w:t>Kojų rėmas pagamintas iš lakuoto natūralaus medžio masyvo.</w:t>
            </w:r>
          </w:p>
          <w:p w14:paraId="10F6EFF6" w14:textId="77777777" w:rsidR="00111B90" w:rsidRPr="00182432" w:rsidRDefault="00111B90" w:rsidP="002643CE">
            <w:pPr>
              <w:pStyle w:val="ListParagraph"/>
              <w:numPr>
                <w:ilvl w:val="0"/>
                <w:numId w:val="16"/>
              </w:numPr>
              <w:rPr>
                <w:rFonts w:ascii="Arial" w:hAnsi="Arial" w:cs="Arial"/>
                <w:color w:val="auto"/>
                <w:sz w:val="21"/>
                <w:szCs w:val="21"/>
                <w:lang w:val="lt-LT"/>
              </w:rPr>
            </w:pPr>
            <w:r w:rsidRPr="00182432">
              <w:rPr>
                <w:rFonts w:ascii="Arial" w:hAnsi="Arial" w:cs="Arial"/>
                <w:color w:val="auto"/>
                <w:sz w:val="21"/>
                <w:szCs w:val="21"/>
                <w:lang w:val="lt-LT"/>
              </w:rPr>
              <w:t>Kojos A formos, 50x40 (plotis x gylis) mm (+-15 mm) dydžio.</w:t>
            </w:r>
          </w:p>
          <w:p w14:paraId="6C607719" w14:textId="77777777" w:rsidR="00111B90" w:rsidRPr="00182432" w:rsidRDefault="00111B90" w:rsidP="002643CE">
            <w:pPr>
              <w:pStyle w:val="ListParagraph"/>
              <w:numPr>
                <w:ilvl w:val="0"/>
                <w:numId w:val="16"/>
              </w:numPr>
              <w:rPr>
                <w:rFonts w:ascii="Arial" w:hAnsi="Arial" w:cs="Arial"/>
                <w:color w:val="auto"/>
                <w:sz w:val="21"/>
                <w:szCs w:val="21"/>
                <w:lang w:val="lt-LT"/>
              </w:rPr>
            </w:pPr>
            <w:r w:rsidRPr="00182432">
              <w:rPr>
                <w:rFonts w:ascii="Arial" w:hAnsi="Arial" w:cs="Arial"/>
                <w:color w:val="auto"/>
                <w:sz w:val="21"/>
                <w:szCs w:val="21"/>
                <w:lang w:val="lt-LT"/>
              </w:rPr>
              <w:t>Stalviršyje išfrezuojamos 2 angos elektros ir multimedijos ryšiui.</w:t>
            </w:r>
          </w:p>
          <w:p w14:paraId="4BC5E5E7"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 xml:space="preserve">Angose montuojami metaliniai, milteliniu būdu dažyti balta spalva rėmeliai. Į sumontuotus rėmelius montuojasi 2 vnt. elektros blokų su lizdais: 2x220W, </w:t>
            </w:r>
            <w:r w:rsidRPr="00182432">
              <w:rPr>
                <w:rFonts w:ascii="Arial" w:eastAsia="Times New Roman" w:hAnsi="Arial" w:cs="Arial"/>
                <w:color w:val="auto"/>
                <w:sz w:val="21"/>
                <w:szCs w:val="21"/>
                <w:lang w:val="lt-LT"/>
              </w:rPr>
              <w:t>1xLAN, ir 1x HDMI. Elektros bloko visi lizdai pajungiami prie atvestų komunikacijų.</w:t>
            </w:r>
          </w:p>
          <w:p w14:paraId="0211B772"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Blokas prie rėmelio fiksuojamas detalėmis, kurios neleidžia jam iškristi.</w:t>
            </w:r>
          </w:p>
          <w:p w14:paraId="7CB752CC"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Blokai komplektuojami su 2 m ilgio laidu, kurio vienam gale kištukas į 220W, kitam jungtis tinkanti bloko pajungimui.</w:t>
            </w:r>
          </w:p>
          <w:p w14:paraId="1FF059C5" w14:textId="40274373"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Laidų apjungimui numatyti apjungiantį plastikinį vamzdį („stuburą“) su metaliniu pagrindu pritvirtinimui prie komunikacijų (</w:t>
            </w:r>
            <w:r w:rsidR="004D6AD0" w:rsidRPr="00182432">
              <w:rPr>
                <w:rFonts w:ascii="Arial" w:eastAsia="Times New Roman" w:hAnsi="Arial" w:cs="Arial"/>
                <w:color w:val="auto"/>
                <w:sz w:val="21"/>
                <w:szCs w:val="21"/>
                <w:lang w:val="lt-LT"/>
              </w:rPr>
              <w:t>grindinės</w:t>
            </w:r>
            <w:r w:rsidRPr="00182432">
              <w:rPr>
                <w:rFonts w:ascii="Arial" w:eastAsia="Times New Roman" w:hAnsi="Arial" w:cs="Arial"/>
                <w:color w:val="auto"/>
                <w:sz w:val="21"/>
                <w:szCs w:val="21"/>
                <w:lang w:val="lt-LT"/>
              </w:rPr>
              <w:t xml:space="preserve"> dėžutės). Jis montuojamas po visų laidų pajungimo.“ Stuburo spalva lygiagreti visų metalo dalių spalvai.</w:t>
            </w:r>
          </w:p>
          <w:p w14:paraId="62B09622"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 xml:space="preserve">Visi laidai turi būti paslėpti ir sutvarkyti, </w:t>
            </w:r>
            <w:proofErr w:type="spellStart"/>
            <w:r w:rsidRPr="00182432">
              <w:rPr>
                <w:rFonts w:ascii="Arial" w:eastAsia="Times New Roman" w:hAnsi="Arial" w:cs="Arial"/>
                <w:color w:val="auto"/>
                <w:sz w:val="21"/>
                <w:szCs w:val="21"/>
                <w:lang w:val="lt-LT"/>
              </w:rPr>
              <w:t>t.y</w:t>
            </w:r>
            <w:proofErr w:type="spellEnd"/>
            <w:r w:rsidRPr="00182432">
              <w:rPr>
                <w:rFonts w:ascii="Arial" w:eastAsia="Times New Roman" w:hAnsi="Arial" w:cs="Arial"/>
                <w:color w:val="auto"/>
                <w:sz w:val="21"/>
                <w:szCs w:val="21"/>
                <w:lang w:val="lt-LT"/>
              </w:rPr>
              <w:t>. elektros blokas tvirtinasi į rėmelį stalviršyje, kad nejudėtų ir laidai apjungiančiu vamzdžiu nuo stalo nuvedami iki el. komunikacijų dėžutės.</w:t>
            </w:r>
          </w:p>
          <w:p w14:paraId="2B7C7FB4"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623BDEB3"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7B8B6691" wp14:editId="2DEAB3F9">
                  <wp:extent cx="1524000" cy="1103630"/>
                  <wp:effectExtent l="0" t="0" r="0" b="127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0" cy="1103630"/>
                          </a:xfrm>
                          <a:prstGeom prst="rect">
                            <a:avLst/>
                          </a:prstGeom>
                          <a:noFill/>
                        </pic:spPr>
                      </pic:pic>
                    </a:graphicData>
                  </a:graphic>
                </wp:inline>
              </w:drawing>
            </w:r>
          </w:p>
          <w:p w14:paraId="2DDB6FB7" w14:textId="77777777" w:rsidR="00111B90" w:rsidRPr="00182432" w:rsidRDefault="00111B90" w:rsidP="002643CE">
            <w:pPr>
              <w:rPr>
                <w:rFonts w:ascii="Arial" w:hAnsi="Arial" w:cs="Arial"/>
                <w:noProof/>
                <w:color w:val="auto"/>
                <w:sz w:val="20"/>
                <w:szCs w:val="20"/>
                <w:lang w:val="lt-LT"/>
              </w:rPr>
            </w:pPr>
          </w:p>
          <w:p w14:paraId="56598E87"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2007357F" wp14:editId="4F9BFB0A">
                  <wp:extent cx="1847215" cy="1335819"/>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53131" cy="1340097"/>
                          </a:xfrm>
                          <a:prstGeom prst="rect">
                            <a:avLst/>
                          </a:prstGeom>
                          <a:noFill/>
                        </pic:spPr>
                      </pic:pic>
                    </a:graphicData>
                  </a:graphic>
                </wp:inline>
              </w:drawing>
            </w:r>
          </w:p>
          <w:p w14:paraId="44BDC315"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3EF1E800"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615E2D00"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74F15381" w14:textId="77777777" w:rsidR="00111B90" w:rsidRPr="00182432" w:rsidRDefault="00111B90" w:rsidP="002643CE">
            <w:pPr>
              <w:rPr>
                <w:rFonts w:ascii="Arial" w:hAnsi="Arial" w:cs="Arial"/>
                <w:noProof/>
                <w:color w:val="auto"/>
                <w:sz w:val="20"/>
                <w:szCs w:val="20"/>
                <w:lang w:val="lt-LT"/>
              </w:rPr>
            </w:pPr>
          </w:p>
          <w:p w14:paraId="691D7B64" w14:textId="77777777" w:rsidR="00111B90" w:rsidRPr="00182432" w:rsidRDefault="00111B90" w:rsidP="002643CE">
            <w:pPr>
              <w:rPr>
                <w:rFonts w:ascii="Arial" w:hAnsi="Arial" w:cs="Arial"/>
                <w:noProof/>
                <w:color w:val="auto"/>
                <w:sz w:val="20"/>
                <w:szCs w:val="20"/>
                <w:lang w:val="lt-LT"/>
              </w:rPr>
            </w:pPr>
          </w:p>
          <w:p w14:paraId="2B138B2A" w14:textId="77777777" w:rsidR="00111B90" w:rsidRPr="00182432" w:rsidRDefault="00111B90" w:rsidP="002643CE">
            <w:pPr>
              <w:rPr>
                <w:rFonts w:ascii="Arial" w:hAnsi="Arial" w:cs="Arial"/>
                <w:noProof/>
                <w:color w:val="auto"/>
                <w:sz w:val="20"/>
                <w:szCs w:val="20"/>
                <w:lang w:val="lt-LT"/>
              </w:rPr>
            </w:pPr>
          </w:p>
          <w:p w14:paraId="27CE89F3" w14:textId="77777777" w:rsidR="00111B90" w:rsidRPr="00182432" w:rsidRDefault="00111B90" w:rsidP="002643CE">
            <w:pPr>
              <w:rPr>
                <w:rFonts w:ascii="Arial" w:hAnsi="Arial" w:cs="Arial"/>
                <w:noProof/>
                <w:color w:val="auto"/>
                <w:sz w:val="20"/>
                <w:szCs w:val="20"/>
                <w:lang w:val="lt-LT"/>
              </w:rPr>
            </w:pPr>
          </w:p>
          <w:p w14:paraId="398EF1E4" w14:textId="77777777" w:rsidR="00111B90" w:rsidRPr="00182432" w:rsidRDefault="00111B90" w:rsidP="002643CE">
            <w:pPr>
              <w:rPr>
                <w:rFonts w:ascii="Arial" w:hAnsi="Arial" w:cs="Arial"/>
                <w:noProof/>
                <w:color w:val="auto"/>
                <w:sz w:val="20"/>
                <w:szCs w:val="20"/>
                <w:lang w:val="lt-LT"/>
              </w:rPr>
            </w:pPr>
          </w:p>
        </w:tc>
      </w:tr>
      <w:tr w:rsidR="00182432" w:rsidRPr="006A5D93" w14:paraId="49301BB4" w14:textId="77777777" w:rsidTr="43DE9F2C">
        <w:tc>
          <w:tcPr>
            <w:tcW w:w="567" w:type="dxa"/>
          </w:tcPr>
          <w:p w14:paraId="7AFBA152"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w:t>
            </w:r>
          </w:p>
        </w:tc>
        <w:tc>
          <w:tcPr>
            <w:tcW w:w="1843" w:type="dxa"/>
          </w:tcPr>
          <w:p w14:paraId="2268BA55"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 xml:space="preserve">Apvalus posėdžių stalas </w:t>
            </w:r>
          </w:p>
          <w:p w14:paraId="26C105F4" w14:textId="77777777" w:rsidR="00111B90" w:rsidRPr="00182432" w:rsidRDefault="00111B90" w:rsidP="002643CE">
            <w:pPr>
              <w:rPr>
                <w:rFonts w:ascii="Arial" w:eastAsia="Calibri" w:hAnsi="Arial" w:cs="Arial"/>
                <w:color w:val="auto"/>
                <w:sz w:val="21"/>
                <w:szCs w:val="21"/>
                <w:lang w:val="lt-LT" w:eastAsia="en-US"/>
              </w:rPr>
            </w:pPr>
          </w:p>
          <w:p w14:paraId="560E2886" w14:textId="77777777" w:rsidR="00111B90" w:rsidRPr="00182432" w:rsidRDefault="00111B90" w:rsidP="002643CE">
            <w:pPr>
              <w:rPr>
                <w:rFonts w:ascii="Arial" w:eastAsia="Calibri" w:hAnsi="Arial" w:cs="Arial"/>
                <w:color w:val="auto"/>
                <w:sz w:val="21"/>
                <w:szCs w:val="21"/>
                <w:lang w:val="lt-LT" w:eastAsia="en-US"/>
              </w:rPr>
            </w:pPr>
            <w:r w:rsidRPr="00182432">
              <w:rPr>
                <w:rFonts w:ascii="Arial" w:eastAsia="Calibri" w:hAnsi="Arial" w:cs="Arial"/>
                <w:color w:val="auto"/>
                <w:sz w:val="21"/>
                <w:szCs w:val="21"/>
                <w:lang w:val="lt-LT" w:eastAsia="en-US"/>
              </w:rPr>
              <w:t>ST03</w:t>
            </w:r>
          </w:p>
          <w:p w14:paraId="78357012" w14:textId="77777777" w:rsidR="00111B90" w:rsidRPr="00182432" w:rsidRDefault="00111B90" w:rsidP="002643CE">
            <w:pPr>
              <w:rPr>
                <w:rFonts w:ascii="Arial" w:eastAsia="Calibri" w:hAnsi="Arial" w:cs="Arial"/>
                <w:color w:val="auto"/>
                <w:sz w:val="21"/>
                <w:szCs w:val="21"/>
                <w:lang w:val="lt-LT" w:eastAsia="en-US"/>
              </w:rPr>
            </w:pPr>
          </w:p>
          <w:p w14:paraId="3519691C" w14:textId="77777777" w:rsidR="00111B90" w:rsidRPr="00182432" w:rsidRDefault="00111B90" w:rsidP="002643CE">
            <w:pPr>
              <w:rPr>
                <w:rFonts w:ascii="Arial" w:eastAsia="Calibri" w:hAnsi="Arial" w:cs="Arial"/>
                <w:color w:val="auto"/>
                <w:sz w:val="21"/>
                <w:szCs w:val="21"/>
                <w:lang w:val="lt-LT" w:eastAsia="en-US"/>
              </w:rPr>
            </w:pPr>
          </w:p>
          <w:p w14:paraId="2AE239B4" w14:textId="77777777" w:rsidR="00111B90" w:rsidRPr="00182432" w:rsidRDefault="00111B90" w:rsidP="002643CE">
            <w:pPr>
              <w:rPr>
                <w:rFonts w:ascii="Arial" w:eastAsia="Calibri" w:hAnsi="Arial" w:cs="Arial"/>
                <w:color w:val="auto"/>
                <w:sz w:val="21"/>
                <w:szCs w:val="21"/>
                <w:lang w:val="lt-LT" w:eastAsia="en-US"/>
              </w:rPr>
            </w:pPr>
          </w:p>
        </w:tc>
        <w:tc>
          <w:tcPr>
            <w:tcW w:w="8221" w:type="dxa"/>
            <w:shd w:val="clear" w:color="auto" w:fill="auto"/>
          </w:tcPr>
          <w:p w14:paraId="43CC82C3" w14:textId="77777777" w:rsidR="00111B90" w:rsidRPr="00182432" w:rsidRDefault="00111B90" w:rsidP="002643CE">
            <w:pPr>
              <w:pStyle w:val="ListParagraph"/>
              <w:numPr>
                <w:ilvl w:val="0"/>
                <w:numId w:val="17"/>
              </w:numPr>
              <w:jc w:val="both"/>
              <w:rPr>
                <w:rFonts w:ascii="Arial" w:hAnsi="Arial" w:cs="Arial"/>
                <w:color w:val="auto"/>
                <w:sz w:val="21"/>
                <w:szCs w:val="21"/>
                <w:lang w:val="lt-LT"/>
              </w:rPr>
            </w:pPr>
            <w:r w:rsidRPr="00182432">
              <w:rPr>
                <w:rFonts w:ascii="Arial" w:hAnsi="Arial" w:cs="Arial"/>
                <w:color w:val="auto"/>
                <w:sz w:val="21"/>
                <w:szCs w:val="21"/>
                <w:lang w:val="lt-LT"/>
              </w:rPr>
              <w:t>Matmenys: Plotis 1200 mm, aukštis 740 mm. Matmenų galima paklaida +-100 mm.</w:t>
            </w:r>
          </w:p>
          <w:p w14:paraId="17C13A8D" w14:textId="77777777" w:rsidR="00111B90" w:rsidRPr="00182432" w:rsidRDefault="00111B90" w:rsidP="002643CE">
            <w:pPr>
              <w:pStyle w:val="ListParagraph"/>
              <w:numPr>
                <w:ilvl w:val="0"/>
                <w:numId w:val="17"/>
              </w:numPr>
              <w:jc w:val="both"/>
              <w:rPr>
                <w:rFonts w:ascii="Arial" w:hAnsi="Arial" w:cs="Arial"/>
                <w:color w:val="auto"/>
                <w:sz w:val="21"/>
                <w:szCs w:val="21"/>
                <w:lang w:val="lt-LT"/>
              </w:rPr>
            </w:pPr>
            <w:r w:rsidRPr="00182432">
              <w:rPr>
                <w:rFonts w:ascii="Arial" w:hAnsi="Arial" w:cs="Arial"/>
                <w:color w:val="auto"/>
                <w:sz w:val="21"/>
                <w:szCs w:val="21"/>
                <w:lang w:val="lt-LT"/>
              </w:rPr>
              <w:t>Stalo stalviršis gaminamas iš ne mažiau nei 22 mm storio LMDP plokštės.</w:t>
            </w:r>
          </w:p>
          <w:p w14:paraId="6AEFE02D" w14:textId="77777777" w:rsidR="00111B90" w:rsidRPr="00182432" w:rsidRDefault="00111B90" w:rsidP="002643CE">
            <w:pPr>
              <w:pStyle w:val="ListParagraph"/>
              <w:numPr>
                <w:ilvl w:val="0"/>
                <w:numId w:val="1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baltos spalvos LMDP spalvų </w:t>
            </w:r>
            <w:r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0F781DF4" w14:textId="77777777" w:rsidR="00111B90" w:rsidRPr="00182432" w:rsidRDefault="00111B90" w:rsidP="002643CE">
            <w:pPr>
              <w:pStyle w:val="ListParagraph"/>
              <w:numPr>
                <w:ilvl w:val="0"/>
                <w:numId w:val="17"/>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Spalva turi sutapti su parinktų plokščių spalva.</w:t>
            </w:r>
          </w:p>
          <w:p w14:paraId="0E21DA02" w14:textId="77777777" w:rsidR="00111B90" w:rsidRPr="00182432" w:rsidRDefault="00111B90" w:rsidP="002643CE">
            <w:pPr>
              <w:pStyle w:val="ListParagraph"/>
              <w:numPr>
                <w:ilvl w:val="0"/>
                <w:numId w:val="17"/>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pusiau matinė, matinė.</w:t>
            </w:r>
          </w:p>
          <w:p w14:paraId="43B53354" w14:textId="77777777" w:rsidR="00111B90" w:rsidRPr="00182432" w:rsidRDefault="00111B90" w:rsidP="002643CE">
            <w:pPr>
              <w:pStyle w:val="ListParagraph"/>
              <w:numPr>
                <w:ilvl w:val="0"/>
                <w:numId w:val="17"/>
              </w:numPr>
              <w:jc w:val="both"/>
              <w:rPr>
                <w:rFonts w:ascii="Arial" w:hAnsi="Arial" w:cs="Arial"/>
                <w:color w:val="auto"/>
                <w:sz w:val="21"/>
                <w:szCs w:val="21"/>
                <w:lang w:val="lt-LT"/>
              </w:rPr>
            </w:pPr>
            <w:r w:rsidRPr="00182432">
              <w:rPr>
                <w:rFonts w:ascii="Arial" w:hAnsi="Arial" w:cs="Arial"/>
                <w:color w:val="auto"/>
                <w:sz w:val="21"/>
                <w:szCs w:val="21"/>
                <w:lang w:val="lt-LT"/>
              </w:rPr>
              <w:t>Stalo rėmas tvirtos konstrukcijos, gaminamas iš metalo. Dažytas milteliniu būdu ta pačia spalva kaip visos kitos metalinės detalės.</w:t>
            </w:r>
          </w:p>
          <w:p w14:paraId="197EE4A0" w14:textId="77777777" w:rsidR="00111B90" w:rsidRPr="00182432" w:rsidRDefault="00111B90" w:rsidP="002643CE">
            <w:pPr>
              <w:pStyle w:val="ListParagraph"/>
              <w:numPr>
                <w:ilvl w:val="0"/>
                <w:numId w:val="17"/>
              </w:numPr>
              <w:rPr>
                <w:rFonts w:ascii="Arial" w:hAnsi="Arial" w:cs="Arial"/>
                <w:color w:val="auto"/>
                <w:sz w:val="21"/>
                <w:szCs w:val="21"/>
                <w:lang w:val="lt-LT"/>
              </w:rPr>
            </w:pPr>
            <w:r w:rsidRPr="00182432">
              <w:rPr>
                <w:rFonts w:ascii="Arial" w:hAnsi="Arial" w:cs="Arial"/>
                <w:color w:val="auto"/>
                <w:sz w:val="21"/>
                <w:szCs w:val="21"/>
                <w:lang w:val="lt-LT"/>
              </w:rPr>
              <w:t>Kojų rėmas pagamintas iš lakuoto natūralaus medžio masyvo.</w:t>
            </w:r>
          </w:p>
          <w:p w14:paraId="34159010" w14:textId="77777777" w:rsidR="00111B90" w:rsidRPr="00182432" w:rsidRDefault="00111B90" w:rsidP="002643CE">
            <w:pPr>
              <w:pStyle w:val="ListParagraph"/>
              <w:numPr>
                <w:ilvl w:val="0"/>
                <w:numId w:val="17"/>
              </w:numPr>
              <w:rPr>
                <w:rFonts w:ascii="Arial" w:hAnsi="Arial" w:cs="Arial"/>
                <w:color w:val="auto"/>
                <w:sz w:val="21"/>
                <w:szCs w:val="21"/>
                <w:lang w:val="lt-LT"/>
              </w:rPr>
            </w:pPr>
            <w:r w:rsidRPr="00182432">
              <w:rPr>
                <w:rFonts w:ascii="Arial" w:hAnsi="Arial" w:cs="Arial"/>
                <w:color w:val="auto"/>
                <w:sz w:val="21"/>
                <w:szCs w:val="21"/>
                <w:lang w:val="lt-LT"/>
              </w:rPr>
              <w:t>Kojos A formos, 50x40 (plotis x gylis) mm (+-15 mm) dydžio.</w:t>
            </w:r>
          </w:p>
          <w:p w14:paraId="3A4489A8" w14:textId="77777777" w:rsidR="00111B90" w:rsidRPr="00182432" w:rsidRDefault="00111B90" w:rsidP="002643CE">
            <w:pPr>
              <w:pStyle w:val="ListParagraph"/>
              <w:numPr>
                <w:ilvl w:val="0"/>
                <w:numId w:val="17"/>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p w14:paraId="7261D5AF" w14:textId="77777777" w:rsidR="00111B90" w:rsidRPr="00182432" w:rsidRDefault="00111B90" w:rsidP="002643CE">
            <w:pPr>
              <w:pStyle w:val="ListParagraph"/>
              <w:numPr>
                <w:ilvl w:val="0"/>
                <w:numId w:val="17"/>
              </w:numPr>
              <w:rPr>
                <w:rFonts w:ascii="Arial" w:hAnsi="Arial" w:cs="Arial"/>
                <w:color w:val="auto"/>
                <w:sz w:val="21"/>
                <w:szCs w:val="21"/>
                <w:lang w:val="lt-LT"/>
              </w:rPr>
            </w:pPr>
            <w:r w:rsidRPr="00182432">
              <w:rPr>
                <w:rFonts w:ascii="Arial" w:hAnsi="Arial" w:cs="Arial"/>
                <w:color w:val="auto"/>
                <w:sz w:val="21"/>
                <w:szCs w:val="21"/>
                <w:lang w:val="lt-LT"/>
              </w:rPr>
              <w:t>Stalviršyje išfrezuojamos 1 anga elektros ir multimedijos ryšiui.</w:t>
            </w:r>
          </w:p>
          <w:p w14:paraId="2E4F8ABE" w14:textId="77777777" w:rsidR="00111B90" w:rsidRPr="00182432" w:rsidRDefault="00111B90" w:rsidP="002643CE">
            <w:pPr>
              <w:pStyle w:val="ListParagraph"/>
              <w:numPr>
                <w:ilvl w:val="0"/>
                <w:numId w:val="17"/>
              </w:numPr>
              <w:jc w:val="both"/>
              <w:rPr>
                <w:rFonts w:ascii="Arial" w:hAnsi="Arial" w:cs="Arial"/>
                <w:color w:val="auto"/>
                <w:sz w:val="21"/>
                <w:szCs w:val="21"/>
                <w:lang w:val="lt-LT"/>
              </w:rPr>
            </w:pPr>
            <w:r w:rsidRPr="00182432">
              <w:rPr>
                <w:rFonts w:ascii="Arial" w:hAnsi="Arial" w:cs="Arial"/>
                <w:color w:val="auto"/>
                <w:sz w:val="21"/>
                <w:szCs w:val="21"/>
                <w:lang w:val="lt-LT"/>
              </w:rPr>
              <w:t>Angose montuojami metaliniai, milteliniu būdu dažytos balta spalva rėmeliai.</w:t>
            </w:r>
          </w:p>
          <w:p w14:paraId="3C8A71B7" w14:textId="77777777" w:rsidR="00111B90" w:rsidRPr="00182432" w:rsidRDefault="00111B90" w:rsidP="002643CE">
            <w:pPr>
              <w:pStyle w:val="ListParagraph"/>
              <w:numPr>
                <w:ilvl w:val="0"/>
                <w:numId w:val="17"/>
              </w:numPr>
              <w:jc w:val="both"/>
              <w:rPr>
                <w:rFonts w:ascii="Arial" w:hAnsi="Arial" w:cs="Arial"/>
                <w:color w:val="auto"/>
                <w:sz w:val="21"/>
                <w:szCs w:val="21"/>
                <w:lang w:val="lt-LT"/>
              </w:rPr>
            </w:pPr>
            <w:r w:rsidRPr="00182432">
              <w:rPr>
                <w:rFonts w:ascii="Arial" w:hAnsi="Arial" w:cs="Arial"/>
                <w:color w:val="auto"/>
                <w:sz w:val="21"/>
                <w:szCs w:val="21"/>
                <w:lang w:val="lt-LT"/>
              </w:rPr>
              <w:t>Į sumontuotus rėmelius montuojasi 1 vnt. elektros blokas su lizdais: 1x220W, 1xLAN, ir 1x HDMI. Elektros bloko visi lizdai pajungiami prie atvestų komunikacijų.</w:t>
            </w:r>
          </w:p>
          <w:p w14:paraId="26395964"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Blokas prie rėmelio fiksuojamas detalėmis, kurios neleidžia jam iškristi.</w:t>
            </w:r>
          </w:p>
          <w:p w14:paraId="012717FD" w14:textId="77777777"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hAnsi="Arial" w:cs="Arial"/>
                <w:color w:val="auto"/>
                <w:sz w:val="21"/>
                <w:szCs w:val="21"/>
                <w:lang w:val="lt-LT"/>
              </w:rPr>
              <w:t>Blokai komplektuojami su 1,5 m ilgio laidu, kurio vienam gale kištukas į 220W, kitam jungtis tinkanti bloko pajungimui.</w:t>
            </w:r>
          </w:p>
          <w:p w14:paraId="53D00366" w14:textId="4144A00F"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lastRenderedPageBreak/>
              <w:t>Laidų apjungimui numatyti apjungiantį plastikinį vamzdį („stuburą“) su metaliniu pagrindu pritvirtinimui prie komunikacijų (</w:t>
            </w:r>
            <w:r w:rsidR="004D6AD0" w:rsidRPr="00182432">
              <w:rPr>
                <w:rFonts w:ascii="Arial" w:eastAsia="Times New Roman" w:hAnsi="Arial" w:cs="Arial"/>
                <w:color w:val="auto"/>
                <w:sz w:val="21"/>
                <w:szCs w:val="21"/>
                <w:lang w:val="lt-LT"/>
              </w:rPr>
              <w:t>grindinės</w:t>
            </w:r>
            <w:r w:rsidRPr="00182432">
              <w:rPr>
                <w:rFonts w:ascii="Arial" w:eastAsia="Times New Roman" w:hAnsi="Arial" w:cs="Arial"/>
                <w:color w:val="auto"/>
                <w:sz w:val="21"/>
                <w:szCs w:val="21"/>
                <w:lang w:val="lt-LT"/>
              </w:rPr>
              <w:t xml:space="preserve"> dėžutės). Jis montuojamas po visų laidų pajungimo. Stuburo spalva lygiagreti visų metalo dalių spalvai.</w:t>
            </w:r>
          </w:p>
          <w:p w14:paraId="376D47A1" w14:textId="2EF85C39" w:rsidR="00111B90" w:rsidRPr="00182432" w:rsidRDefault="00111B90" w:rsidP="002643CE">
            <w:pPr>
              <w:pStyle w:val="ListParagraph"/>
              <w:numPr>
                <w:ilvl w:val="0"/>
                <w:numId w:val="16"/>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 xml:space="preserve">Visi laidai turi būti paslėpti ir sutvarkyti, </w:t>
            </w:r>
            <w:proofErr w:type="spellStart"/>
            <w:r w:rsidRPr="00182432">
              <w:rPr>
                <w:rFonts w:ascii="Arial" w:eastAsia="Times New Roman" w:hAnsi="Arial" w:cs="Arial"/>
                <w:color w:val="auto"/>
                <w:sz w:val="21"/>
                <w:szCs w:val="21"/>
                <w:lang w:val="lt-LT"/>
              </w:rPr>
              <w:t>t.y</w:t>
            </w:r>
            <w:proofErr w:type="spellEnd"/>
            <w:r w:rsidRPr="00182432">
              <w:rPr>
                <w:rFonts w:ascii="Arial" w:eastAsia="Times New Roman" w:hAnsi="Arial" w:cs="Arial"/>
                <w:color w:val="auto"/>
                <w:sz w:val="21"/>
                <w:szCs w:val="21"/>
                <w:lang w:val="lt-LT"/>
              </w:rPr>
              <w:t>. elektros blokas tvirtinasi į rėmelį stalviršyje, kad nejudėtų ir laidai apjungiančiu vamzdžiu nuo stalo nuvedami iki el. komunikacijų dėžutės.</w:t>
            </w:r>
          </w:p>
        </w:tc>
        <w:tc>
          <w:tcPr>
            <w:tcW w:w="3402" w:type="dxa"/>
          </w:tcPr>
          <w:p w14:paraId="7661C0E7" w14:textId="77777777" w:rsidR="00111B90" w:rsidRPr="00182432" w:rsidRDefault="00111B90" w:rsidP="002643CE">
            <w:pPr>
              <w:jc w:val="cente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2DFA876D" wp14:editId="27A70C5A">
                  <wp:extent cx="1390650" cy="1324291"/>
                  <wp:effectExtent l="0" t="0" r="0" b="9525"/>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91627" cy="1325221"/>
                          </a:xfrm>
                          <a:prstGeom prst="rect">
                            <a:avLst/>
                          </a:prstGeom>
                          <a:noFill/>
                        </pic:spPr>
                      </pic:pic>
                    </a:graphicData>
                  </a:graphic>
                </wp:inline>
              </w:drawing>
            </w:r>
          </w:p>
          <w:p w14:paraId="1F3260D2" w14:textId="77777777" w:rsidR="00111B90" w:rsidRPr="00182432" w:rsidRDefault="00111B90" w:rsidP="002643CE">
            <w:pPr>
              <w:jc w:val="cente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DB83E69" wp14:editId="703F0B32">
                  <wp:extent cx="871855" cy="694690"/>
                  <wp:effectExtent l="0" t="0" r="4445"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71855" cy="694690"/>
                          </a:xfrm>
                          <a:prstGeom prst="rect">
                            <a:avLst/>
                          </a:prstGeom>
                          <a:noFill/>
                        </pic:spPr>
                      </pic:pic>
                    </a:graphicData>
                  </a:graphic>
                </wp:inline>
              </w:drawing>
            </w:r>
          </w:p>
          <w:p w14:paraId="6AB9185A" w14:textId="77777777" w:rsidR="00111B90" w:rsidRPr="00182432" w:rsidRDefault="00111B90"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59E81A26" w14:textId="77777777" w:rsidR="00111B90" w:rsidRPr="00182432" w:rsidRDefault="00111B90"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383FFB66" w14:textId="77777777" w:rsidR="00111B90" w:rsidRPr="00182432" w:rsidRDefault="00111B90" w:rsidP="002643CE">
            <w:pPr>
              <w:jc w:val="both"/>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099C387F" w14:textId="77777777" w:rsidR="00111B90" w:rsidRPr="00182432" w:rsidRDefault="00111B90" w:rsidP="002643CE">
            <w:pPr>
              <w:jc w:val="both"/>
              <w:rPr>
                <w:rFonts w:ascii="Arial" w:hAnsi="Arial" w:cs="Arial"/>
                <w:noProof/>
                <w:color w:val="auto"/>
                <w:sz w:val="20"/>
                <w:szCs w:val="20"/>
                <w:lang w:val="lt-LT"/>
              </w:rPr>
            </w:pPr>
          </w:p>
        </w:tc>
      </w:tr>
      <w:tr w:rsidR="00182432" w:rsidRPr="006A5D93" w14:paraId="711E207B" w14:textId="77777777" w:rsidTr="43DE9F2C">
        <w:trPr>
          <w:trHeight w:val="1036"/>
        </w:trPr>
        <w:tc>
          <w:tcPr>
            <w:tcW w:w="567" w:type="dxa"/>
          </w:tcPr>
          <w:p w14:paraId="55A3B1BD"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4.</w:t>
            </w:r>
          </w:p>
        </w:tc>
        <w:tc>
          <w:tcPr>
            <w:tcW w:w="1843" w:type="dxa"/>
          </w:tcPr>
          <w:p w14:paraId="03E68857"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Virtuvės staliukas</w:t>
            </w:r>
          </w:p>
          <w:p w14:paraId="3E091B91" w14:textId="77777777" w:rsidR="00111B90" w:rsidRPr="00182432" w:rsidRDefault="00111B90" w:rsidP="002643CE">
            <w:pPr>
              <w:rPr>
                <w:rFonts w:ascii="Arial" w:eastAsia="Calibri" w:hAnsi="Arial" w:cs="Arial"/>
                <w:b/>
                <w:bCs/>
                <w:color w:val="auto"/>
                <w:sz w:val="21"/>
                <w:szCs w:val="21"/>
                <w:lang w:val="lt-LT" w:eastAsia="en-US"/>
              </w:rPr>
            </w:pPr>
          </w:p>
          <w:p w14:paraId="7E7358B9"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ST04.1</w:t>
            </w:r>
          </w:p>
          <w:p w14:paraId="2A1FA340" w14:textId="77777777" w:rsidR="00111B90" w:rsidRPr="00182432" w:rsidRDefault="00111B90" w:rsidP="002643CE">
            <w:pPr>
              <w:rPr>
                <w:rFonts w:ascii="Arial" w:eastAsia="Calibri" w:hAnsi="Arial" w:cs="Arial"/>
                <w:b/>
                <w:bCs/>
                <w:color w:val="auto"/>
                <w:sz w:val="21"/>
                <w:szCs w:val="21"/>
                <w:lang w:val="lt-LT" w:eastAsia="en-US"/>
              </w:rPr>
            </w:pPr>
          </w:p>
          <w:p w14:paraId="1AC69369" w14:textId="77777777" w:rsidR="00111B90" w:rsidRPr="00182432" w:rsidRDefault="00111B90" w:rsidP="002643CE">
            <w:pPr>
              <w:rPr>
                <w:rFonts w:ascii="Arial" w:eastAsia="Calibri" w:hAnsi="Arial" w:cs="Arial"/>
                <w:b/>
                <w:bCs/>
                <w:color w:val="auto"/>
                <w:sz w:val="21"/>
                <w:szCs w:val="21"/>
                <w:lang w:val="lt-LT" w:eastAsia="en-US"/>
              </w:rPr>
            </w:pPr>
          </w:p>
          <w:p w14:paraId="4F11EFB8" w14:textId="77777777" w:rsidR="00111B90" w:rsidRPr="00182432" w:rsidRDefault="00111B90" w:rsidP="002643CE">
            <w:pPr>
              <w:rPr>
                <w:rFonts w:ascii="Arial" w:eastAsia="Calibri" w:hAnsi="Arial" w:cs="Arial"/>
                <w:color w:val="auto"/>
                <w:sz w:val="21"/>
                <w:szCs w:val="21"/>
                <w:lang w:val="lt-LT" w:eastAsia="en-US"/>
              </w:rPr>
            </w:pPr>
          </w:p>
          <w:p w14:paraId="7E26581B" w14:textId="77777777" w:rsidR="00111B90" w:rsidRPr="00182432" w:rsidRDefault="00111B90" w:rsidP="002643CE">
            <w:pPr>
              <w:rPr>
                <w:rFonts w:ascii="Arial" w:eastAsia="Calibri" w:hAnsi="Arial" w:cs="Arial"/>
                <w:b/>
                <w:bCs/>
                <w:color w:val="auto"/>
                <w:sz w:val="21"/>
                <w:szCs w:val="21"/>
                <w:lang w:val="lt-LT" w:eastAsia="en-US"/>
              </w:rPr>
            </w:pPr>
          </w:p>
        </w:tc>
        <w:tc>
          <w:tcPr>
            <w:tcW w:w="8221" w:type="dxa"/>
            <w:shd w:val="clear" w:color="auto" w:fill="auto"/>
          </w:tcPr>
          <w:p w14:paraId="200F0417" w14:textId="77777777" w:rsidR="00111B90" w:rsidRPr="00182432" w:rsidRDefault="00111B90" w:rsidP="002643CE">
            <w:pPr>
              <w:pStyle w:val="ListParagraph"/>
              <w:numPr>
                <w:ilvl w:val="0"/>
                <w:numId w:val="1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Plotis (W) 700mm, gylis (D) 700mm, aukštis (H) 740mm. Matmenų galima paklaida +-100mm</w:t>
            </w:r>
          </w:p>
          <w:p w14:paraId="7B1C98A1" w14:textId="77777777" w:rsidR="00111B90" w:rsidRPr="00182432" w:rsidRDefault="00111B90" w:rsidP="002643CE">
            <w:pPr>
              <w:pStyle w:val="ListParagraph"/>
              <w:numPr>
                <w:ilvl w:val="0"/>
                <w:numId w:val="1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stalviršis kvadrato formos, gaminamas iš ne mažiau nei 18 mm storio LMDP plokštės.</w:t>
            </w:r>
          </w:p>
          <w:p w14:paraId="1318541F" w14:textId="77777777" w:rsidR="00111B90" w:rsidRPr="00182432" w:rsidRDefault="00111B90" w:rsidP="002643CE">
            <w:pPr>
              <w:pStyle w:val="ListParagraph"/>
              <w:numPr>
                <w:ilvl w:val="0"/>
                <w:numId w:val="12"/>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tamsiai pilkos, antracito spalvos  LMDP spalvų </w:t>
            </w:r>
            <w:r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275FF803" w14:textId="77777777" w:rsidR="00111B90" w:rsidRPr="00182432" w:rsidRDefault="00111B90" w:rsidP="002643CE">
            <w:pPr>
              <w:pStyle w:val="ListParagraph"/>
              <w:numPr>
                <w:ilvl w:val="0"/>
                <w:numId w:val="12"/>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Plokštės struktūra – matinė, pusiau matinė.</w:t>
            </w:r>
          </w:p>
          <w:p w14:paraId="27BA6142" w14:textId="77777777" w:rsidR="00111B90" w:rsidRPr="00182432" w:rsidRDefault="00111B90" w:rsidP="002643CE">
            <w:pPr>
              <w:pStyle w:val="ListParagraph"/>
              <w:numPr>
                <w:ilvl w:val="0"/>
                <w:numId w:val="1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Briaunos laminuotos 2 mm ABS briauna. Spalva turi sutapti su parinktų plokščių spalva.</w:t>
            </w:r>
          </w:p>
          <w:p w14:paraId="3431F679" w14:textId="77777777" w:rsidR="00111B90" w:rsidRPr="00182432" w:rsidRDefault="00111B90" w:rsidP="002643CE">
            <w:pPr>
              <w:pStyle w:val="ListParagraph"/>
              <w:numPr>
                <w:ilvl w:val="0"/>
                <w:numId w:val="1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Stalo rėmas tvirtos konstrukcijos, gaminamas iš metalo. Dažytas milteliniu būdu juoda spalva kaip visos kitos metalinės detalės </w:t>
            </w:r>
          </w:p>
          <w:p w14:paraId="7BC93D18" w14:textId="77777777" w:rsidR="00111B90" w:rsidRPr="00182432" w:rsidRDefault="00111B90" w:rsidP="002643CE">
            <w:pPr>
              <w:pStyle w:val="ListParagraph"/>
              <w:numPr>
                <w:ilvl w:val="0"/>
                <w:numId w:val="1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Stalo koja vientisa, išsišakojanti 4 kojeles. </w:t>
            </w:r>
          </w:p>
          <w:p w14:paraId="7239CA4F" w14:textId="77777777" w:rsidR="00111B90" w:rsidRPr="00182432" w:rsidRDefault="00111B90" w:rsidP="002643CE">
            <w:pPr>
              <w:pStyle w:val="ListParagraph"/>
              <w:numPr>
                <w:ilvl w:val="0"/>
                <w:numId w:val="1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Kojos dažytos milteliniu būdu juoda spalva. </w:t>
            </w:r>
          </w:p>
          <w:p w14:paraId="2E133E00" w14:textId="77777777" w:rsidR="00111B90" w:rsidRPr="00182432" w:rsidRDefault="00111B90" w:rsidP="002643CE">
            <w:pPr>
              <w:pStyle w:val="ListParagraph"/>
              <w:numPr>
                <w:ilvl w:val="0"/>
                <w:numId w:val="12"/>
              </w:numPr>
              <w:tabs>
                <w:tab w:val="left" w:pos="631"/>
              </w:tabs>
              <w:jc w:val="both"/>
              <w:rPr>
                <w:rFonts w:ascii="Arial" w:hAnsi="Arial" w:cs="Arial"/>
                <w:color w:val="auto"/>
                <w:sz w:val="21"/>
                <w:szCs w:val="21"/>
                <w:lang w:val="lt-LT" w:eastAsia="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333E3EDF"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3D9D8130" wp14:editId="5E71EA5F">
                  <wp:extent cx="1076325" cy="1046897"/>
                  <wp:effectExtent l="0" t="0" r="0" b="1270"/>
                  <wp:docPr id="8" name="Picture 9">
                    <a:extLst xmlns:a="http://schemas.openxmlformats.org/drawingml/2006/main">
                      <a:ext uri="{FF2B5EF4-FFF2-40B4-BE49-F238E27FC236}">
                        <a16:creationId xmlns:a16="http://schemas.microsoft.com/office/drawing/2014/main" id="{DEBDC3A5-D002-48BE-86C5-83627C4F9603}"/>
                      </a:ext>
                      <a:ext uri="{147F2762-F138-4A5C-976F-8EAC2B608ADB}">
                        <a16:predDERef xmlns:a16="http://schemas.microsoft.com/office/drawing/2014/main" pred="{3E0EC55B-0777-4283-BD9D-8E366F3CF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EBDC3A5-D002-48BE-86C5-83627C4F9603}"/>
                              </a:ext>
                              <a:ext uri="{147F2762-F138-4A5C-976F-8EAC2B608ADB}">
                                <a16:predDERef xmlns:a16="http://schemas.microsoft.com/office/drawing/2014/main" pred="{3E0EC55B-0777-4283-BD9D-8E366F3CFAD9}"/>
                              </a:ext>
                            </a:extLst>
                          </pic:cNvPr>
                          <pic:cNvPicPr>
                            <a:picLocks noChangeAspect="1"/>
                          </pic:cNvPicPr>
                        </pic:nvPicPr>
                        <pic:blipFill>
                          <a:blip r:embed="rId37"/>
                          <a:stretch>
                            <a:fillRect/>
                          </a:stretch>
                        </pic:blipFill>
                        <pic:spPr>
                          <a:xfrm>
                            <a:off x="0" y="0"/>
                            <a:ext cx="1078711" cy="1049218"/>
                          </a:xfrm>
                          <a:prstGeom prst="rect">
                            <a:avLst/>
                          </a:prstGeom>
                        </pic:spPr>
                      </pic:pic>
                    </a:graphicData>
                  </a:graphic>
                </wp:inline>
              </w:drawing>
            </w:r>
            <w:r w:rsidRPr="00182432">
              <w:rPr>
                <w:rFonts w:ascii="Arial" w:hAnsi="Arial" w:cs="Arial"/>
                <w:noProof/>
                <w:color w:val="auto"/>
                <w:sz w:val="20"/>
                <w:szCs w:val="20"/>
                <w:lang w:val="lt-LT"/>
              </w:rPr>
              <w:drawing>
                <wp:inline distT="0" distB="0" distL="0" distR="0" wp14:anchorId="533939D8" wp14:editId="69A6FDA6">
                  <wp:extent cx="1108054" cy="760309"/>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149878" cy="789007"/>
                          </a:xfrm>
                          <a:prstGeom prst="rect">
                            <a:avLst/>
                          </a:prstGeom>
                        </pic:spPr>
                      </pic:pic>
                    </a:graphicData>
                  </a:graphic>
                </wp:inline>
              </w:drawing>
            </w:r>
          </w:p>
          <w:p w14:paraId="75FEC5AD"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49F287CA"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785039A7"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5621FE1A" w14:textId="77777777" w:rsidR="00111B90" w:rsidRPr="00182432" w:rsidRDefault="00111B90" w:rsidP="002643CE">
            <w:pPr>
              <w:rPr>
                <w:rFonts w:ascii="Arial" w:hAnsi="Arial" w:cs="Arial"/>
                <w:noProof/>
                <w:color w:val="auto"/>
                <w:sz w:val="20"/>
                <w:szCs w:val="20"/>
                <w:lang w:val="lt-LT"/>
              </w:rPr>
            </w:pPr>
          </w:p>
        </w:tc>
      </w:tr>
      <w:tr w:rsidR="00182432" w:rsidRPr="006A5D93" w14:paraId="6574D083" w14:textId="77777777" w:rsidTr="43DE9F2C">
        <w:trPr>
          <w:trHeight w:val="483"/>
        </w:trPr>
        <w:tc>
          <w:tcPr>
            <w:tcW w:w="567" w:type="dxa"/>
          </w:tcPr>
          <w:p w14:paraId="2BD1043F"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5.</w:t>
            </w:r>
          </w:p>
        </w:tc>
        <w:tc>
          <w:tcPr>
            <w:tcW w:w="1843" w:type="dxa"/>
          </w:tcPr>
          <w:p w14:paraId="0C9CBE94"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Virtuvės staliukas</w:t>
            </w:r>
          </w:p>
          <w:p w14:paraId="7447F77F" w14:textId="77777777" w:rsidR="00111B90" w:rsidRPr="00182432" w:rsidRDefault="00111B90" w:rsidP="002643CE">
            <w:pPr>
              <w:rPr>
                <w:rFonts w:ascii="Arial" w:eastAsia="Calibri" w:hAnsi="Arial" w:cs="Arial"/>
                <w:b/>
                <w:bCs/>
                <w:color w:val="auto"/>
                <w:sz w:val="21"/>
                <w:szCs w:val="21"/>
                <w:lang w:val="lt-LT" w:eastAsia="en-US"/>
              </w:rPr>
            </w:pPr>
          </w:p>
          <w:p w14:paraId="07EECB23"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ST04.2</w:t>
            </w:r>
          </w:p>
          <w:p w14:paraId="6EF3A4E6" w14:textId="77777777" w:rsidR="00111B90" w:rsidRPr="00182432" w:rsidRDefault="00111B90" w:rsidP="002643CE">
            <w:pPr>
              <w:rPr>
                <w:rFonts w:ascii="Arial" w:eastAsia="Calibri" w:hAnsi="Arial" w:cs="Arial"/>
                <w:b/>
                <w:bCs/>
                <w:color w:val="auto"/>
                <w:sz w:val="21"/>
                <w:szCs w:val="21"/>
                <w:lang w:val="lt-LT" w:eastAsia="en-US"/>
              </w:rPr>
            </w:pPr>
          </w:p>
          <w:p w14:paraId="140A0BAF" w14:textId="77777777" w:rsidR="00111B90" w:rsidRPr="00182432" w:rsidRDefault="00111B90" w:rsidP="002643CE">
            <w:pPr>
              <w:rPr>
                <w:rFonts w:ascii="Arial" w:eastAsia="Calibri" w:hAnsi="Arial" w:cs="Arial"/>
                <w:b/>
                <w:bCs/>
                <w:color w:val="auto"/>
                <w:sz w:val="21"/>
                <w:szCs w:val="21"/>
                <w:lang w:val="lt-LT" w:eastAsia="en-US"/>
              </w:rPr>
            </w:pPr>
          </w:p>
          <w:p w14:paraId="606F036D" w14:textId="77777777" w:rsidR="00111B90" w:rsidRPr="00182432" w:rsidRDefault="00111B90" w:rsidP="002643CE">
            <w:pPr>
              <w:rPr>
                <w:rFonts w:ascii="Arial" w:eastAsia="Calibri" w:hAnsi="Arial" w:cs="Arial"/>
                <w:color w:val="auto"/>
                <w:sz w:val="21"/>
                <w:szCs w:val="21"/>
                <w:lang w:val="lt-LT" w:eastAsia="en-US"/>
              </w:rPr>
            </w:pPr>
          </w:p>
          <w:p w14:paraId="1DE3580C" w14:textId="77777777" w:rsidR="00111B90" w:rsidRPr="00182432" w:rsidRDefault="00111B90" w:rsidP="002643CE">
            <w:pPr>
              <w:rPr>
                <w:rFonts w:ascii="Arial" w:eastAsia="Calibri" w:hAnsi="Arial" w:cs="Arial"/>
                <w:color w:val="auto"/>
                <w:sz w:val="21"/>
                <w:szCs w:val="21"/>
                <w:lang w:val="lt-LT" w:eastAsia="en-US"/>
              </w:rPr>
            </w:pPr>
          </w:p>
        </w:tc>
        <w:tc>
          <w:tcPr>
            <w:tcW w:w="8221" w:type="dxa"/>
            <w:shd w:val="clear" w:color="auto" w:fill="auto"/>
          </w:tcPr>
          <w:p w14:paraId="35B589F8" w14:textId="77777777" w:rsidR="00111B90" w:rsidRPr="00182432" w:rsidRDefault="00111B90" w:rsidP="002643CE">
            <w:pPr>
              <w:pStyle w:val="ListParagraph"/>
              <w:numPr>
                <w:ilvl w:val="0"/>
                <w:numId w:val="18"/>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Plotis (W) 900mm, gylis (D) 900mm, aukštis (H) 740mm. Matmenų galima paklaida +-100mm</w:t>
            </w:r>
          </w:p>
          <w:p w14:paraId="107ABF1F" w14:textId="77777777" w:rsidR="00111B90" w:rsidRPr="00182432" w:rsidRDefault="00111B90" w:rsidP="002643CE">
            <w:pPr>
              <w:pStyle w:val="ListParagraph"/>
              <w:numPr>
                <w:ilvl w:val="0"/>
                <w:numId w:val="18"/>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stalviršis kvadrato formos, gaminamas iš ne mažiau nei 18 mm storio LMDP plokštės.</w:t>
            </w:r>
          </w:p>
          <w:p w14:paraId="5002BB70" w14:textId="77777777" w:rsidR="00111B90" w:rsidRPr="00182432" w:rsidRDefault="00111B90" w:rsidP="002643CE">
            <w:pPr>
              <w:pStyle w:val="ListParagraph"/>
              <w:numPr>
                <w:ilvl w:val="0"/>
                <w:numId w:val="18"/>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tamsiai pilkos, antracito spalvos  LMDP spalvų </w:t>
            </w:r>
            <w:r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13DD93DA" w14:textId="77777777" w:rsidR="00111B90" w:rsidRPr="00182432" w:rsidRDefault="00111B90" w:rsidP="002643CE">
            <w:pPr>
              <w:pStyle w:val="ListParagraph"/>
              <w:numPr>
                <w:ilvl w:val="0"/>
                <w:numId w:val="18"/>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Plokštės struktūra – matinė, pusiau matinė.</w:t>
            </w:r>
          </w:p>
          <w:p w14:paraId="367DD5B5" w14:textId="77777777" w:rsidR="00111B90" w:rsidRPr="00182432" w:rsidRDefault="00111B90" w:rsidP="002643CE">
            <w:pPr>
              <w:pStyle w:val="ListParagraph"/>
              <w:numPr>
                <w:ilvl w:val="0"/>
                <w:numId w:val="18"/>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Briaunos laminuotos 2 mm ABS briauna. Spalva turi sutapti su parinktų plokščių spalva.</w:t>
            </w:r>
          </w:p>
          <w:p w14:paraId="147C4D7C" w14:textId="77777777" w:rsidR="00111B90" w:rsidRPr="00182432" w:rsidRDefault="00111B90" w:rsidP="002643CE">
            <w:pPr>
              <w:pStyle w:val="ListParagraph"/>
              <w:numPr>
                <w:ilvl w:val="0"/>
                <w:numId w:val="18"/>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Stalo rėmas tvirtos konstrukcijos, gaminamas iš metalo. Dažytas milteliniu būdu juoda spalva kaip visos kitos metalinės detalės </w:t>
            </w:r>
          </w:p>
          <w:p w14:paraId="7FB54185" w14:textId="77777777" w:rsidR="00111B90" w:rsidRPr="00182432" w:rsidRDefault="00111B90" w:rsidP="002643CE">
            <w:pPr>
              <w:pStyle w:val="ListParagraph"/>
              <w:numPr>
                <w:ilvl w:val="0"/>
                <w:numId w:val="18"/>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Stalo koja vientisa, išsišakojanti 4 kojeles. </w:t>
            </w:r>
          </w:p>
          <w:p w14:paraId="679F8359" w14:textId="77777777" w:rsidR="00111B90" w:rsidRPr="00182432" w:rsidRDefault="00111B90" w:rsidP="002643CE">
            <w:pPr>
              <w:pStyle w:val="ListParagraph"/>
              <w:numPr>
                <w:ilvl w:val="0"/>
                <w:numId w:val="18"/>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Kojos dažytos milteliniu būdu juoda spalva. </w:t>
            </w:r>
          </w:p>
          <w:p w14:paraId="6D7EED3B" w14:textId="77777777" w:rsidR="00111B90" w:rsidRPr="00182432" w:rsidRDefault="00111B90" w:rsidP="002643CE">
            <w:pPr>
              <w:pStyle w:val="ListParagraph"/>
              <w:numPr>
                <w:ilvl w:val="0"/>
                <w:numId w:val="18"/>
              </w:numPr>
              <w:tabs>
                <w:tab w:val="left" w:pos="631"/>
              </w:tabs>
              <w:jc w:val="both"/>
              <w:rPr>
                <w:rFonts w:ascii="Arial" w:hAnsi="Arial" w:cs="Arial"/>
                <w:color w:val="auto"/>
                <w:sz w:val="21"/>
                <w:szCs w:val="21"/>
                <w:lang w:val="lt-LT" w:eastAsia="lt-LT"/>
              </w:rPr>
            </w:pPr>
            <w:r w:rsidRPr="00182432">
              <w:rPr>
                <w:rFonts w:ascii="Arial" w:eastAsia="Times New Roman" w:hAnsi="Arial" w:cs="Arial"/>
                <w:color w:val="auto"/>
                <w:sz w:val="21"/>
                <w:szCs w:val="21"/>
                <w:lang w:val="lt-LT"/>
              </w:rPr>
              <w:lastRenderedPageBreak/>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395FF2F6"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4EBC02AA" wp14:editId="7B3DCF68">
                  <wp:extent cx="827813" cy="805180"/>
                  <wp:effectExtent l="0" t="0" r="0" b="0"/>
                  <wp:docPr id="76" name="Picture 9" descr="A close-up of a magnifying glass&#10;&#10;Description automatically generated">
                    <a:extLst xmlns:a="http://schemas.openxmlformats.org/drawingml/2006/main">
                      <a:ext uri="{FF2B5EF4-FFF2-40B4-BE49-F238E27FC236}">
                        <a16:creationId xmlns:a16="http://schemas.microsoft.com/office/drawing/2014/main" id="{DEBDC3A5-D002-48BE-86C5-83627C4F9603}"/>
                      </a:ext>
                      <a:ext uri="{147F2762-F138-4A5C-976F-8EAC2B608ADB}">
                        <a16:predDERef xmlns:a16="http://schemas.microsoft.com/office/drawing/2014/main" pred="{3E0EC55B-0777-4283-BD9D-8E366F3CF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9" descr="A close-up of a magnifying glass&#10;&#10;Description automatically generated">
                            <a:extLst>
                              <a:ext uri="{FF2B5EF4-FFF2-40B4-BE49-F238E27FC236}">
                                <a16:creationId xmlns:a16="http://schemas.microsoft.com/office/drawing/2014/main" id="{DEBDC3A5-D002-48BE-86C5-83627C4F9603}"/>
                              </a:ext>
                              <a:ext uri="{147F2762-F138-4A5C-976F-8EAC2B608ADB}">
                                <a16:predDERef xmlns:a16="http://schemas.microsoft.com/office/drawing/2014/main" pred="{3E0EC55B-0777-4283-BD9D-8E366F3CFAD9}"/>
                              </a:ext>
                            </a:extLst>
                          </pic:cNvPr>
                          <pic:cNvPicPr>
                            <a:picLocks noChangeAspect="1"/>
                          </pic:cNvPicPr>
                        </pic:nvPicPr>
                        <pic:blipFill>
                          <a:blip r:embed="rId37"/>
                          <a:stretch>
                            <a:fillRect/>
                          </a:stretch>
                        </pic:blipFill>
                        <pic:spPr>
                          <a:xfrm>
                            <a:off x="0" y="0"/>
                            <a:ext cx="831244" cy="808517"/>
                          </a:xfrm>
                          <a:prstGeom prst="rect">
                            <a:avLst/>
                          </a:prstGeom>
                        </pic:spPr>
                      </pic:pic>
                    </a:graphicData>
                  </a:graphic>
                </wp:inline>
              </w:drawing>
            </w:r>
          </w:p>
          <w:p w14:paraId="49FA6635" w14:textId="77777777" w:rsidR="00111B90" w:rsidRPr="00182432" w:rsidRDefault="00111B90" w:rsidP="002643CE">
            <w:pPr>
              <w:rPr>
                <w:rFonts w:ascii="Arial" w:hAnsi="Arial" w:cs="Arial"/>
                <w:color w:val="auto"/>
                <w:sz w:val="20"/>
                <w:szCs w:val="20"/>
                <w:lang w:val="lt-LT"/>
              </w:rPr>
            </w:pPr>
          </w:p>
          <w:p w14:paraId="262FD0DA"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45D5741E" wp14:editId="41E24C1C">
                  <wp:extent cx="992505" cy="681928"/>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02502" cy="688797"/>
                          </a:xfrm>
                          <a:prstGeom prst="rect">
                            <a:avLst/>
                          </a:prstGeom>
                          <a:noFill/>
                        </pic:spPr>
                      </pic:pic>
                    </a:graphicData>
                  </a:graphic>
                </wp:inline>
              </w:drawing>
            </w:r>
          </w:p>
          <w:p w14:paraId="76E1E301" w14:textId="77777777" w:rsidR="006A7B3C" w:rsidRPr="00182432" w:rsidRDefault="006A7B3C" w:rsidP="002643CE">
            <w:pPr>
              <w:rPr>
                <w:rFonts w:ascii="Arial" w:hAnsi="Arial" w:cs="Arial"/>
                <w:color w:val="auto"/>
                <w:sz w:val="20"/>
                <w:szCs w:val="20"/>
                <w:lang w:val="lt-LT"/>
              </w:rPr>
            </w:pPr>
          </w:p>
          <w:p w14:paraId="136C0D9F" w14:textId="218E9B20"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35338BF"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AB4C2C4"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Priedas Nr. 3. Brėžiniai ir vizualizacijos (atskiras PDF failas).</w:t>
            </w:r>
          </w:p>
          <w:p w14:paraId="23A0A8B4" w14:textId="77777777" w:rsidR="00111B90" w:rsidRPr="00182432" w:rsidRDefault="00111B90" w:rsidP="002643CE">
            <w:pPr>
              <w:rPr>
                <w:rFonts w:ascii="Arial" w:hAnsi="Arial" w:cs="Arial"/>
                <w:color w:val="auto"/>
                <w:sz w:val="20"/>
                <w:szCs w:val="20"/>
                <w:lang w:val="lt-LT"/>
              </w:rPr>
            </w:pPr>
          </w:p>
        </w:tc>
      </w:tr>
      <w:tr w:rsidR="00182432" w:rsidRPr="006A5D93" w14:paraId="1665F4DB" w14:textId="77777777" w:rsidTr="43DE9F2C">
        <w:tc>
          <w:tcPr>
            <w:tcW w:w="567" w:type="dxa"/>
          </w:tcPr>
          <w:p w14:paraId="4D702A99"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6.</w:t>
            </w:r>
          </w:p>
        </w:tc>
        <w:tc>
          <w:tcPr>
            <w:tcW w:w="1843" w:type="dxa"/>
          </w:tcPr>
          <w:p w14:paraId="631F16D5"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Virtuvės staliukas</w:t>
            </w:r>
          </w:p>
          <w:p w14:paraId="3ABBCEC2" w14:textId="77777777" w:rsidR="00111B90" w:rsidRPr="00182432" w:rsidRDefault="00111B90" w:rsidP="002643CE">
            <w:pPr>
              <w:rPr>
                <w:rFonts w:ascii="Arial" w:eastAsia="Calibri" w:hAnsi="Arial" w:cs="Arial"/>
                <w:b/>
                <w:bCs/>
                <w:color w:val="auto"/>
                <w:sz w:val="21"/>
                <w:szCs w:val="21"/>
                <w:lang w:val="lt-LT" w:eastAsia="en-US"/>
              </w:rPr>
            </w:pPr>
          </w:p>
          <w:p w14:paraId="51F7B919" w14:textId="77777777" w:rsidR="00111B90" w:rsidRPr="00182432" w:rsidRDefault="00111B90" w:rsidP="002643CE">
            <w:pPr>
              <w:rPr>
                <w:rFonts w:ascii="Arial" w:eastAsia="Calibri" w:hAnsi="Arial" w:cs="Arial"/>
                <w:b/>
                <w:bCs/>
                <w:color w:val="auto"/>
                <w:sz w:val="21"/>
                <w:szCs w:val="21"/>
                <w:lang w:val="lt-LT" w:eastAsia="en-US"/>
              </w:rPr>
            </w:pPr>
            <w:r w:rsidRPr="00182432">
              <w:rPr>
                <w:rFonts w:ascii="Arial" w:eastAsia="Calibri" w:hAnsi="Arial" w:cs="Arial"/>
                <w:b/>
                <w:bCs/>
                <w:color w:val="auto"/>
                <w:sz w:val="21"/>
                <w:szCs w:val="21"/>
                <w:lang w:val="lt-LT" w:eastAsia="en-US"/>
              </w:rPr>
              <w:t>ST05</w:t>
            </w:r>
          </w:p>
          <w:p w14:paraId="2784DF02" w14:textId="77777777" w:rsidR="00111B90" w:rsidRPr="00182432" w:rsidRDefault="00111B90" w:rsidP="002643CE">
            <w:pPr>
              <w:rPr>
                <w:rFonts w:ascii="Arial" w:eastAsia="Calibri" w:hAnsi="Arial" w:cs="Arial"/>
                <w:b/>
                <w:bCs/>
                <w:color w:val="auto"/>
                <w:sz w:val="21"/>
                <w:szCs w:val="21"/>
                <w:lang w:val="lt-LT" w:eastAsia="en-US"/>
              </w:rPr>
            </w:pPr>
          </w:p>
          <w:p w14:paraId="2F6C0AEC" w14:textId="77777777" w:rsidR="00111B90" w:rsidRPr="00182432" w:rsidRDefault="00111B90" w:rsidP="002643CE">
            <w:pPr>
              <w:rPr>
                <w:rFonts w:ascii="Arial" w:eastAsia="Calibri" w:hAnsi="Arial" w:cs="Arial"/>
                <w:b/>
                <w:bCs/>
                <w:color w:val="auto"/>
                <w:sz w:val="21"/>
                <w:szCs w:val="21"/>
                <w:lang w:val="lt-LT" w:eastAsia="en-US"/>
              </w:rPr>
            </w:pPr>
          </w:p>
          <w:p w14:paraId="5EEBC63E" w14:textId="77777777" w:rsidR="00111B90" w:rsidRPr="00182432" w:rsidRDefault="00111B90" w:rsidP="002643CE">
            <w:pPr>
              <w:rPr>
                <w:rFonts w:ascii="Arial" w:eastAsia="Calibri" w:hAnsi="Arial" w:cs="Arial"/>
                <w:color w:val="auto"/>
                <w:sz w:val="21"/>
                <w:szCs w:val="21"/>
                <w:lang w:val="lt-LT" w:eastAsia="en-US"/>
              </w:rPr>
            </w:pPr>
          </w:p>
          <w:p w14:paraId="16210F71" w14:textId="77777777" w:rsidR="00111B90" w:rsidRPr="00182432" w:rsidRDefault="00111B90" w:rsidP="002643CE">
            <w:pPr>
              <w:jc w:val="both"/>
              <w:rPr>
                <w:rFonts w:ascii="Arial" w:hAnsi="Arial" w:cs="Arial"/>
                <w:color w:val="auto"/>
                <w:sz w:val="21"/>
                <w:szCs w:val="21"/>
                <w:lang w:val="lt-LT"/>
              </w:rPr>
            </w:pPr>
          </w:p>
        </w:tc>
        <w:tc>
          <w:tcPr>
            <w:tcW w:w="8221" w:type="dxa"/>
          </w:tcPr>
          <w:p w14:paraId="0D5A3081" w14:textId="77777777" w:rsidR="00111B90" w:rsidRPr="00182432" w:rsidRDefault="00111B90" w:rsidP="002643CE">
            <w:pPr>
              <w:pStyle w:val="ListParagraph"/>
              <w:numPr>
                <w:ilvl w:val="0"/>
                <w:numId w:val="19"/>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gylis (D) 900mm, aukštis (H) 740mm. Matmenų galima paklaida +-100mm</w:t>
            </w:r>
          </w:p>
          <w:p w14:paraId="58037F28" w14:textId="77777777" w:rsidR="00111B90" w:rsidRPr="00182432" w:rsidRDefault="00111B90" w:rsidP="002643CE">
            <w:pPr>
              <w:pStyle w:val="ListParagraph"/>
              <w:numPr>
                <w:ilvl w:val="0"/>
                <w:numId w:val="19"/>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stalviršis apvalios formos, gaminamas iš ne mažiau nei 18 mm storio LMDP plokštės.</w:t>
            </w:r>
          </w:p>
          <w:p w14:paraId="19320783" w14:textId="77777777" w:rsidR="00111B90" w:rsidRPr="00182432" w:rsidRDefault="00111B90" w:rsidP="002643CE">
            <w:pPr>
              <w:pStyle w:val="ListParagraph"/>
              <w:numPr>
                <w:ilvl w:val="0"/>
                <w:numId w:val="19"/>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tamsiai pilkos, antracito spalvos  LMDP spalvų </w:t>
            </w:r>
            <w:r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2F56E83C" w14:textId="77777777" w:rsidR="00111B90" w:rsidRPr="00182432" w:rsidRDefault="00111B90" w:rsidP="002643CE">
            <w:pPr>
              <w:pStyle w:val="ListParagraph"/>
              <w:numPr>
                <w:ilvl w:val="0"/>
                <w:numId w:val="19"/>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Plokštės struktūra – matinė, pusiau matinė.</w:t>
            </w:r>
          </w:p>
          <w:p w14:paraId="34180FC1" w14:textId="77777777" w:rsidR="00111B90" w:rsidRPr="00182432" w:rsidRDefault="00111B90" w:rsidP="002643CE">
            <w:pPr>
              <w:pStyle w:val="ListParagraph"/>
              <w:numPr>
                <w:ilvl w:val="0"/>
                <w:numId w:val="19"/>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Briaunos laminuotos 2 mm ABS briauna. Spalva turi sutapti su parinktų plokščių spalva.</w:t>
            </w:r>
          </w:p>
          <w:p w14:paraId="1A211D4E" w14:textId="77777777" w:rsidR="00111B90" w:rsidRPr="00182432" w:rsidRDefault="00111B90" w:rsidP="002643CE">
            <w:pPr>
              <w:pStyle w:val="ListParagraph"/>
              <w:numPr>
                <w:ilvl w:val="0"/>
                <w:numId w:val="19"/>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Stalo rėmas tvirtos konstrukcijos, gaminamas iš metalo. Dažytas milteliniu būdu juoda spalva kaip visos kitos metalinės detalės </w:t>
            </w:r>
          </w:p>
          <w:p w14:paraId="036E0A0A" w14:textId="77777777" w:rsidR="00111B90" w:rsidRPr="00182432" w:rsidRDefault="00111B90" w:rsidP="002643CE">
            <w:pPr>
              <w:pStyle w:val="ListParagraph"/>
              <w:numPr>
                <w:ilvl w:val="0"/>
                <w:numId w:val="19"/>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Stalo koja vientisa, išsišakojanti 4 kojeles. </w:t>
            </w:r>
          </w:p>
          <w:p w14:paraId="2F83C6CC" w14:textId="77777777" w:rsidR="00111B90" w:rsidRPr="00182432" w:rsidRDefault="00111B90" w:rsidP="002643CE">
            <w:pPr>
              <w:pStyle w:val="ListParagraph"/>
              <w:numPr>
                <w:ilvl w:val="0"/>
                <w:numId w:val="19"/>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Kojos dažytos milteliniu būdu juoda spalva. </w:t>
            </w:r>
          </w:p>
          <w:p w14:paraId="6D6E5D8B" w14:textId="77777777" w:rsidR="00111B90" w:rsidRPr="00182432" w:rsidRDefault="00111B90" w:rsidP="002643CE">
            <w:pPr>
              <w:pStyle w:val="ListParagraph"/>
              <w:numPr>
                <w:ilvl w:val="0"/>
                <w:numId w:val="19"/>
              </w:numPr>
              <w:tabs>
                <w:tab w:val="left" w:pos="631"/>
              </w:tabs>
              <w:jc w:val="both"/>
              <w:rPr>
                <w:rFonts w:ascii="Arial" w:hAnsi="Arial" w:cs="Arial"/>
                <w:color w:val="auto"/>
                <w:sz w:val="21"/>
                <w:szCs w:val="21"/>
                <w:lang w:val="lt-LT" w:eastAsia="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42626E92" w14:textId="77777777" w:rsidR="00111B90" w:rsidRPr="00182432" w:rsidRDefault="00111B9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82D0E13" wp14:editId="703C7C8F">
                  <wp:extent cx="982890" cy="948690"/>
                  <wp:effectExtent l="0" t="0" r="8255" b="3810"/>
                  <wp:docPr id="20" name="Picture 5">
                    <a:extLst xmlns:a="http://schemas.openxmlformats.org/drawingml/2006/main">
                      <a:ext uri="{FF2B5EF4-FFF2-40B4-BE49-F238E27FC236}">
                        <a16:creationId xmlns:a16="http://schemas.microsoft.com/office/drawing/2014/main" id="{0271BE23-FE71-4741-A7AB-A624D925D31E}"/>
                      </a:ext>
                      <a:ext uri="{147F2762-F138-4A5C-976F-8EAC2B608ADB}">
                        <a16:predDERef xmlns:a16="http://schemas.microsoft.com/office/drawing/2014/main" pred="{19ADB6A2-EE5C-499E-A1A7-F825101BDF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271BE23-FE71-4741-A7AB-A624D925D31E}"/>
                              </a:ext>
                              <a:ext uri="{147F2762-F138-4A5C-976F-8EAC2B608ADB}">
                                <a16:predDERef xmlns:a16="http://schemas.microsoft.com/office/drawing/2014/main" pred="{19ADB6A2-EE5C-499E-A1A7-F825101BDFB5}"/>
                              </a:ext>
                            </a:extLst>
                          </pic:cNvPr>
                          <pic:cNvPicPr>
                            <a:picLocks noChangeAspect="1"/>
                          </pic:cNvPicPr>
                        </pic:nvPicPr>
                        <pic:blipFill>
                          <a:blip r:embed="rId40"/>
                          <a:stretch>
                            <a:fillRect/>
                          </a:stretch>
                        </pic:blipFill>
                        <pic:spPr>
                          <a:xfrm>
                            <a:off x="0" y="0"/>
                            <a:ext cx="998711" cy="963960"/>
                          </a:xfrm>
                          <a:prstGeom prst="rect">
                            <a:avLst/>
                          </a:prstGeom>
                        </pic:spPr>
                      </pic:pic>
                    </a:graphicData>
                  </a:graphic>
                </wp:inline>
              </w:drawing>
            </w:r>
          </w:p>
          <w:p w14:paraId="55389ED2" w14:textId="77777777" w:rsidR="00111B90" w:rsidRPr="00182432" w:rsidRDefault="00111B9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8FE44BB" wp14:editId="5D394BC2">
                  <wp:extent cx="914420" cy="628277"/>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17336" cy="630281"/>
                          </a:xfrm>
                          <a:prstGeom prst="rect">
                            <a:avLst/>
                          </a:prstGeom>
                          <a:noFill/>
                        </pic:spPr>
                      </pic:pic>
                    </a:graphicData>
                  </a:graphic>
                </wp:inline>
              </w:drawing>
            </w:r>
          </w:p>
          <w:p w14:paraId="7831B893"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682DAE3"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9FC7D76" w14:textId="7A1C27A4"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22002AA2" w14:textId="77777777" w:rsidTr="43DE9F2C">
        <w:trPr>
          <w:trHeight w:val="625"/>
        </w:trPr>
        <w:tc>
          <w:tcPr>
            <w:tcW w:w="567" w:type="dxa"/>
          </w:tcPr>
          <w:p w14:paraId="606F38FE"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7.</w:t>
            </w:r>
          </w:p>
        </w:tc>
        <w:tc>
          <w:tcPr>
            <w:tcW w:w="1843" w:type="dxa"/>
          </w:tcPr>
          <w:p w14:paraId="25EA5466"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Apvalus staliukas</w:t>
            </w:r>
          </w:p>
          <w:p w14:paraId="29B484A7"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(D600mm)</w:t>
            </w:r>
          </w:p>
          <w:p w14:paraId="0D51CBF8" w14:textId="77777777" w:rsidR="00111B90" w:rsidRPr="00182432" w:rsidRDefault="00111B90" w:rsidP="002643CE">
            <w:pPr>
              <w:jc w:val="both"/>
              <w:rPr>
                <w:rFonts w:ascii="Arial" w:hAnsi="Arial" w:cs="Arial"/>
                <w:b/>
                <w:bCs/>
                <w:color w:val="auto"/>
                <w:sz w:val="21"/>
                <w:szCs w:val="21"/>
                <w:lang w:val="lt-LT"/>
              </w:rPr>
            </w:pPr>
          </w:p>
          <w:p w14:paraId="160A9FA5"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ST06</w:t>
            </w:r>
          </w:p>
          <w:p w14:paraId="309B3969" w14:textId="77777777" w:rsidR="00111B90" w:rsidRPr="00182432" w:rsidRDefault="00111B90" w:rsidP="002643CE">
            <w:pPr>
              <w:jc w:val="both"/>
              <w:rPr>
                <w:rFonts w:ascii="Arial" w:hAnsi="Arial" w:cs="Arial"/>
                <w:color w:val="auto"/>
                <w:sz w:val="21"/>
                <w:szCs w:val="21"/>
                <w:lang w:val="lt-LT"/>
              </w:rPr>
            </w:pPr>
          </w:p>
          <w:p w14:paraId="4DF63B06" w14:textId="77777777" w:rsidR="00111B90" w:rsidRPr="00182432" w:rsidRDefault="00111B90" w:rsidP="002643CE">
            <w:pPr>
              <w:jc w:val="both"/>
              <w:rPr>
                <w:rFonts w:ascii="Arial" w:hAnsi="Arial" w:cs="Arial"/>
                <w:color w:val="auto"/>
                <w:sz w:val="21"/>
                <w:szCs w:val="21"/>
                <w:lang w:val="lt-LT"/>
              </w:rPr>
            </w:pPr>
            <w:r w:rsidRPr="00182432">
              <w:rPr>
                <w:rFonts w:ascii="Arial" w:hAnsi="Arial" w:cs="Arial"/>
                <w:color w:val="auto"/>
                <w:sz w:val="21"/>
                <w:szCs w:val="21"/>
                <w:lang w:val="lt-LT"/>
              </w:rPr>
              <w:t xml:space="preserve"> </w:t>
            </w:r>
          </w:p>
          <w:p w14:paraId="7A4332C3" w14:textId="77777777" w:rsidR="00111B90" w:rsidRPr="00182432" w:rsidRDefault="00111B90" w:rsidP="002643CE">
            <w:pPr>
              <w:jc w:val="both"/>
              <w:rPr>
                <w:rFonts w:ascii="Arial" w:hAnsi="Arial" w:cs="Arial"/>
                <w:color w:val="auto"/>
                <w:sz w:val="21"/>
                <w:szCs w:val="21"/>
                <w:lang w:val="lt-LT"/>
              </w:rPr>
            </w:pPr>
          </w:p>
        </w:tc>
        <w:tc>
          <w:tcPr>
            <w:tcW w:w="8221" w:type="dxa"/>
          </w:tcPr>
          <w:p w14:paraId="7EFF5E05" w14:textId="77777777" w:rsidR="00111B90" w:rsidRPr="00182432" w:rsidRDefault="00111B90" w:rsidP="002643CE">
            <w:pPr>
              <w:pStyle w:val="ListParagraph"/>
              <w:numPr>
                <w:ilvl w:val="0"/>
                <w:numId w:val="2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gylis (D) 600mm, aukštis (H) 460mm. Matmenų galima paklaida +-100mm</w:t>
            </w:r>
          </w:p>
          <w:p w14:paraId="25C6D756" w14:textId="77777777" w:rsidR="00111B90" w:rsidRPr="00182432" w:rsidRDefault="00111B90" w:rsidP="002643CE">
            <w:pPr>
              <w:pStyle w:val="ListParagraph"/>
              <w:numPr>
                <w:ilvl w:val="0"/>
                <w:numId w:val="2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stalviršis apvalus, gaminamas iš ne mažiau nei 18 mm storio LMDP plokštės.</w:t>
            </w:r>
          </w:p>
          <w:p w14:paraId="583FB8E9" w14:textId="77777777" w:rsidR="00111B90" w:rsidRPr="00182432" w:rsidRDefault="00111B90" w:rsidP="002643CE">
            <w:pPr>
              <w:pStyle w:val="ListParagraph"/>
              <w:numPr>
                <w:ilvl w:val="0"/>
                <w:numId w:val="20"/>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tamsiai pilkos, antracito spalvos  LMDP spalvų </w:t>
            </w:r>
            <w:r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1FA5A51A" w14:textId="77777777" w:rsidR="00111B90" w:rsidRPr="00182432" w:rsidRDefault="00111B90" w:rsidP="002643CE">
            <w:pPr>
              <w:pStyle w:val="ListParagraph"/>
              <w:numPr>
                <w:ilvl w:val="0"/>
                <w:numId w:val="20"/>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Plokštės struktūra – matinė, pusiau matinė.</w:t>
            </w:r>
          </w:p>
          <w:p w14:paraId="30BBA3D9" w14:textId="77777777" w:rsidR="00111B90" w:rsidRPr="00182432" w:rsidRDefault="00111B90" w:rsidP="002643CE">
            <w:pPr>
              <w:pStyle w:val="ListParagraph"/>
              <w:numPr>
                <w:ilvl w:val="0"/>
                <w:numId w:val="2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Briaunos laminuotos 2 mm ABS briauna. Spalva turi sutapti su parinktų plokščių spalva.</w:t>
            </w:r>
          </w:p>
          <w:p w14:paraId="298987A9" w14:textId="77777777" w:rsidR="00111B90" w:rsidRPr="00182432" w:rsidRDefault="00111B90" w:rsidP="002643CE">
            <w:pPr>
              <w:pStyle w:val="ListParagraph"/>
              <w:numPr>
                <w:ilvl w:val="0"/>
                <w:numId w:val="2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rėmas tvirtos konstrukcijos.</w:t>
            </w:r>
          </w:p>
          <w:p w14:paraId="1C263158" w14:textId="77777777" w:rsidR="00111B90" w:rsidRPr="00182432" w:rsidRDefault="00111B90" w:rsidP="002643CE">
            <w:pPr>
              <w:pStyle w:val="ListParagraph"/>
              <w:numPr>
                <w:ilvl w:val="0"/>
                <w:numId w:val="2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Stalo koja pagaminta iš polipropileno ar lygiavertės medžiagos. </w:t>
            </w:r>
          </w:p>
          <w:p w14:paraId="003FB35F" w14:textId="77777777" w:rsidR="00111B90" w:rsidRPr="00182432" w:rsidRDefault="00111B90" w:rsidP="002643CE">
            <w:pPr>
              <w:pStyle w:val="ListParagraph"/>
              <w:numPr>
                <w:ilvl w:val="0"/>
                <w:numId w:val="2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Koja kūginės kolonos formos, i viršų siaurėjanti, išlieta iš vienos formos.</w:t>
            </w:r>
          </w:p>
          <w:p w14:paraId="26D0F20B" w14:textId="77777777" w:rsidR="00111B90" w:rsidRPr="00182432" w:rsidRDefault="00111B90" w:rsidP="002643CE">
            <w:pPr>
              <w:pStyle w:val="ListParagraph"/>
              <w:numPr>
                <w:ilvl w:val="0"/>
                <w:numId w:val="2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Kojos spalva – juoda. </w:t>
            </w:r>
          </w:p>
          <w:p w14:paraId="38E2621F" w14:textId="77777777" w:rsidR="00111B90" w:rsidRPr="00182432" w:rsidRDefault="00111B90" w:rsidP="002643CE">
            <w:pPr>
              <w:pStyle w:val="ListParagraph"/>
              <w:numPr>
                <w:ilvl w:val="0"/>
                <w:numId w:val="20"/>
              </w:numPr>
              <w:tabs>
                <w:tab w:val="left" w:pos="631"/>
              </w:tabs>
              <w:jc w:val="both"/>
              <w:rPr>
                <w:rFonts w:ascii="Arial" w:hAnsi="Arial" w:cs="Arial"/>
                <w:color w:val="auto"/>
                <w:sz w:val="21"/>
                <w:szCs w:val="21"/>
                <w:lang w:val="lt-LT" w:eastAsia="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5FDB041F" w14:textId="77777777" w:rsidR="00111B90" w:rsidRPr="00182432" w:rsidRDefault="00111B90" w:rsidP="002643CE">
            <w:pPr>
              <w:rPr>
                <w:rFonts w:ascii="Arial" w:hAnsi="Arial" w:cs="Arial"/>
                <w:noProof/>
                <w:color w:val="auto"/>
                <w:sz w:val="20"/>
                <w:szCs w:val="20"/>
                <w:lang w:val="lt-LT"/>
              </w:rPr>
            </w:pPr>
          </w:p>
          <w:p w14:paraId="7039F053"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5D8D6941" wp14:editId="46BCDAAC">
                  <wp:extent cx="805180" cy="805180"/>
                  <wp:effectExtent l="0" t="0" r="0" b="0"/>
                  <wp:docPr id="162" name="Picture 99">
                    <a:extLst xmlns:a="http://schemas.openxmlformats.org/drawingml/2006/main">
                      <a:ext uri="{FF2B5EF4-FFF2-40B4-BE49-F238E27FC236}">
                        <a16:creationId xmlns:a16="http://schemas.microsoft.com/office/drawing/2014/main" id="{373FC90F-BC83-AE4E-B83C-1AF486839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99">
                            <a:extLst>
                              <a:ext uri="{FF2B5EF4-FFF2-40B4-BE49-F238E27FC236}">
                                <a16:creationId xmlns:a16="http://schemas.microsoft.com/office/drawing/2014/main" id="{373FC90F-BC83-AE4E-B83C-1AF486839885}"/>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808941" cy="808941"/>
                          </a:xfrm>
                          <a:prstGeom prst="rect">
                            <a:avLst/>
                          </a:prstGeom>
                        </pic:spPr>
                      </pic:pic>
                    </a:graphicData>
                  </a:graphic>
                </wp:inline>
              </w:drawing>
            </w:r>
          </w:p>
          <w:p w14:paraId="79C5A2E6"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E075069"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9A4938D"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69BD6608" w14:textId="77777777" w:rsidR="00111B90" w:rsidRPr="00182432" w:rsidRDefault="00111B90" w:rsidP="002643CE">
            <w:pPr>
              <w:rPr>
                <w:rFonts w:ascii="Arial" w:hAnsi="Arial" w:cs="Arial"/>
                <w:color w:val="auto"/>
                <w:sz w:val="20"/>
                <w:szCs w:val="20"/>
                <w:lang w:val="lt-LT"/>
              </w:rPr>
            </w:pPr>
          </w:p>
        </w:tc>
      </w:tr>
      <w:tr w:rsidR="00182432" w:rsidRPr="006A5D93" w14:paraId="07830A19" w14:textId="77777777" w:rsidTr="43DE9F2C">
        <w:tc>
          <w:tcPr>
            <w:tcW w:w="567" w:type="dxa"/>
          </w:tcPr>
          <w:p w14:paraId="7B7047A3"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8.</w:t>
            </w:r>
          </w:p>
        </w:tc>
        <w:tc>
          <w:tcPr>
            <w:tcW w:w="1843" w:type="dxa"/>
          </w:tcPr>
          <w:p w14:paraId="1D7940A9"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Apvalus staliukas</w:t>
            </w:r>
          </w:p>
          <w:p w14:paraId="4FB26464"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(D600mm)</w:t>
            </w:r>
          </w:p>
          <w:p w14:paraId="09C237BC" w14:textId="77777777" w:rsidR="00111B90" w:rsidRPr="00182432" w:rsidRDefault="00111B90" w:rsidP="002643CE">
            <w:pPr>
              <w:jc w:val="both"/>
              <w:rPr>
                <w:rFonts w:ascii="Arial" w:hAnsi="Arial" w:cs="Arial"/>
                <w:b/>
                <w:bCs/>
                <w:color w:val="auto"/>
                <w:sz w:val="21"/>
                <w:szCs w:val="21"/>
                <w:lang w:val="lt-LT"/>
              </w:rPr>
            </w:pPr>
          </w:p>
          <w:p w14:paraId="7AE0CDE2"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ST08</w:t>
            </w:r>
          </w:p>
          <w:p w14:paraId="1D4745D9" w14:textId="77777777" w:rsidR="00111B90" w:rsidRPr="00182432" w:rsidRDefault="00111B90" w:rsidP="002643CE">
            <w:pPr>
              <w:jc w:val="both"/>
              <w:rPr>
                <w:rFonts w:ascii="Arial" w:hAnsi="Arial" w:cs="Arial"/>
                <w:b/>
                <w:bCs/>
                <w:color w:val="auto"/>
                <w:sz w:val="21"/>
                <w:szCs w:val="21"/>
                <w:lang w:val="lt-LT"/>
              </w:rPr>
            </w:pPr>
          </w:p>
          <w:p w14:paraId="524F5B4A" w14:textId="77777777" w:rsidR="00111B90" w:rsidRPr="00182432" w:rsidRDefault="00111B90" w:rsidP="002643CE">
            <w:pPr>
              <w:jc w:val="both"/>
              <w:rPr>
                <w:rFonts w:ascii="Arial" w:hAnsi="Arial" w:cs="Arial"/>
                <w:color w:val="auto"/>
                <w:sz w:val="21"/>
                <w:szCs w:val="21"/>
                <w:lang w:val="lt-LT"/>
              </w:rPr>
            </w:pPr>
          </w:p>
        </w:tc>
        <w:tc>
          <w:tcPr>
            <w:tcW w:w="8221" w:type="dxa"/>
          </w:tcPr>
          <w:p w14:paraId="496E0E55" w14:textId="77777777" w:rsidR="00111B90" w:rsidRPr="00182432" w:rsidRDefault="00111B90" w:rsidP="002643CE">
            <w:pPr>
              <w:pStyle w:val="ListParagraph"/>
              <w:numPr>
                <w:ilvl w:val="0"/>
                <w:numId w:val="21"/>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gylis (D) 600mm, aukštis (H) 710mm. Matmenų galima paklaida +-100mm</w:t>
            </w:r>
          </w:p>
          <w:p w14:paraId="1E28B4AA" w14:textId="77777777" w:rsidR="00111B90" w:rsidRPr="00182432" w:rsidRDefault="00111B90" w:rsidP="002643CE">
            <w:pPr>
              <w:pStyle w:val="ListParagraph"/>
              <w:numPr>
                <w:ilvl w:val="0"/>
                <w:numId w:val="21"/>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stalviršis apvalus, gaminamas iš ne mažiau nei 18 mm storio LMDP plokštės.</w:t>
            </w:r>
          </w:p>
          <w:p w14:paraId="1AA792CF" w14:textId="77777777" w:rsidR="00111B90" w:rsidRPr="00182432" w:rsidRDefault="00111B90" w:rsidP="002643CE">
            <w:pPr>
              <w:pStyle w:val="ListParagraph"/>
              <w:numPr>
                <w:ilvl w:val="0"/>
                <w:numId w:val="21"/>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tamsiai pilkos, antracito spalvos  LMDP spalvų </w:t>
            </w:r>
            <w:r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29B7D9C1" w14:textId="77777777" w:rsidR="00111B90" w:rsidRPr="00182432" w:rsidRDefault="00111B90" w:rsidP="002643CE">
            <w:pPr>
              <w:pStyle w:val="ListParagraph"/>
              <w:numPr>
                <w:ilvl w:val="0"/>
                <w:numId w:val="21"/>
              </w:numPr>
              <w:tabs>
                <w:tab w:val="left" w:pos="631"/>
              </w:tabs>
              <w:jc w:val="both"/>
              <w:rPr>
                <w:rFonts w:ascii="Arial" w:hAnsi="Arial" w:cs="Arial"/>
                <w:i/>
                <w:iCs/>
                <w:color w:val="auto"/>
                <w:sz w:val="21"/>
                <w:szCs w:val="21"/>
                <w:lang w:val="lt-LT"/>
              </w:rPr>
            </w:pPr>
            <w:r w:rsidRPr="00182432">
              <w:rPr>
                <w:rFonts w:ascii="Arial" w:hAnsi="Arial" w:cs="Arial"/>
                <w:color w:val="auto"/>
                <w:sz w:val="21"/>
                <w:szCs w:val="21"/>
                <w:lang w:val="lt-LT"/>
              </w:rPr>
              <w:t>Plokštės struktūra – matinė, pusiau matinė.</w:t>
            </w:r>
          </w:p>
          <w:p w14:paraId="0D2990B1" w14:textId="77777777" w:rsidR="00111B90" w:rsidRPr="00182432" w:rsidRDefault="00111B90" w:rsidP="002643CE">
            <w:pPr>
              <w:pStyle w:val="ListParagraph"/>
              <w:numPr>
                <w:ilvl w:val="0"/>
                <w:numId w:val="21"/>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Briaunos laminuotos 2 mm ABS briauna. Spalva turi sutapti su parinktų plokščių spalva.</w:t>
            </w:r>
          </w:p>
          <w:p w14:paraId="0EA08609" w14:textId="77777777" w:rsidR="00111B90" w:rsidRPr="00182432" w:rsidRDefault="00111B90" w:rsidP="002643CE">
            <w:pPr>
              <w:pStyle w:val="ListParagraph"/>
              <w:numPr>
                <w:ilvl w:val="0"/>
                <w:numId w:val="21"/>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rėmas tvirtos konstrukcijos.</w:t>
            </w:r>
          </w:p>
          <w:p w14:paraId="3F42AF6E" w14:textId="77777777" w:rsidR="00111B90" w:rsidRPr="00182432" w:rsidRDefault="00111B90" w:rsidP="002643CE">
            <w:pPr>
              <w:pStyle w:val="ListParagraph"/>
              <w:numPr>
                <w:ilvl w:val="0"/>
                <w:numId w:val="21"/>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Stalo koja pagaminta iš polipropileno ar lygiavertės medžiagos. </w:t>
            </w:r>
          </w:p>
          <w:p w14:paraId="7C50F695" w14:textId="77777777" w:rsidR="00111B90" w:rsidRPr="00182432" w:rsidRDefault="00111B90" w:rsidP="002643CE">
            <w:pPr>
              <w:pStyle w:val="ListParagraph"/>
              <w:numPr>
                <w:ilvl w:val="0"/>
                <w:numId w:val="21"/>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Koja kūginės kolonos formos, i viršų siaurėjanti, išlieta iš vienos formos.</w:t>
            </w:r>
          </w:p>
          <w:p w14:paraId="4910BA59" w14:textId="77777777" w:rsidR="00111B90" w:rsidRPr="00182432" w:rsidRDefault="00111B90" w:rsidP="002643CE">
            <w:pPr>
              <w:pStyle w:val="ListParagraph"/>
              <w:numPr>
                <w:ilvl w:val="0"/>
                <w:numId w:val="21"/>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 xml:space="preserve">Kojos spalva – juoda. </w:t>
            </w:r>
          </w:p>
          <w:p w14:paraId="21C9CADD" w14:textId="77777777" w:rsidR="00111B90" w:rsidRPr="00182432" w:rsidRDefault="00111B90" w:rsidP="002643CE">
            <w:pPr>
              <w:pStyle w:val="ListParagraph"/>
              <w:numPr>
                <w:ilvl w:val="0"/>
                <w:numId w:val="21"/>
              </w:numPr>
              <w:tabs>
                <w:tab w:val="left" w:pos="631"/>
              </w:tabs>
              <w:jc w:val="both"/>
              <w:rPr>
                <w:rFonts w:ascii="Arial" w:hAnsi="Arial" w:cs="Arial"/>
                <w:color w:val="auto"/>
                <w:sz w:val="21"/>
                <w:szCs w:val="21"/>
                <w:lang w:val="lt-LT" w:eastAsia="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557854A7" w14:textId="77777777" w:rsidR="00111B90" w:rsidRPr="00182432" w:rsidRDefault="00111B9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0334872C" wp14:editId="439EBD44">
                  <wp:extent cx="1121554" cy="1156970"/>
                  <wp:effectExtent l="0" t="0" r="2540" b="5080"/>
                  <wp:docPr id="178" name="Picture 180">
                    <a:extLst xmlns:a="http://schemas.openxmlformats.org/drawingml/2006/main">
                      <a:ext uri="{FF2B5EF4-FFF2-40B4-BE49-F238E27FC236}">
                        <a16:creationId xmlns:a16="http://schemas.microsoft.com/office/drawing/2014/main" id="{EC860A9B-B23C-A942-ADF6-67B7C755CA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0">
                            <a:extLst>
                              <a:ext uri="{FF2B5EF4-FFF2-40B4-BE49-F238E27FC236}">
                                <a16:creationId xmlns:a16="http://schemas.microsoft.com/office/drawing/2014/main" id="{EC860A9B-B23C-A942-ADF6-67B7C755CA00}"/>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141036" cy="1177067"/>
                          </a:xfrm>
                          <a:prstGeom prst="rect">
                            <a:avLst/>
                          </a:prstGeom>
                        </pic:spPr>
                      </pic:pic>
                    </a:graphicData>
                  </a:graphic>
                </wp:inline>
              </w:drawing>
            </w:r>
          </w:p>
          <w:p w14:paraId="045478BE" w14:textId="77777777" w:rsidR="00111B90" w:rsidRPr="00182432" w:rsidRDefault="00111B90" w:rsidP="002643CE">
            <w:pPr>
              <w:rPr>
                <w:rFonts w:ascii="Arial" w:hAnsi="Arial" w:cs="Arial"/>
                <w:color w:val="auto"/>
                <w:sz w:val="20"/>
                <w:szCs w:val="20"/>
                <w:lang w:val="lt-LT"/>
              </w:rPr>
            </w:pPr>
          </w:p>
          <w:p w14:paraId="37A8BDFB"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5F8D1F6C"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3FB58E3"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1C8DD076" w14:textId="77777777" w:rsidR="00111B90" w:rsidRPr="00182432" w:rsidRDefault="00111B90" w:rsidP="002643CE">
            <w:pPr>
              <w:rPr>
                <w:rFonts w:ascii="Arial" w:hAnsi="Arial" w:cs="Arial"/>
                <w:color w:val="auto"/>
                <w:sz w:val="20"/>
                <w:szCs w:val="20"/>
                <w:lang w:val="lt-LT"/>
              </w:rPr>
            </w:pPr>
          </w:p>
        </w:tc>
      </w:tr>
      <w:tr w:rsidR="00182432" w:rsidRPr="006A5D93" w14:paraId="48126370" w14:textId="77777777" w:rsidTr="43DE9F2C">
        <w:tc>
          <w:tcPr>
            <w:tcW w:w="567" w:type="dxa"/>
          </w:tcPr>
          <w:p w14:paraId="492722A5"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9.</w:t>
            </w:r>
          </w:p>
        </w:tc>
        <w:tc>
          <w:tcPr>
            <w:tcW w:w="1843" w:type="dxa"/>
          </w:tcPr>
          <w:p w14:paraId="7D68EB4E"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Kavos staliukas </w:t>
            </w:r>
          </w:p>
          <w:p w14:paraId="3D180799" w14:textId="77777777" w:rsidR="00111B90" w:rsidRPr="00182432" w:rsidRDefault="00111B90" w:rsidP="002643CE">
            <w:pPr>
              <w:jc w:val="both"/>
              <w:rPr>
                <w:rFonts w:ascii="Arial" w:hAnsi="Arial" w:cs="Arial"/>
                <w:b/>
                <w:bCs/>
                <w:color w:val="auto"/>
                <w:sz w:val="21"/>
                <w:szCs w:val="21"/>
                <w:lang w:val="lt-LT"/>
              </w:rPr>
            </w:pPr>
          </w:p>
          <w:p w14:paraId="5DE84096" w14:textId="77777777" w:rsidR="00111B90" w:rsidRPr="00182432" w:rsidRDefault="00111B90" w:rsidP="002643CE">
            <w:pPr>
              <w:jc w:val="both"/>
              <w:rPr>
                <w:rFonts w:ascii="Arial" w:hAnsi="Arial" w:cs="Arial"/>
                <w:b/>
                <w:bCs/>
                <w:color w:val="auto"/>
                <w:sz w:val="21"/>
                <w:szCs w:val="21"/>
                <w:lang w:val="lt-LT"/>
              </w:rPr>
            </w:pPr>
          </w:p>
          <w:p w14:paraId="3202A9B0"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ST09.1</w:t>
            </w:r>
          </w:p>
          <w:p w14:paraId="2B348DB2" w14:textId="77777777" w:rsidR="00111B90" w:rsidRPr="00182432" w:rsidRDefault="00111B90" w:rsidP="002643CE">
            <w:pPr>
              <w:jc w:val="both"/>
              <w:rPr>
                <w:rFonts w:ascii="Arial" w:hAnsi="Arial" w:cs="Arial"/>
                <w:b/>
                <w:bCs/>
                <w:color w:val="auto"/>
                <w:sz w:val="21"/>
                <w:szCs w:val="21"/>
                <w:lang w:val="lt-LT"/>
              </w:rPr>
            </w:pPr>
          </w:p>
          <w:p w14:paraId="1A2CA774" w14:textId="77777777" w:rsidR="00111B90" w:rsidRPr="00182432" w:rsidRDefault="00111B90" w:rsidP="002643CE">
            <w:pPr>
              <w:jc w:val="both"/>
              <w:rPr>
                <w:rFonts w:ascii="Arial" w:hAnsi="Arial" w:cs="Arial"/>
                <w:color w:val="auto"/>
                <w:sz w:val="21"/>
                <w:szCs w:val="21"/>
                <w:lang w:val="lt-LT"/>
              </w:rPr>
            </w:pPr>
          </w:p>
          <w:p w14:paraId="3E20D30D" w14:textId="77777777" w:rsidR="00111B90" w:rsidRPr="00182432" w:rsidRDefault="00111B90" w:rsidP="002643CE">
            <w:pPr>
              <w:jc w:val="both"/>
              <w:rPr>
                <w:rFonts w:ascii="Arial" w:hAnsi="Arial" w:cs="Arial"/>
                <w:b/>
                <w:bCs/>
                <w:color w:val="auto"/>
                <w:sz w:val="21"/>
                <w:szCs w:val="21"/>
                <w:lang w:val="lt-LT"/>
              </w:rPr>
            </w:pPr>
          </w:p>
        </w:tc>
        <w:tc>
          <w:tcPr>
            <w:tcW w:w="8221" w:type="dxa"/>
          </w:tcPr>
          <w:p w14:paraId="0C4D5F42" w14:textId="77777777" w:rsidR="00111B90" w:rsidRPr="00182432" w:rsidRDefault="00111B90" w:rsidP="002643CE">
            <w:pPr>
              <w:pStyle w:val="ListParagraph"/>
              <w:numPr>
                <w:ilvl w:val="0"/>
                <w:numId w:val="2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Plotis (W) 550 mm, gylis (D) 440mm, aukštis (H) 250mm. Matmenų galima paklaida +-50mm</w:t>
            </w:r>
          </w:p>
          <w:p w14:paraId="0F4C3009" w14:textId="5F549D4B" w:rsidR="00111B90" w:rsidRPr="00182432" w:rsidRDefault="00111B90" w:rsidP="002643CE">
            <w:pPr>
              <w:pStyle w:val="ListParagraph"/>
              <w:numPr>
                <w:ilvl w:val="0"/>
                <w:numId w:val="2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stalviršis gaminamas iš ne mažiau nei 18 mm storio MDP, dengto natūralaus medžio lukštu, beicuotu tamsiai pilka</w:t>
            </w:r>
            <w:r w:rsidR="00D03AF6" w:rsidRPr="00182432">
              <w:rPr>
                <w:rFonts w:ascii="Arial" w:hAnsi="Arial" w:cs="Arial"/>
                <w:color w:val="auto"/>
                <w:sz w:val="21"/>
                <w:szCs w:val="21"/>
                <w:lang w:val="lt-LT"/>
              </w:rPr>
              <w:t xml:space="preserve"> </w:t>
            </w:r>
            <w:r w:rsidRPr="00182432">
              <w:rPr>
                <w:rFonts w:ascii="Arial" w:hAnsi="Arial" w:cs="Arial"/>
                <w:color w:val="auto"/>
                <w:sz w:val="21"/>
                <w:szCs w:val="21"/>
                <w:lang w:val="lt-LT"/>
              </w:rPr>
              <w:t xml:space="preserve">spalva. </w:t>
            </w:r>
          </w:p>
          <w:p w14:paraId="78DB8090" w14:textId="77777777" w:rsidR="00111B90" w:rsidRPr="00182432" w:rsidRDefault="00111B90" w:rsidP="002643CE">
            <w:pPr>
              <w:pStyle w:val="ListParagraph"/>
              <w:numPr>
                <w:ilvl w:val="0"/>
                <w:numId w:val="2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stalviršio forma netaisyklinga, kaip pavaizduota nuotraukoje.</w:t>
            </w:r>
          </w:p>
          <w:p w14:paraId="17E01677" w14:textId="77777777" w:rsidR="00111B90" w:rsidRPr="00182432" w:rsidRDefault="00111B90" w:rsidP="002643CE">
            <w:pPr>
              <w:pStyle w:val="ListParagraph"/>
              <w:numPr>
                <w:ilvl w:val="0"/>
                <w:numId w:val="2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Briaunos faneruotos natūralaus medžio lukštu ir beicuotos tamsiai pilka spalva.</w:t>
            </w:r>
          </w:p>
          <w:p w14:paraId="0ACA9A57" w14:textId="77777777" w:rsidR="00111B90" w:rsidRPr="00182432" w:rsidRDefault="00111B90" w:rsidP="002643CE">
            <w:pPr>
              <w:pStyle w:val="ListParagraph"/>
              <w:numPr>
                <w:ilvl w:val="0"/>
                <w:numId w:val="2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rėmas tvirtos konstrukcijos.</w:t>
            </w:r>
          </w:p>
          <w:p w14:paraId="198FBD8C" w14:textId="77777777" w:rsidR="00111B90" w:rsidRPr="00182432" w:rsidRDefault="00111B90" w:rsidP="002643CE">
            <w:pPr>
              <w:pStyle w:val="ListParagraph"/>
              <w:numPr>
                <w:ilvl w:val="0"/>
                <w:numId w:val="22"/>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Staliukas su trimis ar keturiomis milteliniu būdu matine juoda spalva dažytomis metalo kojomis.</w:t>
            </w:r>
          </w:p>
          <w:p w14:paraId="3A675157" w14:textId="77777777" w:rsidR="00111B90" w:rsidRPr="00182432" w:rsidRDefault="00111B90" w:rsidP="002643CE">
            <w:pPr>
              <w:pStyle w:val="ListParagraph"/>
              <w:numPr>
                <w:ilvl w:val="0"/>
                <w:numId w:val="22"/>
              </w:numPr>
              <w:tabs>
                <w:tab w:val="left" w:pos="631"/>
              </w:tabs>
              <w:jc w:val="both"/>
              <w:rPr>
                <w:rFonts w:ascii="Arial" w:hAnsi="Arial" w:cs="Arial"/>
                <w:color w:val="auto"/>
                <w:sz w:val="21"/>
                <w:szCs w:val="21"/>
                <w:lang w:val="lt-LT" w:eastAsia="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28A85A43"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52CFC2AE" wp14:editId="6775A788">
                  <wp:extent cx="1323340" cy="798718"/>
                  <wp:effectExtent l="0" t="0" r="0" b="1905"/>
                  <wp:docPr id="191" name="Picture 190">
                    <a:extLst xmlns:a="http://schemas.openxmlformats.org/drawingml/2006/main">
                      <a:ext uri="{FF2B5EF4-FFF2-40B4-BE49-F238E27FC236}">
                        <a16:creationId xmlns:a16="http://schemas.microsoft.com/office/drawing/2014/main" id="{A03EB062-A305-D14F-96A2-2AD4BFE3D8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0">
                            <a:extLst>
                              <a:ext uri="{FF2B5EF4-FFF2-40B4-BE49-F238E27FC236}">
                                <a16:creationId xmlns:a16="http://schemas.microsoft.com/office/drawing/2014/main" id="{A03EB062-A305-D14F-96A2-2AD4BFE3D8DF}"/>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325815" cy="800212"/>
                          </a:xfrm>
                          <a:prstGeom prst="rect">
                            <a:avLst/>
                          </a:prstGeom>
                        </pic:spPr>
                      </pic:pic>
                    </a:graphicData>
                  </a:graphic>
                </wp:inline>
              </w:drawing>
            </w:r>
            <w:r w:rsidRPr="00182432">
              <w:rPr>
                <w:rFonts w:ascii="Arial" w:hAnsi="Arial" w:cs="Arial"/>
                <w:noProof/>
                <w:color w:val="auto"/>
                <w:sz w:val="20"/>
                <w:szCs w:val="20"/>
                <w:lang w:val="lt-LT"/>
              </w:rPr>
              <w:drawing>
                <wp:inline distT="0" distB="0" distL="0" distR="0" wp14:anchorId="64DF8DB6" wp14:editId="1E998E7F">
                  <wp:extent cx="714375" cy="1200444"/>
                  <wp:effectExtent l="0" t="0" r="0" b="0"/>
                  <wp:docPr id="101" name="Picture 193">
                    <a:extLst xmlns:a="http://schemas.openxmlformats.org/drawingml/2006/main">
                      <a:ext uri="{FF2B5EF4-FFF2-40B4-BE49-F238E27FC236}">
                        <a16:creationId xmlns:a16="http://schemas.microsoft.com/office/drawing/2014/main" id="{725512DA-46F2-E144-9886-CAC8D30795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3">
                            <a:extLst>
                              <a:ext uri="{FF2B5EF4-FFF2-40B4-BE49-F238E27FC236}">
                                <a16:creationId xmlns:a16="http://schemas.microsoft.com/office/drawing/2014/main" id="{725512DA-46F2-E144-9886-CAC8D3079503}"/>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15876" cy="1202967"/>
                          </a:xfrm>
                          <a:prstGeom prst="rect">
                            <a:avLst/>
                          </a:prstGeom>
                        </pic:spPr>
                      </pic:pic>
                    </a:graphicData>
                  </a:graphic>
                </wp:inline>
              </w:drawing>
            </w:r>
          </w:p>
          <w:p w14:paraId="5D9B8625"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3276100F"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7652E863" w14:textId="77777777" w:rsidR="00111B90" w:rsidRPr="00182432" w:rsidRDefault="00111B90"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65AA0F1B" w14:textId="77777777" w:rsidR="00111B90" w:rsidRPr="00182432" w:rsidRDefault="00111B90" w:rsidP="002643CE">
            <w:pPr>
              <w:rPr>
                <w:rFonts w:ascii="Arial" w:hAnsi="Arial" w:cs="Arial"/>
                <w:noProof/>
                <w:color w:val="auto"/>
                <w:sz w:val="20"/>
                <w:szCs w:val="20"/>
                <w:lang w:val="lt-LT"/>
              </w:rPr>
            </w:pPr>
          </w:p>
        </w:tc>
      </w:tr>
      <w:tr w:rsidR="00182432" w:rsidRPr="006A5D93" w14:paraId="5F9FA4B2" w14:textId="77777777" w:rsidTr="43DE9F2C">
        <w:tc>
          <w:tcPr>
            <w:tcW w:w="567" w:type="dxa"/>
          </w:tcPr>
          <w:p w14:paraId="047D975C"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10.</w:t>
            </w:r>
          </w:p>
        </w:tc>
        <w:tc>
          <w:tcPr>
            <w:tcW w:w="1843" w:type="dxa"/>
          </w:tcPr>
          <w:p w14:paraId="61244577"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Kavos staliukas </w:t>
            </w:r>
          </w:p>
          <w:p w14:paraId="4789C40A" w14:textId="77777777" w:rsidR="00111B90" w:rsidRPr="00182432" w:rsidRDefault="00111B90" w:rsidP="002643CE">
            <w:pPr>
              <w:jc w:val="both"/>
              <w:rPr>
                <w:rFonts w:ascii="Arial" w:hAnsi="Arial" w:cs="Arial"/>
                <w:b/>
                <w:bCs/>
                <w:color w:val="auto"/>
                <w:sz w:val="21"/>
                <w:szCs w:val="21"/>
                <w:lang w:val="lt-LT"/>
              </w:rPr>
            </w:pPr>
          </w:p>
          <w:p w14:paraId="0B329D5C" w14:textId="77777777" w:rsidR="00111B90" w:rsidRPr="00182432" w:rsidRDefault="00111B90" w:rsidP="002643CE">
            <w:pPr>
              <w:jc w:val="both"/>
              <w:rPr>
                <w:rFonts w:ascii="Arial" w:hAnsi="Arial" w:cs="Arial"/>
                <w:b/>
                <w:bCs/>
                <w:color w:val="auto"/>
                <w:sz w:val="21"/>
                <w:szCs w:val="21"/>
                <w:lang w:val="lt-LT"/>
              </w:rPr>
            </w:pPr>
          </w:p>
          <w:p w14:paraId="2FCB9137" w14:textId="77777777" w:rsidR="00111B90" w:rsidRPr="00182432" w:rsidRDefault="00111B9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ST09.2</w:t>
            </w:r>
          </w:p>
          <w:p w14:paraId="2F8EA6B3" w14:textId="77777777" w:rsidR="00111B90" w:rsidRPr="00182432" w:rsidRDefault="00111B90" w:rsidP="002643CE">
            <w:pPr>
              <w:jc w:val="both"/>
              <w:rPr>
                <w:rFonts w:ascii="Arial" w:hAnsi="Arial" w:cs="Arial"/>
                <w:b/>
                <w:bCs/>
                <w:color w:val="auto"/>
                <w:sz w:val="21"/>
                <w:szCs w:val="21"/>
                <w:lang w:val="lt-LT"/>
              </w:rPr>
            </w:pPr>
          </w:p>
          <w:p w14:paraId="0E9DF1F4" w14:textId="77777777" w:rsidR="00111B90" w:rsidRPr="00182432" w:rsidRDefault="00111B90" w:rsidP="002643CE">
            <w:pPr>
              <w:jc w:val="both"/>
              <w:rPr>
                <w:rFonts w:ascii="Arial" w:hAnsi="Arial" w:cs="Arial"/>
                <w:color w:val="auto"/>
                <w:sz w:val="21"/>
                <w:szCs w:val="21"/>
                <w:lang w:val="lt-LT"/>
              </w:rPr>
            </w:pPr>
          </w:p>
          <w:p w14:paraId="5C57D7B5" w14:textId="77777777" w:rsidR="00111B90" w:rsidRPr="00182432" w:rsidRDefault="00111B90" w:rsidP="002643CE">
            <w:pPr>
              <w:ind w:left="360"/>
              <w:rPr>
                <w:rFonts w:ascii="Arial" w:hAnsi="Arial" w:cs="Arial"/>
                <w:color w:val="auto"/>
                <w:sz w:val="21"/>
                <w:szCs w:val="21"/>
                <w:lang w:val="lt-LT"/>
              </w:rPr>
            </w:pPr>
          </w:p>
        </w:tc>
        <w:tc>
          <w:tcPr>
            <w:tcW w:w="8221" w:type="dxa"/>
          </w:tcPr>
          <w:p w14:paraId="30FB3231" w14:textId="77777777" w:rsidR="00111B90" w:rsidRPr="00182432" w:rsidRDefault="00111B90" w:rsidP="002643CE">
            <w:pPr>
              <w:pStyle w:val="ListParagraph"/>
              <w:numPr>
                <w:ilvl w:val="0"/>
                <w:numId w:val="2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Plotis (W) 710 mm, gylis (D) 560mm, aukštis (H) 300mm. Matmenų galima paklaida +-50mm</w:t>
            </w:r>
          </w:p>
          <w:p w14:paraId="2FC149CF" w14:textId="200AC8E1" w:rsidR="00111B90" w:rsidRPr="00182432" w:rsidRDefault="00111B90" w:rsidP="002643CE">
            <w:pPr>
              <w:pStyle w:val="ListParagraph"/>
              <w:numPr>
                <w:ilvl w:val="0"/>
                <w:numId w:val="2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stalviršis gaminamas iš ne mažiau nei 18 mm storio MDP, dengto natūralaus medžio lukštu, beicuotu tamsiai pilka</w:t>
            </w:r>
            <w:r w:rsidR="00D03AF6" w:rsidRPr="00182432">
              <w:rPr>
                <w:rFonts w:ascii="Arial" w:hAnsi="Arial" w:cs="Arial"/>
                <w:color w:val="auto"/>
                <w:sz w:val="21"/>
                <w:szCs w:val="21"/>
                <w:lang w:val="lt-LT"/>
              </w:rPr>
              <w:t xml:space="preserve"> </w:t>
            </w:r>
            <w:r w:rsidRPr="00182432">
              <w:rPr>
                <w:rFonts w:ascii="Arial" w:hAnsi="Arial" w:cs="Arial"/>
                <w:color w:val="auto"/>
                <w:sz w:val="21"/>
                <w:szCs w:val="21"/>
                <w:lang w:val="lt-LT"/>
              </w:rPr>
              <w:t xml:space="preserve">spalva. </w:t>
            </w:r>
          </w:p>
          <w:p w14:paraId="25395308" w14:textId="77777777" w:rsidR="00111B90" w:rsidRPr="00182432" w:rsidRDefault="00111B90" w:rsidP="002643CE">
            <w:pPr>
              <w:pStyle w:val="ListParagraph"/>
              <w:numPr>
                <w:ilvl w:val="0"/>
                <w:numId w:val="2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stalviršio forma netaisyklinga, kaip pavaizduota nuotraukoje.</w:t>
            </w:r>
          </w:p>
          <w:p w14:paraId="233322AA" w14:textId="33BD7F54" w:rsidR="00111B90" w:rsidRPr="00182432" w:rsidRDefault="00111B90" w:rsidP="002643CE">
            <w:pPr>
              <w:pStyle w:val="ListParagraph"/>
              <w:numPr>
                <w:ilvl w:val="0"/>
                <w:numId w:val="23"/>
              </w:numPr>
              <w:rPr>
                <w:rFonts w:ascii="Arial" w:hAnsi="Arial" w:cs="Arial"/>
                <w:color w:val="auto"/>
                <w:sz w:val="21"/>
                <w:szCs w:val="21"/>
                <w:lang w:val="lt-LT"/>
              </w:rPr>
            </w:pPr>
            <w:r w:rsidRPr="00182432">
              <w:rPr>
                <w:rFonts w:ascii="Arial" w:hAnsi="Arial" w:cs="Arial"/>
                <w:color w:val="auto"/>
                <w:sz w:val="21"/>
                <w:szCs w:val="21"/>
                <w:lang w:val="lt-LT"/>
              </w:rPr>
              <w:t>Briaunos faneruotos natūralaus medžio lukštu ir beicuotos tamsiai pilka</w:t>
            </w:r>
            <w:r w:rsidR="0098539A" w:rsidRPr="00182432">
              <w:rPr>
                <w:rFonts w:ascii="Arial" w:hAnsi="Arial" w:cs="Arial"/>
                <w:color w:val="auto"/>
                <w:sz w:val="21"/>
                <w:szCs w:val="21"/>
                <w:lang w:val="lt-LT"/>
              </w:rPr>
              <w:t xml:space="preserve">, antracito </w:t>
            </w:r>
            <w:r w:rsidRPr="00182432">
              <w:rPr>
                <w:rFonts w:ascii="Arial" w:hAnsi="Arial" w:cs="Arial"/>
                <w:color w:val="auto"/>
                <w:sz w:val="21"/>
                <w:szCs w:val="21"/>
                <w:lang w:val="lt-LT"/>
              </w:rPr>
              <w:t>spalva.</w:t>
            </w:r>
          </w:p>
          <w:p w14:paraId="7BC5958B" w14:textId="77777777" w:rsidR="00111B90" w:rsidRPr="00182432" w:rsidRDefault="00111B90" w:rsidP="002643CE">
            <w:pPr>
              <w:pStyle w:val="ListParagraph"/>
              <w:numPr>
                <w:ilvl w:val="0"/>
                <w:numId w:val="2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Stalo rėmas tvirtos konstrukcijos.</w:t>
            </w:r>
          </w:p>
          <w:p w14:paraId="6606E1C4" w14:textId="77777777" w:rsidR="00111B90" w:rsidRPr="00182432" w:rsidRDefault="00111B90" w:rsidP="002643CE">
            <w:pPr>
              <w:pStyle w:val="ListParagraph"/>
              <w:numPr>
                <w:ilvl w:val="0"/>
                <w:numId w:val="2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rPr>
              <w:t>Staliukas su trimis ar keturiomis milteliniu būdu matine juoda spalva dažytomis metalo kojomis.</w:t>
            </w:r>
          </w:p>
          <w:p w14:paraId="3110082D" w14:textId="77777777" w:rsidR="00111B90" w:rsidRPr="00182432" w:rsidRDefault="00111B90" w:rsidP="002643CE">
            <w:pPr>
              <w:pStyle w:val="ListParagraph"/>
              <w:numPr>
                <w:ilvl w:val="0"/>
                <w:numId w:val="23"/>
              </w:numPr>
              <w:tabs>
                <w:tab w:val="left" w:pos="631"/>
              </w:tabs>
              <w:jc w:val="both"/>
              <w:rPr>
                <w:rFonts w:ascii="Arial" w:hAnsi="Arial" w:cs="Arial"/>
                <w:color w:val="auto"/>
                <w:sz w:val="21"/>
                <w:szCs w:val="21"/>
                <w:lang w:val="lt-LT" w:eastAsia="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4F16765F" w14:textId="77777777" w:rsidR="00111B90" w:rsidRPr="00182432" w:rsidRDefault="00111B9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6264797D" wp14:editId="43959B2F">
                  <wp:extent cx="1532890" cy="925195"/>
                  <wp:effectExtent l="0" t="0" r="3810" b="1905"/>
                  <wp:docPr id="103" name="Picture 190" descr="A picture containing floor, indoor, chair, seat&#10;&#10;Description automatically generated">
                    <a:extLst xmlns:a="http://schemas.openxmlformats.org/drawingml/2006/main">
                      <a:ext uri="{FF2B5EF4-FFF2-40B4-BE49-F238E27FC236}">
                        <a16:creationId xmlns:a16="http://schemas.microsoft.com/office/drawing/2014/main" id="{A03EB062-A305-D14F-96A2-2AD4BFE3D8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90" descr="A picture containing floor, indoor, chair, seat&#10;&#10;Description automatically generated">
                            <a:extLst>
                              <a:ext uri="{FF2B5EF4-FFF2-40B4-BE49-F238E27FC236}">
                                <a16:creationId xmlns:a16="http://schemas.microsoft.com/office/drawing/2014/main" id="{A03EB062-A305-D14F-96A2-2AD4BFE3D8DF}"/>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532890" cy="925195"/>
                          </a:xfrm>
                          <a:prstGeom prst="rect">
                            <a:avLst/>
                          </a:prstGeom>
                        </pic:spPr>
                      </pic:pic>
                    </a:graphicData>
                  </a:graphic>
                </wp:inline>
              </w:drawing>
            </w:r>
            <w:r w:rsidRPr="00182432">
              <w:rPr>
                <w:rFonts w:ascii="Arial" w:hAnsi="Arial" w:cs="Arial"/>
                <w:noProof/>
                <w:color w:val="auto"/>
                <w:sz w:val="20"/>
                <w:szCs w:val="20"/>
                <w:lang w:val="lt-LT"/>
              </w:rPr>
              <w:drawing>
                <wp:inline distT="0" distB="0" distL="0" distR="0" wp14:anchorId="5D6F2DB1" wp14:editId="0D38D46B">
                  <wp:extent cx="778752" cy="1190625"/>
                  <wp:effectExtent l="0" t="0" r="2540" b="0"/>
                  <wp:docPr id="111" name="Picture 195">
                    <a:extLst xmlns:a="http://schemas.openxmlformats.org/drawingml/2006/main">
                      <a:ext uri="{FF2B5EF4-FFF2-40B4-BE49-F238E27FC236}">
                        <a16:creationId xmlns:a16="http://schemas.microsoft.com/office/drawing/2014/main" id="{7FFDBC39-4939-F54D-9639-8A842275DF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5">
                            <a:extLst>
                              <a:ext uri="{FF2B5EF4-FFF2-40B4-BE49-F238E27FC236}">
                                <a16:creationId xmlns:a16="http://schemas.microsoft.com/office/drawing/2014/main" id="{7FFDBC39-4939-F54D-9639-8A842275DF07}"/>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84060" cy="1198740"/>
                          </a:xfrm>
                          <a:prstGeom prst="rect">
                            <a:avLst/>
                          </a:prstGeom>
                        </pic:spPr>
                      </pic:pic>
                    </a:graphicData>
                  </a:graphic>
                </wp:inline>
              </w:drawing>
            </w:r>
          </w:p>
          <w:p w14:paraId="2BC7F40D"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0EA72E3"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8F8108B" w14:textId="27A8FE86"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345BAEA4" w14:textId="77777777" w:rsidTr="43DE9F2C">
        <w:tc>
          <w:tcPr>
            <w:tcW w:w="567" w:type="dxa"/>
          </w:tcPr>
          <w:p w14:paraId="0A7E38C7"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11.</w:t>
            </w:r>
          </w:p>
        </w:tc>
        <w:tc>
          <w:tcPr>
            <w:tcW w:w="1843" w:type="dxa"/>
          </w:tcPr>
          <w:p w14:paraId="2754E44A"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Posėdžių stalas (sudarytas iš atskirų stalų)</w:t>
            </w:r>
          </w:p>
          <w:p w14:paraId="7EC6B4FC" w14:textId="77777777" w:rsidR="00111B90" w:rsidRPr="00182432" w:rsidRDefault="00111B90" w:rsidP="002643CE">
            <w:pPr>
              <w:pStyle w:val="ListParagraph"/>
              <w:rPr>
                <w:rFonts w:ascii="Arial" w:hAnsi="Arial" w:cs="Arial"/>
                <w:color w:val="auto"/>
                <w:sz w:val="21"/>
                <w:szCs w:val="21"/>
                <w:lang w:val="lt-LT"/>
              </w:rPr>
            </w:pPr>
          </w:p>
          <w:p w14:paraId="281A1A0A"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ST10</w:t>
            </w:r>
          </w:p>
          <w:p w14:paraId="0C65BA18" w14:textId="77777777" w:rsidR="00111B90" w:rsidRPr="00182432" w:rsidRDefault="00111B90" w:rsidP="002643CE">
            <w:pPr>
              <w:pStyle w:val="ListParagraph"/>
              <w:rPr>
                <w:rFonts w:ascii="Arial" w:hAnsi="Arial" w:cs="Arial"/>
                <w:color w:val="auto"/>
                <w:sz w:val="21"/>
                <w:szCs w:val="21"/>
                <w:lang w:val="lt-LT"/>
              </w:rPr>
            </w:pPr>
          </w:p>
          <w:p w14:paraId="35A0D0A2" w14:textId="77777777" w:rsidR="00111B90" w:rsidRPr="00182432" w:rsidRDefault="00111B90" w:rsidP="002643CE">
            <w:pPr>
              <w:rPr>
                <w:rFonts w:ascii="Arial" w:hAnsi="Arial" w:cs="Arial"/>
                <w:color w:val="auto"/>
                <w:sz w:val="21"/>
                <w:szCs w:val="21"/>
                <w:lang w:val="lt-LT"/>
              </w:rPr>
            </w:pPr>
          </w:p>
          <w:p w14:paraId="7570AD3E" w14:textId="77777777" w:rsidR="00111B90" w:rsidRPr="00182432" w:rsidRDefault="00111B90" w:rsidP="002643CE">
            <w:pPr>
              <w:rPr>
                <w:rFonts w:ascii="Arial" w:hAnsi="Arial" w:cs="Arial"/>
                <w:color w:val="auto"/>
                <w:sz w:val="21"/>
                <w:szCs w:val="21"/>
                <w:lang w:val="lt-LT"/>
              </w:rPr>
            </w:pPr>
          </w:p>
        </w:tc>
        <w:tc>
          <w:tcPr>
            <w:tcW w:w="8221" w:type="dxa"/>
            <w:shd w:val="clear" w:color="auto" w:fill="auto"/>
          </w:tcPr>
          <w:p w14:paraId="7EB30DEB"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Matmenys: Bendras stalo ilgis 3200 mm, plotis 3800 mm, gylis 900mm, aukštis 740 mm. Matmenų galima paklaida +-100 mm.</w:t>
            </w:r>
          </w:p>
          <w:p w14:paraId="3629EDE0"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Stalas montuojamas į O formą ir sudarytas iš atskirų stalų.</w:t>
            </w:r>
          </w:p>
          <w:p w14:paraId="01978DCF"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Stalų stalviršis gaminamas iš ne mažiau nei 22 mm storio LMDP plokštės.</w:t>
            </w:r>
          </w:p>
          <w:p w14:paraId="2E27F31A" w14:textId="77777777" w:rsidR="00111B90" w:rsidRPr="00182432" w:rsidRDefault="00111B90" w:rsidP="002643CE">
            <w:pPr>
              <w:pStyle w:val="ListParagraph"/>
              <w:numPr>
                <w:ilvl w:val="0"/>
                <w:numId w:val="2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3 baltos spalvos LMDP spalvų </w:t>
            </w:r>
            <w:r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4DA5E910"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pusiau matinė, matinė.</w:t>
            </w:r>
          </w:p>
          <w:p w14:paraId="70EAEE21"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Spalva turi sutapti su parinktų plokščių spalva.</w:t>
            </w:r>
          </w:p>
          <w:p w14:paraId="7FBE4BF0"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Kojų rėmas pagamintas iš lakuoto natūralios medienos, A formos. </w:t>
            </w:r>
          </w:p>
          <w:p w14:paraId="42744261"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Stalo rėmas tvirtos konstrukcijos, gaminamas iš metalo. Dažytas milteliniu būdu ta pačia spalva kaip visos kitos metalinės detalės.</w:t>
            </w:r>
          </w:p>
          <w:p w14:paraId="01235763" w14:textId="77777777" w:rsidR="00111B90" w:rsidRPr="00182432" w:rsidRDefault="00111B90" w:rsidP="002643CE">
            <w:pPr>
              <w:pStyle w:val="ListParagraph"/>
              <w:numPr>
                <w:ilvl w:val="0"/>
                <w:numId w:val="24"/>
              </w:numPr>
              <w:rPr>
                <w:rFonts w:ascii="Arial" w:hAnsi="Arial" w:cs="Arial"/>
                <w:color w:val="auto"/>
                <w:sz w:val="21"/>
                <w:szCs w:val="21"/>
                <w:lang w:val="lt-LT"/>
              </w:rPr>
            </w:pPr>
            <w:r w:rsidRPr="00182432">
              <w:rPr>
                <w:rFonts w:ascii="Arial" w:hAnsi="Arial" w:cs="Arial"/>
                <w:color w:val="auto"/>
                <w:sz w:val="21"/>
                <w:szCs w:val="21"/>
                <w:lang w:val="lt-LT"/>
              </w:rPr>
              <w:t>Stalo kojos 50x40 (plotis x gylis) mm (+-15mm) dydžio.</w:t>
            </w:r>
          </w:p>
          <w:p w14:paraId="43DC23C4"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Stalviršyje išfrezuojamos 4 angos elektros ir multimedijos ryšiui (kiekviename stale).</w:t>
            </w:r>
          </w:p>
          <w:p w14:paraId="6F54F5E3"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Angose montuojami metaliniai, milteliniu būdu dažytos balta spalva rėmeliai.</w:t>
            </w:r>
          </w:p>
          <w:p w14:paraId="2969E90C"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 xml:space="preserve">Į sumontuotus rėmelius montuojasi 4 vnt. elektros blokų su lizdais: 2x220W, </w:t>
            </w:r>
            <w:r w:rsidRPr="00182432">
              <w:rPr>
                <w:rFonts w:ascii="Arial" w:eastAsia="Times New Roman" w:hAnsi="Arial" w:cs="Arial"/>
                <w:color w:val="auto"/>
                <w:sz w:val="21"/>
                <w:szCs w:val="21"/>
                <w:lang w:val="lt-LT"/>
              </w:rPr>
              <w:t>1xLAN, ir 1x HDMI. Elektros bloko visi lizdai pajungiami prie atvestų komunikacijų</w:t>
            </w:r>
          </w:p>
          <w:p w14:paraId="5F1E3445"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t>Blokai prie rėmelio fiksuojamas detalėmis, kurios neleidžia jam iškristi.</w:t>
            </w:r>
          </w:p>
          <w:p w14:paraId="24C81CC6"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Blokai komplektuojami su 1,5 m ilgio laidu, kurio vienam gale kištukas į 220W, kitam jungtis tinkanti bloko pajungimui.</w:t>
            </w:r>
          </w:p>
          <w:p w14:paraId="2C04AC60" w14:textId="74A230B1"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Laidų apjungimui numatyti apjungiantį plastikinį vamzdį („stuburą“) su metaliniu pagrindu pritvirtinimui prie komunikacijų (</w:t>
            </w:r>
            <w:r w:rsidR="004D6AD0" w:rsidRPr="00182432">
              <w:rPr>
                <w:rFonts w:ascii="Arial" w:eastAsia="Times New Roman" w:hAnsi="Arial" w:cs="Arial"/>
                <w:color w:val="auto"/>
                <w:sz w:val="21"/>
                <w:szCs w:val="21"/>
                <w:lang w:val="lt-LT"/>
              </w:rPr>
              <w:t>grindinės</w:t>
            </w:r>
            <w:r w:rsidRPr="00182432">
              <w:rPr>
                <w:rFonts w:ascii="Arial" w:eastAsia="Times New Roman" w:hAnsi="Arial" w:cs="Arial"/>
                <w:color w:val="auto"/>
                <w:sz w:val="21"/>
                <w:szCs w:val="21"/>
                <w:lang w:val="lt-LT"/>
              </w:rPr>
              <w:t xml:space="preserve"> dėžutės). Jis montuojamas po visų laidų pajungimo.“ Stuburo spalva lygiagreti visų metalo dalių spalvai.</w:t>
            </w:r>
          </w:p>
          <w:p w14:paraId="4A55AD8D"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 xml:space="preserve">Visi laidai turi būti paslėpti ir sutvarkyti, </w:t>
            </w:r>
            <w:proofErr w:type="spellStart"/>
            <w:r w:rsidRPr="00182432">
              <w:rPr>
                <w:rFonts w:ascii="Arial" w:eastAsia="Times New Roman" w:hAnsi="Arial" w:cs="Arial"/>
                <w:color w:val="auto"/>
                <w:sz w:val="21"/>
                <w:szCs w:val="21"/>
                <w:lang w:val="lt-LT"/>
              </w:rPr>
              <w:t>t.y</w:t>
            </w:r>
            <w:proofErr w:type="spellEnd"/>
            <w:r w:rsidRPr="00182432">
              <w:rPr>
                <w:rFonts w:ascii="Arial" w:eastAsia="Times New Roman" w:hAnsi="Arial" w:cs="Arial"/>
                <w:color w:val="auto"/>
                <w:sz w:val="21"/>
                <w:szCs w:val="21"/>
                <w:lang w:val="lt-LT"/>
              </w:rPr>
              <w:t>. elektros blokas tvirtinasi į rėmelį stalviršyje, kad nejudėtų ir laidai apjungiančiu vamzdžiu nuo stalo nuvedami iki el. komunikacijų dėžutės.</w:t>
            </w:r>
          </w:p>
          <w:p w14:paraId="53EFC96C" w14:textId="77777777" w:rsidR="00111B90" w:rsidRPr="00182432" w:rsidRDefault="00111B90" w:rsidP="002643CE">
            <w:pPr>
              <w:pStyle w:val="ListParagraph"/>
              <w:numPr>
                <w:ilvl w:val="0"/>
                <w:numId w:val="24"/>
              </w:numPr>
              <w:jc w:val="both"/>
              <w:rPr>
                <w:rFonts w:ascii="Arial" w:hAnsi="Arial" w:cs="Arial"/>
                <w:color w:val="auto"/>
                <w:sz w:val="21"/>
                <w:szCs w:val="21"/>
                <w:lang w:val="lt-LT"/>
              </w:rPr>
            </w:pPr>
            <w:r w:rsidRPr="00182432">
              <w:rPr>
                <w:rFonts w:ascii="Arial" w:eastAsia="Times New Roman" w:hAnsi="Arial" w:cs="Arial"/>
                <w:color w:val="auto"/>
                <w:sz w:val="21"/>
                <w:szCs w:val="21"/>
                <w:lang w:val="lt-LT"/>
              </w:rPr>
              <w:t xml:space="preserve">Kojos turi </w:t>
            </w:r>
            <w:proofErr w:type="spellStart"/>
            <w:r w:rsidRPr="00182432">
              <w:rPr>
                <w:rFonts w:ascii="Arial" w:eastAsia="Times New Roman" w:hAnsi="Arial" w:cs="Arial"/>
                <w:color w:val="auto"/>
                <w:sz w:val="21"/>
                <w:szCs w:val="21"/>
                <w:lang w:val="lt-LT"/>
              </w:rPr>
              <w:t>padukus</w:t>
            </w:r>
            <w:proofErr w:type="spellEnd"/>
            <w:r w:rsidRPr="00182432">
              <w:rPr>
                <w:rFonts w:ascii="Arial" w:eastAsia="Times New Roman" w:hAnsi="Arial" w:cs="Arial"/>
                <w:color w:val="auto"/>
                <w:sz w:val="21"/>
                <w:szCs w:val="21"/>
                <w:lang w:val="lt-LT"/>
              </w:rPr>
              <w:t xml:space="preserve"> grindų nelygumams išlyginti.</w:t>
            </w:r>
          </w:p>
        </w:tc>
        <w:tc>
          <w:tcPr>
            <w:tcW w:w="3402" w:type="dxa"/>
          </w:tcPr>
          <w:p w14:paraId="310F0DDA" w14:textId="77777777" w:rsidR="00111B90" w:rsidRPr="00182432" w:rsidRDefault="00111B90" w:rsidP="002643CE">
            <w:pPr>
              <w:rPr>
                <w:rFonts w:ascii="Arial" w:hAnsi="Arial" w:cs="Arial"/>
                <w:noProof/>
                <w:color w:val="auto"/>
                <w:sz w:val="20"/>
                <w:szCs w:val="20"/>
                <w:lang w:val="lt-LT" w:eastAsia="lt-LT"/>
              </w:rPr>
            </w:pPr>
            <w:r w:rsidRPr="00182432">
              <w:rPr>
                <w:rFonts w:ascii="Arial" w:hAnsi="Arial" w:cs="Arial"/>
                <w:noProof/>
                <w:color w:val="auto"/>
                <w:sz w:val="20"/>
                <w:szCs w:val="20"/>
                <w:lang w:val="lt-LT" w:eastAsia="lt-LT"/>
              </w:rPr>
              <w:lastRenderedPageBreak/>
              <w:drawing>
                <wp:inline distT="0" distB="0" distL="0" distR="0" wp14:anchorId="5839BCAD" wp14:editId="4D4BBF5D">
                  <wp:extent cx="1885950" cy="1060601"/>
                  <wp:effectExtent l="0" t="0" r="0" b="6350"/>
                  <wp:docPr id="185" name="Picture 185" descr="A picture containing floor, indoor, wall,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A picture containing floor, indoor, wall, room&#10;&#10;Description automatically generated"/>
                          <pic:cNvPicPr/>
                        </pic:nvPicPr>
                        <pic:blipFill>
                          <a:blip r:embed="rId48"/>
                          <a:stretch>
                            <a:fillRect/>
                          </a:stretch>
                        </pic:blipFill>
                        <pic:spPr>
                          <a:xfrm>
                            <a:off x="0" y="0"/>
                            <a:ext cx="1889349" cy="1062512"/>
                          </a:xfrm>
                          <a:prstGeom prst="rect">
                            <a:avLst/>
                          </a:prstGeom>
                        </pic:spPr>
                      </pic:pic>
                    </a:graphicData>
                  </a:graphic>
                </wp:inline>
              </w:drawing>
            </w:r>
          </w:p>
          <w:p w14:paraId="299320F7" w14:textId="77777777" w:rsidR="00111B90" w:rsidRPr="00182432" w:rsidRDefault="00111B90" w:rsidP="002643CE">
            <w:pPr>
              <w:rPr>
                <w:rFonts w:ascii="Arial" w:hAnsi="Arial" w:cs="Arial"/>
                <w:noProof/>
                <w:color w:val="auto"/>
                <w:sz w:val="20"/>
                <w:szCs w:val="20"/>
                <w:lang w:val="lt-LT" w:eastAsia="lt-LT"/>
              </w:rPr>
            </w:pPr>
          </w:p>
          <w:p w14:paraId="0C646320"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23B695E"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C45EB1A"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615927E0" w14:textId="77777777" w:rsidR="00111B90" w:rsidRPr="00182432" w:rsidRDefault="00111B90" w:rsidP="002643CE">
            <w:pPr>
              <w:rPr>
                <w:rFonts w:ascii="Arial" w:hAnsi="Arial" w:cs="Arial"/>
                <w:color w:val="auto"/>
                <w:sz w:val="20"/>
                <w:szCs w:val="20"/>
                <w:lang w:val="lt-LT"/>
              </w:rPr>
            </w:pPr>
          </w:p>
        </w:tc>
      </w:tr>
      <w:tr w:rsidR="00182432" w:rsidRPr="006A5D93" w14:paraId="13303D2D" w14:textId="77777777" w:rsidTr="43DE9F2C">
        <w:tc>
          <w:tcPr>
            <w:tcW w:w="567" w:type="dxa"/>
          </w:tcPr>
          <w:p w14:paraId="3C47A37E" w14:textId="77777777" w:rsidR="00111B90" w:rsidRPr="00182432" w:rsidRDefault="00111B90" w:rsidP="002643CE">
            <w:pPr>
              <w:pStyle w:val="ListParagraph"/>
              <w:jc w:val="center"/>
              <w:rPr>
                <w:rFonts w:ascii="Arial" w:hAnsi="Arial" w:cs="Arial"/>
                <w:b/>
                <w:bCs/>
                <w:color w:val="auto"/>
                <w:sz w:val="21"/>
                <w:szCs w:val="21"/>
                <w:lang w:val="lt-LT"/>
              </w:rPr>
            </w:pPr>
            <w:r w:rsidRPr="00182432">
              <w:rPr>
                <w:rFonts w:ascii="Arial" w:hAnsi="Arial" w:cs="Arial"/>
                <w:b/>
                <w:bCs/>
                <w:color w:val="auto"/>
                <w:sz w:val="21"/>
                <w:szCs w:val="21"/>
                <w:lang w:val="lt-LT"/>
              </w:rPr>
              <w:t>1</w:t>
            </w:r>
          </w:p>
          <w:p w14:paraId="2357F16A"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12.</w:t>
            </w:r>
          </w:p>
        </w:tc>
        <w:tc>
          <w:tcPr>
            <w:tcW w:w="1843" w:type="dxa"/>
          </w:tcPr>
          <w:p w14:paraId="7FD544C6"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 xml:space="preserve">Baro aukščio apvalus posėdžių stalas </w:t>
            </w:r>
          </w:p>
          <w:p w14:paraId="33BC54E5" w14:textId="77777777" w:rsidR="00111B90" w:rsidRPr="00182432" w:rsidRDefault="00111B90" w:rsidP="002643CE">
            <w:pPr>
              <w:rPr>
                <w:rFonts w:ascii="Arial" w:hAnsi="Arial" w:cs="Arial"/>
                <w:color w:val="auto"/>
                <w:sz w:val="21"/>
                <w:szCs w:val="21"/>
                <w:lang w:val="lt-LT"/>
              </w:rPr>
            </w:pPr>
          </w:p>
          <w:p w14:paraId="5B119D7F" w14:textId="77777777" w:rsidR="00111B90" w:rsidRPr="00182432" w:rsidRDefault="00111B90" w:rsidP="002643CE">
            <w:pPr>
              <w:rPr>
                <w:rFonts w:ascii="Arial" w:hAnsi="Arial" w:cs="Arial"/>
                <w:color w:val="auto"/>
                <w:sz w:val="21"/>
                <w:szCs w:val="21"/>
                <w:lang w:val="lt-LT"/>
              </w:rPr>
            </w:pPr>
            <w:r w:rsidRPr="00182432">
              <w:rPr>
                <w:rFonts w:ascii="Arial" w:hAnsi="Arial" w:cs="Arial"/>
                <w:color w:val="auto"/>
                <w:sz w:val="21"/>
                <w:szCs w:val="21"/>
                <w:lang w:val="lt-LT"/>
              </w:rPr>
              <w:t>ST15</w:t>
            </w:r>
          </w:p>
          <w:p w14:paraId="4DD3F5D7" w14:textId="77777777" w:rsidR="00111B90" w:rsidRPr="00182432" w:rsidRDefault="00111B90" w:rsidP="002643CE">
            <w:pPr>
              <w:rPr>
                <w:rFonts w:ascii="Arial" w:hAnsi="Arial" w:cs="Arial"/>
                <w:color w:val="auto"/>
                <w:sz w:val="21"/>
                <w:szCs w:val="21"/>
                <w:lang w:val="lt-LT"/>
              </w:rPr>
            </w:pPr>
          </w:p>
          <w:p w14:paraId="578B17BD" w14:textId="77777777" w:rsidR="00111B90" w:rsidRPr="00182432" w:rsidRDefault="00111B90" w:rsidP="002643CE">
            <w:pPr>
              <w:rPr>
                <w:rFonts w:ascii="Arial" w:hAnsi="Arial" w:cs="Arial"/>
                <w:color w:val="auto"/>
                <w:sz w:val="21"/>
                <w:szCs w:val="21"/>
                <w:lang w:val="lt-LT"/>
              </w:rPr>
            </w:pPr>
          </w:p>
        </w:tc>
        <w:tc>
          <w:tcPr>
            <w:tcW w:w="8221" w:type="dxa"/>
          </w:tcPr>
          <w:p w14:paraId="0E1A9750" w14:textId="77777777" w:rsidR="00111B90" w:rsidRPr="00182432" w:rsidRDefault="00111B90" w:rsidP="002643CE">
            <w:pPr>
              <w:pStyle w:val="ListParagraph"/>
              <w:numPr>
                <w:ilvl w:val="0"/>
                <w:numId w:val="1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plotis 1100 mm, aukštis 1100 mm. Matmenų galima paklaida +-100 mm.</w:t>
            </w:r>
          </w:p>
          <w:p w14:paraId="2D2B8FE3" w14:textId="77777777" w:rsidR="00111B90" w:rsidRPr="00182432" w:rsidRDefault="00111B90" w:rsidP="002643CE">
            <w:pPr>
              <w:pStyle w:val="ListParagraph"/>
              <w:numPr>
                <w:ilvl w:val="0"/>
                <w:numId w:val="1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Stalo stalviršis gaminamas iš ne mažiau nei 22 mm storio LMDP plokštės.</w:t>
            </w:r>
          </w:p>
          <w:p w14:paraId="7B3BB74D" w14:textId="77777777" w:rsidR="00111B90" w:rsidRPr="00182432" w:rsidRDefault="00111B90" w:rsidP="002643CE">
            <w:pPr>
              <w:pStyle w:val="ListParagraph"/>
              <w:numPr>
                <w:ilvl w:val="0"/>
                <w:numId w:val="10"/>
              </w:numPr>
              <w:tabs>
                <w:tab w:val="left" w:pos="631"/>
              </w:tabs>
              <w:jc w:val="both"/>
              <w:rPr>
                <w:rFonts w:ascii="Arial" w:hAnsi="Arial" w:cs="Arial"/>
                <w:i/>
                <w:iCs/>
                <w:color w:val="auto"/>
                <w:sz w:val="21"/>
                <w:szCs w:val="21"/>
                <w:lang w:val="lt-LT" w:eastAsia="lt-LT"/>
              </w:rPr>
            </w:pPr>
            <w:r w:rsidRPr="00182432">
              <w:rPr>
                <w:rFonts w:ascii="Arial" w:hAnsi="Arial" w:cs="Arial"/>
                <w:color w:val="auto"/>
                <w:sz w:val="21"/>
                <w:szCs w:val="21"/>
                <w:lang w:val="lt-LT"/>
              </w:rPr>
              <w:t xml:space="preserve">Plokštės spalva – turi būti galimybė pasirinkti iš ne mažiau nei 3 baltos spalvos LMDP spalvų </w:t>
            </w:r>
            <w:r w:rsidRPr="00182432">
              <w:rPr>
                <w:rFonts w:ascii="Arial" w:hAnsi="Arial" w:cs="Arial"/>
                <w:i/>
                <w:iCs/>
                <w:color w:val="auto"/>
                <w:sz w:val="21"/>
                <w:szCs w:val="21"/>
                <w:lang w:val="lt-LT" w:eastAsia="lt-LT"/>
              </w:rPr>
              <w:t>(sutarties vykdymo metu  tiekėjas turės pateikti siūlomų LMDP plokščių pavyzdžius: nuotraukas ir/ar nukreipimą į tiekėjo/gamintojo internetiniame puslapyje esantį spalvų katalogą).</w:t>
            </w:r>
          </w:p>
          <w:p w14:paraId="3CF3FBE2" w14:textId="77777777" w:rsidR="00111B90" w:rsidRPr="00182432" w:rsidRDefault="00111B90" w:rsidP="002643CE">
            <w:pPr>
              <w:pStyle w:val="ListParagraph"/>
              <w:numPr>
                <w:ilvl w:val="0"/>
                <w:numId w:val="1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Plokštės paviršiaus struktūra: pusiau matinė, matinė.</w:t>
            </w:r>
          </w:p>
          <w:p w14:paraId="7712F121" w14:textId="77777777" w:rsidR="00111B90" w:rsidRPr="00182432" w:rsidRDefault="00111B90" w:rsidP="002643CE">
            <w:pPr>
              <w:pStyle w:val="ListParagraph"/>
              <w:numPr>
                <w:ilvl w:val="0"/>
                <w:numId w:val="1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Briaunos laminuotos 2 mm ABS briauna. Spalva turi sutapti su parinktų plokščių spalva.</w:t>
            </w:r>
          </w:p>
          <w:p w14:paraId="2CB96BA3" w14:textId="77777777" w:rsidR="00111B90" w:rsidRPr="00182432" w:rsidRDefault="00111B90" w:rsidP="002643CE">
            <w:pPr>
              <w:pStyle w:val="ListParagraph"/>
              <w:numPr>
                <w:ilvl w:val="0"/>
                <w:numId w:val="1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Kojų rėmas pagamintas iš lakuoto natūralaus medžio masyvo.</w:t>
            </w:r>
          </w:p>
          <w:p w14:paraId="60630E60" w14:textId="77777777" w:rsidR="00111B90" w:rsidRPr="00182432" w:rsidRDefault="00111B90" w:rsidP="002643CE">
            <w:pPr>
              <w:pStyle w:val="ListParagraph"/>
              <w:numPr>
                <w:ilvl w:val="0"/>
                <w:numId w:val="1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Stalo rėmas tvirtos konstrukcijos, gaminamas iš metalo. Dažytas milteliniu būdu ta pačia spalva kaip visos kitos metalinės detalės.</w:t>
            </w:r>
          </w:p>
          <w:p w14:paraId="532B61A0" w14:textId="77777777" w:rsidR="00111B90" w:rsidRPr="00182432" w:rsidRDefault="00111B90" w:rsidP="002643CE">
            <w:pPr>
              <w:pStyle w:val="ListParagraph"/>
              <w:numPr>
                <w:ilvl w:val="0"/>
                <w:numId w:val="10"/>
              </w:numPr>
              <w:rPr>
                <w:rFonts w:ascii="Arial" w:hAnsi="Arial" w:cs="Arial"/>
                <w:color w:val="auto"/>
                <w:sz w:val="21"/>
                <w:szCs w:val="21"/>
                <w:lang w:val="lt-LT" w:eastAsia="lt-LT"/>
              </w:rPr>
            </w:pPr>
            <w:r w:rsidRPr="00182432">
              <w:rPr>
                <w:rFonts w:ascii="Arial" w:hAnsi="Arial" w:cs="Arial"/>
                <w:color w:val="auto"/>
                <w:sz w:val="21"/>
                <w:szCs w:val="21"/>
                <w:lang w:val="lt-LT" w:eastAsia="lt-LT"/>
              </w:rPr>
              <w:t>Stalo kojos A formos, kvadratinės, 50x40 (plotis x gylis) mm (+-15mm) dydžio.</w:t>
            </w:r>
          </w:p>
          <w:p w14:paraId="424D0E6B" w14:textId="77777777" w:rsidR="00111B90" w:rsidRPr="00182432" w:rsidRDefault="00111B90" w:rsidP="002643CE">
            <w:pPr>
              <w:pStyle w:val="ListParagraph"/>
              <w:numPr>
                <w:ilvl w:val="0"/>
                <w:numId w:val="10"/>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 xml:space="preserve">Kojos turi </w:t>
            </w:r>
            <w:proofErr w:type="spellStart"/>
            <w:r w:rsidRPr="00182432">
              <w:rPr>
                <w:rFonts w:ascii="Arial" w:hAnsi="Arial" w:cs="Arial"/>
                <w:color w:val="auto"/>
                <w:sz w:val="21"/>
                <w:szCs w:val="21"/>
                <w:lang w:val="lt-LT" w:eastAsia="lt-LT"/>
              </w:rPr>
              <w:t>padukus</w:t>
            </w:r>
            <w:proofErr w:type="spellEnd"/>
            <w:r w:rsidRPr="00182432">
              <w:rPr>
                <w:rFonts w:ascii="Arial" w:hAnsi="Arial" w:cs="Arial"/>
                <w:color w:val="auto"/>
                <w:sz w:val="21"/>
                <w:szCs w:val="21"/>
                <w:lang w:val="lt-LT" w:eastAsia="lt-LT"/>
              </w:rPr>
              <w:t xml:space="preserve"> grindų nelygumams išlyginti.</w:t>
            </w:r>
          </w:p>
        </w:tc>
        <w:tc>
          <w:tcPr>
            <w:tcW w:w="3402" w:type="dxa"/>
          </w:tcPr>
          <w:p w14:paraId="212EE9CD" w14:textId="77777777" w:rsidR="00111B90" w:rsidRPr="00182432" w:rsidRDefault="00111B90" w:rsidP="002643CE">
            <w:pPr>
              <w:rPr>
                <w:rFonts w:ascii="Arial" w:hAnsi="Arial" w:cs="Arial"/>
                <w:noProof/>
                <w:color w:val="auto"/>
                <w:sz w:val="20"/>
                <w:szCs w:val="20"/>
                <w:lang w:val="lt-LT" w:eastAsia="lt-LT"/>
              </w:rPr>
            </w:pPr>
            <w:r w:rsidRPr="00182432">
              <w:rPr>
                <w:rFonts w:ascii="Arial" w:hAnsi="Arial" w:cs="Arial"/>
                <w:noProof/>
                <w:color w:val="auto"/>
                <w:sz w:val="20"/>
                <w:szCs w:val="20"/>
                <w:lang w:val="lt-LT" w:eastAsia="lt-LT"/>
              </w:rPr>
              <w:drawing>
                <wp:inline distT="0" distB="0" distL="0" distR="0" wp14:anchorId="621B031C" wp14:editId="73B8ECE9">
                  <wp:extent cx="897465" cy="1100455"/>
                  <wp:effectExtent l="0" t="0" r="0" b="4445"/>
                  <wp:docPr id="113" name="Picture 113" descr="A picture containing furniture, seat, wooden, s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A picture containing furniture, seat, wooden, stool&#10;&#10;Description automatically generated"/>
                          <pic:cNvPicPr/>
                        </pic:nvPicPr>
                        <pic:blipFill>
                          <a:blip r:embed="rId49"/>
                          <a:stretch>
                            <a:fillRect/>
                          </a:stretch>
                        </pic:blipFill>
                        <pic:spPr>
                          <a:xfrm>
                            <a:off x="0" y="0"/>
                            <a:ext cx="909221" cy="1114870"/>
                          </a:xfrm>
                          <a:prstGeom prst="rect">
                            <a:avLst/>
                          </a:prstGeom>
                        </pic:spPr>
                      </pic:pic>
                    </a:graphicData>
                  </a:graphic>
                </wp:inline>
              </w:drawing>
            </w:r>
          </w:p>
          <w:p w14:paraId="7661E187"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415EECE"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8772AED"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0EB6BAFD" w14:textId="77777777" w:rsidR="00111B90" w:rsidRPr="00182432" w:rsidRDefault="00111B90" w:rsidP="002643CE">
            <w:pPr>
              <w:rPr>
                <w:rFonts w:ascii="Arial" w:hAnsi="Arial" w:cs="Arial"/>
                <w:color w:val="auto"/>
                <w:sz w:val="20"/>
                <w:szCs w:val="20"/>
                <w:lang w:val="lt-LT"/>
              </w:rPr>
            </w:pPr>
          </w:p>
        </w:tc>
      </w:tr>
      <w:tr w:rsidR="00182432" w:rsidRPr="006A5D93" w14:paraId="17D8F7E0" w14:textId="77777777" w:rsidTr="43DE9F2C">
        <w:tc>
          <w:tcPr>
            <w:tcW w:w="567" w:type="dxa"/>
          </w:tcPr>
          <w:p w14:paraId="3CA7A2D7"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13.</w:t>
            </w:r>
          </w:p>
        </w:tc>
        <w:tc>
          <w:tcPr>
            <w:tcW w:w="1843" w:type="dxa"/>
          </w:tcPr>
          <w:p w14:paraId="061EF47D"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12 vietų posėdžių stalas</w:t>
            </w:r>
          </w:p>
          <w:p w14:paraId="6C9625D7" w14:textId="77777777" w:rsidR="00111B90" w:rsidRPr="00182432" w:rsidRDefault="00111B90" w:rsidP="002643CE">
            <w:pPr>
              <w:rPr>
                <w:rFonts w:ascii="Arial" w:hAnsi="Arial" w:cs="Arial"/>
                <w:color w:val="auto"/>
                <w:sz w:val="21"/>
                <w:szCs w:val="21"/>
                <w:lang w:val="lt-LT"/>
              </w:rPr>
            </w:pPr>
          </w:p>
          <w:p w14:paraId="57369F6B" w14:textId="77777777" w:rsidR="00111B90" w:rsidRPr="00182432" w:rsidRDefault="00111B90" w:rsidP="002643CE">
            <w:pPr>
              <w:rPr>
                <w:rFonts w:ascii="Arial" w:hAnsi="Arial" w:cs="Arial"/>
                <w:color w:val="auto"/>
                <w:sz w:val="21"/>
                <w:szCs w:val="21"/>
                <w:lang w:val="lt-LT"/>
              </w:rPr>
            </w:pPr>
            <w:r w:rsidRPr="00182432">
              <w:rPr>
                <w:rFonts w:ascii="Arial" w:hAnsi="Arial" w:cs="Arial"/>
                <w:color w:val="auto"/>
                <w:sz w:val="21"/>
                <w:szCs w:val="21"/>
                <w:lang w:val="lt-LT"/>
              </w:rPr>
              <w:t>ST17</w:t>
            </w:r>
          </w:p>
          <w:p w14:paraId="658E9E84" w14:textId="77777777" w:rsidR="00111B90" w:rsidRPr="00182432" w:rsidRDefault="00111B90" w:rsidP="002643CE">
            <w:pPr>
              <w:rPr>
                <w:rFonts w:ascii="Arial" w:hAnsi="Arial" w:cs="Arial"/>
                <w:color w:val="auto"/>
                <w:sz w:val="21"/>
                <w:szCs w:val="21"/>
                <w:lang w:val="lt-LT"/>
              </w:rPr>
            </w:pPr>
          </w:p>
          <w:p w14:paraId="2B641535" w14:textId="77777777" w:rsidR="00111B90" w:rsidRPr="00182432" w:rsidRDefault="00111B90" w:rsidP="002643CE">
            <w:pPr>
              <w:rPr>
                <w:rFonts w:ascii="Arial" w:hAnsi="Arial" w:cs="Arial"/>
                <w:color w:val="auto"/>
                <w:sz w:val="21"/>
                <w:szCs w:val="21"/>
                <w:lang w:val="lt-LT"/>
              </w:rPr>
            </w:pPr>
          </w:p>
          <w:p w14:paraId="398E5145" w14:textId="77777777" w:rsidR="00111B90" w:rsidRPr="00182432" w:rsidRDefault="00111B90" w:rsidP="002643CE">
            <w:pPr>
              <w:rPr>
                <w:rFonts w:ascii="Arial" w:hAnsi="Arial" w:cs="Arial"/>
                <w:color w:val="auto"/>
                <w:sz w:val="21"/>
                <w:szCs w:val="21"/>
                <w:lang w:val="lt-LT"/>
              </w:rPr>
            </w:pPr>
          </w:p>
        </w:tc>
        <w:tc>
          <w:tcPr>
            <w:tcW w:w="8221" w:type="dxa"/>
          </w:tcPr>
          <w:p w14:paraId="23D094B1"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Ilgis 3500 mm, plotis 1400 mm, aukštis 740 mm. Matmenų galima paklaida +-50 mm.</w:t>
            </w:r>
          </w:p>
          <w:p w14:paraId="13E50EDD"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Stalo stalviršis gaminamas iš ne mažiau nei 22 mm storio LMDP plokštės.</w:t>
            </w:r>
          </w:p>
          <w:p w14:paraId="5577EF7A" w14:textId="77777777" w:rsidR="00111B90" w:rsidRPr="00182432" w:rsidRDefault="00111B90" w:rsidP="002643CE">
            <w:pPr>
              <w:pStyle w:val="ListParagraph"/>
              <w:numPr>
                <w:ilvl w:val="0"/>
                <w:numId w:val="3"/>
              </w:numPr>
              <w:tabs>
                <w:tab w:val="left" w:pos="631"/>
              </w:tabs>
              <w:jc w:val="both"/>
              <w:rPr>
                <w:rFonts w:ascii="Arial" w:hAnsi="Arial" w:cs="Arial"/>
                <w:i/>
                <w:iCs/>
                <w:color w:val="auto"/>
                <w:sz w:val="21"/>
                <w:szCs w:val="21"/>
                <w:lang w:val="lt-LT" w:eastAsia="lt-LT"/>
              </w:rPr>
            </w:pPr>
            <w:r w:rsidRPr="00182432">
              <w:rPr>
                <w:rFonts w:ascii="Arial" w:hAnsi="Arial" w:cs="Arial"/>
                <w:color w:val="auto"/>
                <w:sz w:val="21"/>
                <w:szCs w:val="21"/>
                <w:lang w:val="lt-LT"/>
              </w:rPr>
              <w:t xml:space="preserve">Plokštės spalva – turi būti galimybė pasirinkti iš ne mažiau nei 3 baltos spalvos LMDP spalvų </w:t>
            </w:r>
            <w:r w:rsidRPr="00182432">
              <w:rPr>
                <w:rFonts w:ascii="Arial" w:hAnsi="Arial" w:cs="Arial"/>
                <w:color w:val="auto"/>
                <w:sz w:val="21"/>
                <w:szCs w:val="21"/>
                <w:lang w:val="lt-LT" w:eastAsia="lt-LT"/>
              </w:rPr>
              <w:t>(</w:t>
            </w:r>
            <w:r w:rsidRPr="00182432">
              <w:rPr>
                <w:rFonts w:ascii="Arial" w:hAnsi="Arial" w:cs="Arial"/>
                <w:i/>
                <w:iCs/>
                <w:color w:val="auto"/>
                <w:sz w:val="21"/>
                <w:szCs w:val="21"/>
                <w:lang w:val="lt-LT" w:eastAsia="lt-LT"/>
              </w:rPr>
              <w:t>sutarties vykdymo metu  tiekėjas turės pateikti siūlomų LMDP plokščių pavyzdžius: nuotraukas ir/ar nukreipimą į tiekėjo/gamintojo internetiniame puslapyje esantį spalvų katalogą).</w:t>
            </w:r>
          </w:p>
          <w:p w14:paraId="752B0830"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Plokštės paviršiaus struktūra: pusiau matinė, matinė.</w:t>
            </w:r>
          </w:p>
          <w:p w14:paraId="0EE616B9"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Briaunos laminuotos 2 mm ABS briauna. Spalva turi sutapti su parinktų plokščių spalva.</w:t>
            </w:r>
          </w:p>
          <w:p w14:paraId="2C025F4C"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Kojų rėmas pagamintas iš lakuoto natūralaus medžio masyvo, A formos.</w:t>
            </w:r>
          </w:p>
          <w:p w14:paraId="720EA0E7"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Stalo rėmas tvirtos konstrukcijos, gaminamas iš metalo. Dažytas milteliniu būdu ta pačia spalva kaip visos kitos metalinės detalės.</w:t>
            </w:r>
          </w:p>
          <w:p w14:paraId="363FA3E5" w14:textId="77777777" w:rsidR="00111B90" w:rsidRPr="00182432" w:rsidRDefault="00111B90" w:rsidP="002643CE">
            <w:pPr>
              <w:pStyle w:val="ListParagraph"/>
              <w:numPr>
                <w:ilvl w:val="0"/>
                <w:numId w:val="3"/>
              </w:numPr>
              <w:rPr>
                <w:rFonts w:ascii="Arial" w:hAnsi="Arial" w:cs="Arial"/>
                <w:color w:val="auto"/>
                <w:sz w:val="21"/>
                <w:szCs w:val="21"/>
                <w:lang w:val="lt-LT" w:eastAsia="lt-LT"/>
              </w:rPr>
            </w:pPr>
            <w:r w:rsidRPr="00182432">
              <w:rPr>
                <w:rFonts w:ascii="Arial" w:hAnsi="Arial" w:cs="Arial"/>
                <w:color w:val="auto"/>
                <w:sz w:val="21"/>
                <w:szCs w:val="21"/>
                <w:lang w:val="lt-LT" w:eastAsia="lt-LT"/>
              </w:rPr>
              <w:t>Stalo kojos A formos, kvadratinės 50x40 (plotis x gylis) mm (+-15mm) dydžio.</w:t>
            </w:r>
          </w:p>
          <w:p w14:paraId="427F6A46"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Stalviršyje išfrezuojamos 1 anga elektros ir multimedijos ryšiui.</w:t>
            </w:r>
          </w:p>
          <w:p w14:paraId="2D1CD05B"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 xml:space="preserve">Angoje montuojamas metalinis, milteliniu būdu dažytas balta spalva rėmelis. </w:t>
            </w:r>
          </w:p>
          <w:p w14:paraId="4571ED21"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lastRenderedPageBreak/>
              <w:t>Į sumontuotus rėmelius montuojasi 1 vnt. elektros blokų su lizdais: 2x220W, 1xLAN, ir 1x HDMI. Elektros bloko visi lizdai pajungiami prie atvestų komunikacijų.</w:t>
            </w:r>
          </w:p>
          <w:p w14:paraId="3EA2DC10"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Blokas prie rėmelio fiksuojamas detalėmis, kurios neleidžia jam iškristi.</w:t>
            </w:r>
          </w:p>
          <w:p w14:paraId="08E119D3"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Blokas komplektuojamas su 1,5 m ilgio laidu, kurio vienam gale kištukas į 220W, kitam jungtis tinkanti bloko pajungimui.</w:t>
            </w:r>
          </w:p>
          <w:p w14:paraId="3EA8561F" w14:textId="7680D7A6"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Laidų apjungimui numatyti apjungiantį plastikinį vamzdį („stuburą“) su metaliniu pagrindu pritvirtinimui prie komunikacijų (</w:t>
            </w:r>
            <w:r w:rsidR="004D6AD0" w:rsidRPr="00182432">
              <w:rPr>
                <w:rFonts w:ascii="Arial" w:hAnsi="Arial" w:cs="Arial"/>
                <w:color w:val="auto"/>
                <w:sz w:val="21"/>
                <w:szCs w:val="21"/>
                <w:lang w:val="lt-LT" w:eastAsia="lt-LT"/>
              </w:rPr>
              <w:t>grindinės</w:t>
            </w:r>
            <w:r w:rsidRPr="00182432">
              <w:rPr>
                <w:rFonts w:ascii="Arial" w:hAnsi="Arial" w:cs="Arial"/>
                <w:color w:val="auto"/>
                <w:sz w:val="21"/>
                <w:szCs w:val="21"/>
                <w:lang w:val="lt-LT" w:eastAsia="lt-LT"/>
              </w:rPr>
              <w:t xml:space="preserve"> dėžutės). Jis montuojamas po visų laidų pajungimo.“ Stuburo spalva lygiagreti visų metalo dalių spalvai.</w:t>
            </w:r>
          </w:p>
          <w:p w14:paraId="5AFCAC04"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 xml:space="preserve">Visi laidai turi būti paslėpti ir sutvarkyti, </w:t>
            </w:r>
            <w:proofErr w:type="spellStart"/>
            <w:r w:rsidRPr="00182432">
              <w:rPr>
                <w:rFonts w:ascii="Arial" w:hAnsi="Arial" w:cs="Arial"/>
                <w:color w:val="auto"/>
                <w:sz w:val="21"/>
                <w:szCs w:val="21"/>
                <w:lang w:val="lt-LT" w:eastAsia="lt-LT"/>
              </w:rPr>
              <w:t>t.y</w:t>
            </w:r>
            <w:proofErr w:type="spellEnd"/>
            <w:r w:rsidRPr="00182432">
              <w:rPr>
                <w:rFonts w:ascii="Arial" w:hAnsi="Arial" w:cs="Arial"/>
                <w:color w:val="auto"/>
                <w:sz w:val="21"/>
                <w:szCs w:val="21"/>
                <w:lang w:val="lt-LT" w:eastAsia="lt-LT"/>
              </w:rPr>
              <w:t>. elektros blokas tvirtinasi į rėmelį stalviršyje, kad nejudėtų ir laidai apjungiančiu vamzdžiu nuo stalo nuvedami iki el. komunikacijų dėžutės.</w:t>
            </w:r>
          </w:p>
          <w:p w14:paraId="2A5FFD9B" w14:textId="77777777" w:rsidR="00111B90" w:rsidRPr="00182432" w:rsidRDefault="00111B90" w:rsidP="002643CE">
            <w:pPr>
              <w:pStyle w:val="ListParagraph"/>
              <w:numPr>
                <w:ilvl w:val="0"/>
                <w:numId w:val="3"/>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 xml:space="preserve">Kojos turi </w:t>
            </w:r>
            <w:proofErr w:type="spellStart"/>
            <w:r w:rsidRPr="00182432">
              <w:rPr>
                <w:rFonts w:ascii="Arial" w:hAnsi="Arial" w:cs="Arial"/>
                <w:color w:val="auto"/>
                <w:sz w:val="21"/>
                <w:szCs w:val="21"/>
                <w:lang w:val="lt-LT" w:eastAsia="lt-LT"/>
              </w:rPr>
              <w:t>padukus</w:t>
            </w:r>
            <w:proofErr w:type="spellEnd"/>
            <w:r w:rsidRPr="00182432">
              <w:rPr>
                <w:rFonts w:ascii="Arial" w:hAnsi="Arial" w:cs="Arial"/>
                <w:color w:val="auto"/>
                <w:sz w:val="21"/>
                <w:szCs w:val="21"/>
                <w:lang w:val="lt-LT" w:eastAsia="lt-LT"/>
              </w:rPr>
              <w:t xml:space="preserve"> grindų nelygumams išlyginti.</w:t>
            </w:r>
          </w:p>
        </w:tc>
        <w:tc>
          <w:tcPr>
            <w:tcW w:w="3402" w:type="dxa"/>
          </w:tcPr>
          <w:p w14:paraId="4EE48BFF" w14:textId="30DB9326" w:rsidR="00F066DD" w:rsidRPr="00182432" w:rsidRDefault="00F066DD" w:rsidP="002643CE">
            <w:pPr>
              <w:rPr>
                <w:rFonts w:ascii="Arial" w:hAnsi="Arial" w:cs="Arial"/>
                <w:color w:val="auto"/>
                <w:sz w:val="20"/>
                <w:szCs w:val="20"/>
                <w:lang w:val="lt-LT"/>
              </w:rPr>
            </w:pPr>
          </w:p>
          <w:p w14:paraId="72A8E6A7" w14:textId="54A58A4E" w:rsidR="00F066DD" w:rsidRPr="00182432" w:rsidRDefault="00F066DD" w:rsidP="002643CE">
            <w:pPr>
              <w:rPr>
                <w:rFonts w:ascii="Arial" w:hAnsi="Arial" w:cs="Arial"/>
                <w:color w:val="auto"/>
                <w:sz w:val="20"/>
                <w:szCs w:val="20"/>
                <w:lang w:val="lt-LT"/>
              </w:rPr>
            </w:pPr>
          </w:p>
          <w:p w14:paraId="0D09034D" w14:textId="77777777" w:rsidR="00F066DD" w:rsidRPr="00182432" w:rsidRDefault="00F066DD" w:rsidP="002643CE">
            <w:pPr>
              <w:rPr>
                <w:rFonts w:ascii="Arial" w:hAnsi="Arial" w:cs="Arial"/>
                <w:color w:val="auto"/>
                <w:sz w:val="20"/>
                <w:szCs w:val="20"/>
                <w:lang w:val="lt-LT"/>
              </w:rPr>
            </w:pPr>
          </w:p>
          <w:p w14:paraId="354FCEE1" w14:textId="77777777" w:rsidR="00111B90" w:rsidRPr="00182432" w:rsidRDefault="00111B9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2EB4ED47" wp14:editId="1089C5B5">
                  <wp:extent cx="1564533" cy="1132443"/>
                  <wp:effectExtent l="0" t="0" r="0" b="0"/>
                  <wp:docPr id="201" name="Picture 95" descr="A table with chairs around it&#10;&#10;Description automatically generated with medium confidence">
                    <a:extLst xmlns:a="http://schemas.openxmlformats.org/drawingml/2006/main">
                      <a:ext uri="{FF2B5EF4-FFF2-40B4-BE49-F238E27FC236}">
                        <a16:creationId xmlns:a16="http://schemas.microsoft.com/office/drawing/2014/main" id="{50E71C4A-2058-644F-853A-E67B6DF11F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95" descr="A table with chairs around it&#10;&#10;Description automatically generated with medium confidence">
                            <a:extLst>
                              <a:ext uri="{FF2B5EF4-FFF2-40B4-BE49-F238E27FC236}">
                                <a16:creationId xmlns:a16="http://schemas.microsoft.com/office/drawing/2014/main" id="{50E71C4A-2058-644F-853A-E67B6DF11FC5}"/>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78500" cy="1142552"/>
                          </a:xfrm>
                          <a:prstGeom prst="rect">
                            <a:avLst/>
                          </a:prstGeom>
                        </pic:spPr>
                      </pic:pic>
                    </a:graphicData>
                  </a:graphic>
                </wp:inline>
              </w:drawing>
            </w:r>
          </w:p>
          <w:p w14:paraId="51C056CB" w14:textId="77777777" w:rsidR="00111B90" w:rsidRPr="00182432" w:rsidRDefault="00111B90" w:rsidP="002643CE">
            <w:pPr>
              <w:tabs>
                <w:tab w:val="left" w:pos="2340"/>
              </w:tabs>
              <w:rPr>
                <w:rFonts w:ascii="Arial" w:hAnsi="Arial" w:cs="Arial"/>
                <w:color w:val="auto"/>
                <w:sz w:val="20"/>
                <w:szCs w:val="20"/>
                <w:lang w:val="lt-LT"/>
              </w:rPr>
            </w:pPr>
            <w:r w:rsidRPr="00182432">
              <w:rPr>
                <w:rFonts w:ascii="Arial" w:hAnsi="Arial" w:cs="Arial"/>
                <w:color w:val="auto"/>
                <w:sz w:val="20"/>
                <w:szCs w:val="20"/>
                <w:lang w:val="lt-LT"/>
              </w:rPr>
              <w:t>Žiūrėti:</w:t>
            </w:r>
          </w:p>
          <w:p w14:paraId="5ACE8768" w14:textId="77777777" w:rsidR="00111B90" w:rsidRPr="00182432" w:rsidRDefault="00111B90" w:rsidP="002643CE">
            <w:pPr>
              <w:tabs>
                <w:tab w:val="left" w:pos="2340"/>
              </w:tabs>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02D7C92" w14:textId="77777777" w:rsidR="00111B90" w:rsidRPr="00182432" w:rsidRDefault="00111B90" w:rsidP="002643CE">
            <w:pPr>
              <w:tabs>
                <w:tab w:val="left" w:pos="2340"/>
              </w:tabs>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2C10B413" w14:textId="77777777" w:rsidR="00111B90" w:rsidRPr="00182432" w:rsidRDefault="00111B90" w:rsidP="002643CE">
            <w:pPr>
              <w:tabs>
                <w:tab w:val="left" w:pos="2340"/>
              </w:tabs>
              <w:rPr>
                <w:rFonts w:ascii="Arial" w:hAnsi="Arial" w:cs="Arial"/>
                <w:color w:val="auto"/>
                <w:sz w:val="20"/>
                <w:szCs w:val="20"/>
                <w:lang w:val="lt-LT"/>
              </w:rPr>
            </w:pPr>
          </w:p>
        </w:tc>
      </w:tr>
      <w:tr w:rsidR="00182432" w:rsidRPr="006A5D93" w14:paraId="177E8EA2" w14:textId="77777777" w:rsidTr="43DE9F2C">
        <w:trPr>
          <w:trHeight w:val="1050"/>
        </w:trPr>
        <w:tc>
          <w:tcPr>
            <w:tcW w:w="567" w:type="dxa"/>
          </w:tcPr>
          <w:p w14:paraId="79A9FDF9"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14.</w:t>
            </w:r>
          </w:p>
        </w:tc>
        <w:tc>
          <w:tcPr>
            <w:tcW w:w="1843" w:type="dxa"/>
          </w:tcPr>
          <w:p w14:paraId="0981431B" w14:textId="77777777" w:rsidR="00111B90" w:rsidRPr="00182432" w:rsidRDefault="00111B90" w:rsidP="002643CE">
            <w:pPr>
              <w:rPr>
                <w:rFonts w:ascii="Arial" w:hAnsi="Arial" w:cs="Arial"/>
                <w:b/>
                <w:bCs/>
                <w:color w:val="auto"/>
                <w:sz w:val="21"/>
                <w:szCs w:val="21"/>
                <w:lang w:val="lt-LT"/>
              </w:rPr>
            </w:pPr>
            <w:r w:rsidRPr="00182432">
              <w:rPr>
                <w:rFonts w:ascii="Arial" w:hAnsi="Arial" w:cs="Arial"/>
                <w:b/>
                <w:bCs/>
                <w:color w:val="auto"/>
                <w:sz w:val="21"/>
                <w:szCs w:val="21"/>
                <w:lang w:val="lt-LT"/>
              </w:rPr>
              <w:t>Baro tipo stalas</w:t>
            </w:r>
          </w:p>
          <w:p w14:paraId="3EF809D9" w14:textId="77777777" w:rsidR="00111B90" w:rsidRPr="00182432" w:rsidRDefault="00111B90" w:rsidP="002643CE">
            <w:pPr>
              <w:rPr>
                <w:rFonts w:ascii="Arial" w:hAnsi="Arial" w:cs="Arial"/>
                <w:b/>
                <w:bCs/>
                <w:color w:val="auto"/>
                <w:sz w:val="21"/>
                <w:szCs w:val="21"/>
                <w:lang w:val="lt-LT"/>
              </w:rPr>
            </w:pPr>
          </w:p>
          <w:p w14:paraId="4C9E95A9" w14:textId="77777777" w:rsidR="00111B90" w:rsidRPr="00182432" w:rsidRDefault="00111B90" w:rsidP="002643CE">
            <w:pPr>
              <w:rPr>
                <w:rFonts w:ascii="Arial" w:hAnsi="Arial" w:cs="Arial"/>
                <w:color w:val="auto"/>
                <w:sz w:val="21"/>
                <w:szCs w:val="21"/>
                <w:lang w:val="lt-LT"/>
              </w:rPr>
            </w:pPr>
            <w:r w:rsidRPr="00182432">
              <w:rPr>
                <w:rFonts w:ascii="Arial" w:hAnsi="Arial" w:cs="Arial"/>
                <w:color w:val="auto"/>
                <w:sz w:val="21"/>
                <w:szCs w:val="21"/>
                <w:lang w:val="lt-LT"/>
              </w:rPr>
              <w:t>BST03</w:t>
            </w:r>
          </w:p>
          <w:p w14:paraId="7AE04756" w14:textId="77777777" w:rsidR="00111B90" w:rsidRPr="00182432" w:rsidRDefault="00111B90" w:rsidP="002643CE">
            <w:pPr>
              <w:rPr>
                <w:rFonts w:ascii="Arial" w:hAnsi="Arial" w:cs="Arial"/>
                <w:color w:val="auto"/>
                <w:sz w:val="21"/>
                <w:szCs w:val="21"/>
                <w:lang w:val="lt-LT"/>
              </w:rPr>
            </w:pPr>
          </w:p>
          <w:p w14:paraId="091DB15F" w14:textId="77777777" w:rsidR="00111B90" w:rsidRPr="00182432" w:rsidRDefault="00111B90" w:rsidP="002643CE">
            <w:pPr>
              <w:rPr>
                <w:rFonts w:ascii="Arial" w:hAnsi="Arial" w:cs="Arial"/>
                <w:color w:val="auto"/>
                <w:sz w:val="21"/>
                <w:szCs w:val="21"/>
                <w:lang w:val="lt-LT"/>
              </w:rPr>
            </w:pPr>
          </w:p>
          <w:p w14:paraId="532A3831" w14:textId="77777777" w:rsidR="00111B90" w:rsidRPr="00182432" w:rsidRDefault="00111B90" w:rsidP="002643CE">
            <w:pPr>
              <w:rPr>
                <w:rFonts w:ascii="Arial" w:hAnsi="Arial" w:cs="Arial"/>
                <w:color w:val="auto"/>
                <w:sz w:val="21"/>
                <w:szCs w:val="21"/>
                <w:lang w:val="lt-LT"/>
              </w:rPr>
            </w:pPr>
          </w:p>
        </w:tc>
        <w:tc>
          <w:tcPr>
            <w:tcW w:w="8221" w:type="dxa"/>
          </w:tcPr>
          <w:p w14:paraId="15BA8FDD"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Matmenys: Ilgis 3200 mm, plotis 900 mm, aukštis 1100 mm. Matmenų galima paklaida +-100 mm.</w:t>
            </w:r>
          </w:p>
          <w:p w14:paraId="312DBF84"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Stalo stalviršis gaminamas iš ne mažiau nei 22 mm storio LMDP plokštės.</w:t>
            </w:r>
          </w:p>
          <w:p w14:paraId="43190791" w14:textId="77777777" w:rsidR="00111B90" w:rsidRPr="00182432" w:rsidRDefault="00111B90" w:rsidP="002643CE">
            <w:pPr>
              <w:pStyle w:val="ListParagraph"/>
              <w:numPr>
                <w:ilvl w:val="0"/>
                <w:numId w:val="5"/>
              </w:numPr>
              <w:tabs>
                <w:tab w:val="left" w:pos="631"/>
              </w:tabs>
              <w:jc w:val="both"/>
              <w:rPr>
                <w:rFonts w:ascii="Arial" w:hAnsi="Arial" w:cs="Arial"/>
                <w:i/>
                <w:iCs/>
                <w:color w:val="auto"/>
                <w:sz w:val="21"/>
                <w:szCs w:val="21"/>
                <w:lang w:val="lt-LT" w:eastAsia="lt-LT"/>
              </w:rPr>
            </w:pPr>
            <w:r w:rsidRPr="00182432">
              <w:rPr>
                <w:rFonts w:ascii="Arial" w:hAnsi="Arial" w:cs="Arial"/>
                <w:color w:val="auto"/>
                <w:sz w:val="21"/>
                <w:szCs w:val="21"/>
                <w:lang w:val="lt-LT"/>
              </w:rPr>
              <w:t xml:space="preserve">Plokštės spalva – turi būti galimybė pasirinkti iš ne mažiau nei 3 baltos spalvos LMDP spalvų </w:t>
            </w:r>
            <w:r w:rsidRPr="00182432">
              <w:rPr>
                <w:rFonts w:ascii="Arial" w:hAnsi="Arial" w:cs="Arial"/>
                <w:i/>
                <w:iCs/>
                <w:color w:val="auto"/>
                <w:sz w:val="21"/>
                <w:szCs w:val="21"/>
                <w:lang w:val="lt-LT" w:eastAsia="lt-LT"/>
              </w:rPr>
              <w:t>(sutarties vykdymo metu  tiekėjas turės pateikti siūlomų LMDP plokščių pavyzdžius: nuotraukas ir/ar nukreipimą į tiekėjo/gamintojo internetiniame puslapyje esantį spalvų katalogą).</w:t>
            </w:r>
          </w:p>
          <w:p w14:paraId="32440CA2"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Plokštės paviršiaus struktūra: pusiau matinė, matinė.</w:t>
            </w:r>
          </w:p>
          <w:p w14:paraId="77A57D36"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Briaunos laminuotos 2 mm ABS briauna. Spalva turi sutapti su parinktų plokščių spalva.</w:t>
            </w:r>
          </w:p>
          <w:p w14:paraId="22C18312"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Kojų rėmas pagamintas iš lakuoto natūralaus medžio masyvo, A formos.</w:t>
            </w:r>
          </w:p>
          <w:p w14:paraId="74CE0627"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Stalo rėmas tvirtos konstrukcijos, gaminamas iš metalo. Dažytas milteliniu būdu ta pačia spalva kaip visos kitos metalinės detalės.</w:t>
            </w:r>
          </w:p>
          <w:p w14:paraId="1ECF0459" w14:textId="77777777" w:rsidR="00111B90" w:rsidRPr="00182432" w:rsidRDefault="00111B90" w:rsidP="002643CE">
            <w:pPr>
              <w:pStyle w:val="ListParagraph"/>
              <w:numPr>
                <w:ilvl w:val="0"/>
                <w:numId w:val="5"/>
              </w:numPr>
              <w:rPr>
                <w:rFonts w:ascii="Arial" w:hAnsi="Arial" w:cs="Arial"/>
                <w:color w:val="auto"/>
                <w:sz w:val="21"/>
                <w:szCs w:val="21"/>
                <w:lang w:val="lt-LT" w:eastAsia="lt-LT"/>
              </w:rPr>
            </w:pPr>
            <w:r w:rsidRPr="00182432">
              <w:rPr>
                <w:rFonts w:ascii="Arial" w:hAnsi="Arial" w:cs="Arial"/>
                <w:color w:val="auto"/>
                <w:sz w:val="21"/>
                <w:szCs w:val="21"/>
                <w:lang w:val="lt-LT" w:eastAsia="lt-LT"/>
              </w:rPr>
              <w:t>Stalo kojos A formos, kvadratinės, 50x40 (plotis x gylis) mm (+-15mm) dydžio.</w:t>
            </w:r>
          </w:p>
          <w:p w14:paraId="06E69FAE"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Stalviršyje išfrezuojamos 1 anga elektros ir multimedijos ryšiui.</w:t>
            </w:r>
          </w:p>
          <w:p w14:paraId="5888856A"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Angoje montuojamas metalinis, milteliniu būdu dažytas balta spalva rėmelis.</w:t>
            </w:r>
          </w:p>
          <w:p w14:paraId="08731DFC"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Į sumontuotus rėmelius montuojasi 1 vnt. elektros bloko su lizdais: 2x220W, 1xLAN, ir 1x HDMI. Elektros bloko visi lizdai pajungiami prie atvestų komunikacijų.</w:t>
            </w:r>
          </w:p>
          <w:p w14:paraId="4352044B"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Blokas prie rėmelio fiksuojamas detalėmis, kurios neleidžia jam iškristi.</w:t>
            </w:r>
          </w:p>
          <w:p w14:paraId="3C7B907B"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Blokas komplektuojamas su 1,5 m ilgio laidu, kurio vienam gale kištukas į 220W, kitam jungtis tinkanti bloko pajungimui.</w:t>
            </w:r>
          </w:p>
          <w:p w14:paraId="6B62935A" w14:textId="266BC590"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Laidų apjungimui numatyti apjungiantį plastikinį vamzdį („stuburą“) su metaliniu pagrindu pritvirtinimui prie komunikacijų (</w:t>
            </w:r>
            <w:r w:rsidR="004D6AD0" w:rsidRPr="00182432">
              <w:rPr>
                <w:rFonts w:ascii="Arial" w:hAnsi="Arial" w:cs="Arial"/>
                <w:color w:val="auto"/>
                <w:sz w:val="21"/>
                <w:szCs w:val="21"/>
                <w:lang w:val="lt-LT" w:eastAsia="lt-LT"/>
              </w:rPr>
              <w:t>grindinės</w:t>
            </w:r>
            <w:r w:rsidRPr="00182432">
              <w:rPr>
                <w:rFonts w:ascii="Arial" w:hAnsi="Arial" w:cs="Arial"/>
                <w:color w:val="auto"/>
                <w:sz w:val="21"/>
                <w:szCs w:val="21"/>
                <w:lang w:val="lt-LT" w:eastAsia="lt-LT"/>
              </w:rPr>
              <w:t xml:space="preserve"> dėžutės). Jis montuojamas po visų laidų pajungimo.“ Stuburo spalva lygiagreti visų metalo dalių spalvai.</w:t>
            </w:r>
          </w:p>
          <w:p w14:paraId="3FBBC746"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t xml:space="preserve">Visi laidai turi būti paslėpti ir sutvarkyti, </w:t>
            </w:r>
            <w:proofErr w:type="spellStart"/>
            <w:r w:rsidRPr="00182432">
              <w:rPr>
                <w:rFonts w:ascii="Arial" w:hAnsi="Arial" w:cs="Arial"/>
                <w:color w:val="auto"/>
                <w:sz w:val="21"/>
                <w:szCs w:val="21"/>
                <w:lang w:val="lt-LT" w:eastAsia="lt-LT"/>
              </w:rPr>
              <w:t>t.y</w:t>
            </w:r>
            <w:proofErr w:type="spellEnd"/>
            <w:r w:rsidRPr="00182432">
              <w:rPr>
                <w:rFonts w:ascii="Arial" w:hAnsi="Arial" w:cs="Arial"/>
                <w:color w:val="auto"/>
                <w:sz w:val="21"/>
                <w:szCs w:val="21"/>
                <w:lang w:val="lt-LT" w:eastAsia="lt-LT"/>
              </w:rPr>
              <w:t>. elektros blokas tvirtinasi į rėmelį stalviršyje, kad nejudėtų ir laidai apjungiančiu vamzdžiu nuo stalo nuvedami iki el. komunikacijų dėžutės.</w:t>
            </w:r>
          </w:p>
          <w:p w14:paraId="21D8B1B5" w14:textId="77777777" w:rsidR="00111B90" w:rsidRPr="00182432" w:rsidRDefault="00111B90" w:rsidP="002643CE">
            <w:pPr>
              <w:pStyle w:val="ListParagraph"/>
              <w:numPr>
                <w:ilvl w:val="0"/>
                <w:numId w:val="5"/>
              </w:numPr>
              <w:tabs>
                <w:tab w:val="left" w:pos="631"/>
              </w:tabs>
              <w:jc w:val="both"/>
              <w:rPr>
                <w:rFonts w:ascii="Arial" w:hAnsi="Arial" w:cs="Arial"/>
                <w:color w:val="auto"/>
                <w:sz w:val="21"/>
                <w:szCs w:val="21"/>
                <w:lang w:val="lt-LT" w:eastAsia="lt-LT"/>
              </w:rPr>
            </w:pPr>
            <w:r w:rsidRPr="00182432">
              <w:rPr>
                <w:rFonts w:ascii="Arial" w:hAnsi="Arial" w:cs="Arial"/>
                <w:color w:val="auto"/>
                <w:sz w:val="21"/>
                <w:szCs w:val="21"/>
                <w:lang w:val="lt-LT" w:eastAsia="lt-LT"/>
              </w:rPr>
              <w:lastRenderedPageBreak/>
              <w:t xml:space="preserve">Kojos turi </w:t>
            </w:r>
            <w:proofErr w:type="spellStart"/>
            <w:r w:rsidRPr="00182432">
              <w:rPr>
                <w:rFonts w:ascii="Arial" w:hAnsi="Arial" w:cs="Arial"/>
                <w:color w:val="auto"/>
                <w:sz w:val="21"/>
                <w:szCs w:val="21"/>
                <w:lang w:val="lt-LT" w:eastAsia="lt-LT"/>
              </w:rPr>
              <w:t>padukus</w:t>
            </w:r>
            <w:proofErr w:type="spellEnd"/>
            <w:r w:rsidRPr="00182432">
              <w:rPr>
                <w:rFonts w:ascii="Arial" w:hAnsi="Arial" w:cs="Arial"/>
                <w:color w:val="auto"/>
                <w:sz w:val="21"/>
                <w:szCs w:val="21"/>
                <w:lang w:val="lt-LT" w:eastAsia="lt-LT"/>
              </w:rPr>
              <w:t xml:space="preserve"> grindų nelygumams išlyginti.</w:t>
            </w:r>
          </w:p>
        </w:tc>
        <w:tc>
          <w:tcPr>
            <w:tcW w:w="3402" w:type="dxa"/>
          </w:tcPr>
          <w:p w14:paraId="1126281A" w14:textId="77777777" w:rsidR="00111B90" w:rsidRPr="00182432" w:rsidRDefault="00111B90" w:rsidP="002643CE">
            <w:pPr>
              <w:rPr>
                <w:rFonts w:ascii="Arial" w:hAnsi="Arial" w:cs="Arial"/>
                <w:noProof/>
                <w:color w:val="auto"/>
                <w:sz w:val="20"/>
                <w:szCs w:val="20"/>
                <w:lang w:val="lt-LT" w:eastAsia="lt-LT"/>
              </w:rPr>
            </w:pPr>
            <w:r w:rsidRPr="00182432">
              <w:rPr>
                <w:rFonts w:ascii="Arial" w:hAnsi="Arial" w:cs="Arial"/>
                <w:noProof/>
                <w:color w:val="auto"/>
                <w:sz w:val="20"/>
                <w:szCs w:val="20"/>
                <w:lang w:val="lt-LT" w:eastAsia="lt-LT"/>
              </w:rPr>
              <w:lastRenderedPageBreak/>
              <w:drawing>
                <wp:inline distT="0" distB="0" distL="0" distR="0" wp14:anchorId="0103595F" wp14:editId="02388BB1">
                  <wp:extent cx="1282241" cy="1082390"/>
                  <wp:effectExtent l="0" t="0" r="0" b="3810"/>
                  <wp:docPr id="114" name="Picture 114" descr="A picture containing furniture, table, seat, work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A picture containing furniture, table, seat, worktable&#10;&#10;Description automatically generated"/>
                          <pic:cNvPicPr/>
                        </pic:nvPicPr>
                        <pic:blipFill>
                          <a:blip r:embed="rId51"/>
                          <a:stretch>
                            <a:fillRect/>
                          </a:stretch>
                        </pic:blipFill>
                        <pic:spPr>
                          <a:xfrm>
                            <a:off x="0" y="0"/>
                            <a:ext cx="1290472" cy="1089338"/>
                          </a:xfrm>
                          <a:prstGeom prst="rect">
                            <a:avLst/>
                          </a:prstGeom>
                        </pic:spPr>
                      </pic:pic>
                    </a:graphicData>
                  </a:graphic>
                </wp:inline>
              </w:drawing>
            </w:r>
            <w:r w:rsidRPr="00182432">
              <w:rPr>
                <w:rFonts w:ascii="Arial" w:hAnsi="Arial" w:cs="Arial"/>
                <w:noProof/>
                <w:color w:val="auto"/>
                <w:sz w:val="20"/>
                <w:szCs w:val="20"/>
                <w:lang w:val="lt-LT" w:eastAsia="lt-LT"/>
              </w:rPr>
              <w:drawing>
                <wp:inline distT="0" distB="0" distL="0" distR="0" wp14:anchorId="20D0D84F" wp14:editId="7AF61A05">
                  <wp:extent cx="1527810" cy="673735"/>
                  <wp:effectExtent l="0" t="0" r="5715" b="0"/>
                  <wp:docPr id="122" name="Picture 122" descr="A picture containing furniture, table, seat, work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A picture containing furniture, table, seat, worktable&#10;&#10;Description automatically generated"/>
                          <pic:cNvPicPr/>
                        </pic:nvPicPr>
                        <pic:blipFill>
                          <a:blip r:embed="rId52"/>
                          <a:stretch>
                            <a:fillRect/>
                          </a:stretch>
                        </pic:blipFill>
                        <pic:spPr>
                          <a:xfrm>
                            <a:off x="0" y="0"/>
                            <a:ext cx="1527810" cy="673735"/>
                          </a:xfrm>
                          <a:prstGeom prst="rect">
                            <a:avLst/>
                          </a:prstGeom>
                        </pic:spPr>
                      </pic:pic>
                    </a:graphicData>
                  </a:graphic>
                </wp:inline>
              </w:drawing>
            </w:r>
          </w:p>
          <w:p w14:paraId="7FDD1B86" w14:textId="77777777" w:rsidR="00111B90" w:rsidRPr="00182432" w:rsidRDefault="00111B90" w:rsidP="002643CE">
            <w:pPr>
              <w:rPr>
                <w:rFonts w:ascii="Arial" w:hAnsi="Arial" w:cs="Arial"/>
                <w:noProof/>
                <w:color w:val="auto"/>
                <w:sz w:val="20"/>
                <w:szCs w:val="20"/>
                <w:lang w:val="lt-LT" w:eastAsia="lt-LT"/>
              </w:rPr>
            </w:pPr>
          </w:p>
          <w:p w14:paraId="6075D8B7"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407DA32"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5C4A715A" w14:textId="77777777" w:rsidR="00111B90" w:rsidRPr="00182432" w:rsidRDefault="00111B90"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2EEB6496" w14:textId="77777777" w:rsidR="00111B90" w:rsidRPr="00182432" w:rsidRDefault="00111B90" w:rsidP="002643CE">
            <w:pPr>
              <w:rPr>
                <w:rFonts w:ascii="Arial" w:hAnsi="Arial" w:cs="Arial"/>
                <w:color w:val="auto"/>
                <w:sz w:val="20"/>
                <w:szCs w:val="20"/>
                <w:lang w:val="lt-LT"/>
              </w:rPr>
            </w:pPr>
          </w:p>
        </w:tc>
      </w:tr>
      <w:tr w:rsidR="00182432" w:rsidRPr="006A5D93" w14:paraId="5FB90837" w14:textId="77777777" w:rsidTr="43DE9F2C">
        <w:tc>
          <w:tcPr>
            <w:tcW w:w="567" w:type="dxa"/>
          </w:tcPr>
          <w:p w14:paraId="7DE51525" w14:textId="1B0360B5" w:rsidR="00AD64A5"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15</w:t>
            </w:r>
            <w:r w:rsidR="00927E0B" w:rsidRPr="00182432">
              <w:rPr>
                <w:rFonts w:ascii="Arial" w:hAnsi="Arial" w:cs="Arial"/>
                <w:b/>
                <w:bCs/>
                <w:color w:val="auto"/>
                <w:sz w:val="21"/>
                <w:szCs w:val="21"/>
                <w:lang w:val="lt-LT"/>
              </w:rPr>
              <w:t>.</w:t>
            </w:r>
          </w:p>
        </w:tc>
        <w:tc>
          <w:tcPr>
            <w:tcW w:w="1843" w:type="dxa"/>
          </w:tcPr>
          <w:p w14:paraId="481ECC4F" w14:textId="77777777" w:rsidR="00AD64A5" w:rsidRPr="00182432" w:rsidRDefault="000B20E3"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Drabužių spinta</w:t>
            </w:r>
          </w:p>
          <w:p w14:paraId="311CF81D" w14:textId="77777777" w:rsidR="000B20E3" w:rsidRPr="00182432" w:rsidRDefault="000B20E3" w:rsidP="002643CE">
            <w:pPr>
              <w:jc w:val="both"/>
              <w:rPr>
                <w:rFonts w:ascii="Arial" w:hAnsi="Arial" w:cs="Arial"/>
                <w:b/>
                <w:bCs/>
                <w:color w:val="auto"/>
                <w:sz w:val="21"/>
                <w:szCs w:val="21"/>
                <w:lang w:val="lt-LT"/>
              </w:rPr>
            </w:pPr>
          </w:p>
          <w:p w14:paraId="0DE0661E" w14:textId="77777777" w:rsidR="000B20E3" w:rsidRPr="00182432" w:rsidRDefault="000B20E3"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SP01</w:t>
            </w:r>
          </w:p>
          <w:p w14:paraId="2A247EF3" w14:textId="77777777" w:rsidR="000B20E3" w:rsidRPr="00182432" w:rsidRDefault="000B20E3" w:rsidP="002643CE">
            <w:pPr>
              <w:jc w:val="both"/>
              <w:rPr>
                <w:rFonts w:ascii="Arial" w:hAnsi="Arial" w:cs="Arial"/>
                <w:b/>
                <w:bCs/>
                <w:color w:val="auto"/>
                <w:sz w:val="21"/>
                <w:szCs w:val="21"/>
                <w:lang w:val="lt-LT"/>
              </w:rPr>
            </w:pPr>
          </w:p>
          <w:p w14:paraId="4BA4203B" w14:textId="7E60A32C" w:rsidR="000B20E3" w:rsidRPr="00182432" w:rsidRDefault="000B20E3" w:rsidP="002643CE">
            <w:pPr>
              <w:jc w:val="both"/>
              <w:rPr>
                <w:rFonts w:ascii="Arial" w:hAnsi="Arial" w:cs="Arial"/>
                <w:color w:val="auto"/>
                <w:sz w:val="21"/>
                <w:szCs w:val="21"/>
                <w:lang w:val="lt-LT"/>
              </w:rPr>
            </w:pPr>
          </w:p>
          <w:p w14:paraId="58691F28" w14:textId="4BEC8481" w:rsidR="00207B87" w:rsidRPr="00182432" w:rsidRDefault="00207B87" w:rsidP="002643CE">
            <w:pPr>
              <w:jc w:val="both"/>
              <w:rPr>
                <w:rFonts w:ascii="Arial" w:hAnsi="Arial" w:cs="Arial"/>
                <w:color w:val="auto"/>
                <w:sz w:val="21"/>
                <w:szCs w:val="21"/>
                <w:lang w:val="lt-LT"/>
              </w:rPr>
            </w:pPr>
          </w:p>
        </w:tc>
        <w:tc>
          <w:tcPr>
            <w:tcW w:w="8221" w:type="dxa"/>
          </w:tcPr>
          <w:p w14:paraId="0643F301" w14:textId="1755B1EE" w:rsidR="00B54344" w:rsidRPr="00182432" w:rsidRDefault="00B5434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w:t>
            </w:r>
            <w:r w:rsidR="00236D39" w:rsidRPr="00182432">
              <w:rPr>
                <w:rFonts w:ascii="Arial" w:hAnsi="Arial" w:cs="Arial"/>
                <w:color w:val="auto"/>
                <w:sz w:val="21"/>
                <w:szCs w:val="21"/>
                <w:lang w:val="lt-LT"/>
              </w:rPr>
              <w:t xml:space="preserve"> </w:t>
            </w:r>
            <w:r w:rsidRPr="00182432">
              <w:rPr>
                <w:rFonts w:ascii="Arial" w:hAnsi="Arial" w:cs="Arial"/>
                <w:color w:val="auto"/>
                <w:sz w:val="21"/>
                <w:szCs w:val="21"/>
                <w:lang w:val="lt-LT"/>
              </w:rPr>
              <w:t>3 Matmenų galima paklaida</w:t>
            </w:r>
            <w:r w:rsidR="00681D46" w:rsidRPr="00182432">
              <w:rPr>
                <w:rFonts w:ascii="Arial" w:hAnsi="Arial" w:cs="Arial"/>
                <w:color w:val="auto"/>
                <w:sz w:val="21"/>
                <w:szCs w:val="21"/>
                <w:lang w:val="lt-LT"/>
              </w:rPr>
              <w:t xml:space="preserve"> po pastato rangos darbų</w:t>
            </w:r>
            <w:r w:rsidRPr="00182432">
              <w:rPr>
                <w:rFonts w:ascii="Arial" w:hAnsi="Arial" w:cs="Arial"/>
                <w:color w:val="auto"/>
                <w:sz w:val="21"/>
                <w:szCs w:val="21"/>
                <w:lang w:val="lt-LT"/>
              </w:rPr>
              <w:t xml:space="preserve"> +-</w:t>
            </w:r>
            <w:r w:rsidR="00660881" w:rsidRPr="00182432">
              <w:rPr>
                <w:rFonts w:ascii="Arial" w:hAnsi="Arial" w:cs="Arial"/>
                <w:color w:val="auto"/>
                <w:sz w:val="21"/>
                <w:szCs w:val="21"/>
                <w:lang w:val="lt-LT"/>
              </w:rPr>
              <w:t>1</w:t>
            </w:r>
            <w:r w:rsidR="00681D46" w:rsidRPr="00182432">
              <w:rPr>
                <w:rFonts w:ascii="Arial" w:hAnsi="Arial" w:cs="Arial"/>
                <w:color w:val="auto"/>
                <w:sz w:val="21"/>
                <w:szCs w:val="21"/>
                <w:lang w:val="lt-LT"/>
              </w:rPr>
              <w:t>5</w:t>
            </w:r>
            <w:r w:rsidRPr="00182432">
              <w:rPr>
                <w:rFonts w:ascii="Arial" w:hAnsi="Arial" w:cs="Arial"/>
                <w:color w:val="auto"/>
                <w:sz w:val="21"/>
                <w:szCs w:val="21"/>
                <w:lang w:val="lt-LT"/>
              </w:rPr>
              <w:t>0</w:t>
            </w:r>
            <w:r w:rsidR="00681D46" w:rsidRPr="00182432">
              <w:rPr>
                <w:rFonts w:ascii="Arial" w:hAnsi="Arial" w:cs="Arial"/>
                <w:color w:val="auto"/>
                <w:sz w:val="21"/>
                <w:szCs w:val="21"/>
                <w:lang w:val="lt-LT"/>
              </w:rPr>
              <w:t xml:space="preserve"> </w:t>
            </w:r>
            <w:r w:rsidRPr="00182432">
              <w:rPr>
                <w:rFonts w:ascii="Arial" w:hAnsi="Arial" w:cs="Arial"/>
                <w:color w:val="auto"/>
                <w:sz w:val="21"/>
                <w:szCs w:val="21"/>
                <w:lang w:val="lt-LT"/>
              </w:rPr>
              <w:t>mm.</w:t>
            </w:r>
          </w:p>
          <w:p w14:paraId="21E43A97" w14:textId="65CAFB96" w:rsidR="00B54344" w:rsidRPr="00182432" w:rsidRDefault="00B5434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Spintos korpusas, vidinės lentynos gaminami iš 18mm LMDP. </w:t>
            </w:r>
          </w:p>
          <w:p w14:paraId="7C18EDCD" w14:textId="77777777" w:rsidR="00B54344" w:rsidRPr="00182432" w:rsidRDefault="00B5434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Spintos durys ir nugarėlė gaminama iš ne mažesnės nei 16mm LMDP.</w:t>
            </w:r>
          </w:p>
          <w:p w14:paraId="43D42CA2" w14:textId="1C47432E" w:rsidR="00726C8A" w:rsidRPr="00182432" w:rsidRDefault="009718B4" w:rsidP="002643CE">
            <w:pPr>
              <w:pStyle w:val="ListParagraph"/>
              <w:numPr>
                <w:ilvl w:val="0"/>
                <w:numId w:val="4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2818FF34" w14:textId="2D3CA2DB" w:rsidR="00D441EC" w:rsidRPr="00182432" w:rsidRDefault="00D441EC"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 xml:space="preserve">Plokštės paviršiaus struktūra: </w:t>
            </w:r>
            <w:r w:rsidR="00CC6CAF" w:rsidRPr="00182432">
              <w:rPr>
                <w:rFonts w:ascii="Arial" w:hAnsi="Arial" w:cs="Arial"/>
                <w:color w:val="auto"/>
                <w:sz w:val="21"/>
                <w:szCs w:val="21"/>
                <w:lang w:val="lt-LT"/>
              </w:rPr>
              <w:t>matinis, atsparus pirštų antspaudams</w:t>
            </w:r>
            <w:r w:rsidR="009A3E05" w:rsidRPr="00182432">
              <w:rPr>
                <w:rFonts w:ascii="Arial" w:hAnsi="Arial" w:cs="Arial"/>
                <w:color w:val="auto"/>
                <w:sz w:val="21"/>
                <w:szCs w:val="21"/>
                <w:lang w:val="lt-LT"/>
              </w:rPr>
              <w:t>.</w:t>
            </w:r>
          </w:p>
          <w:p w14:paraId="59336203" w14:textId="75AB38B9" w:rsidR="00B54344" w:rsidRPr="00182432" w:rsidRDefault="00B5434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ne mažesne nei 1 mm ABS briauna. Spalva turi sutapti su parinktų plokščių spalva.</w:t>
            </w:r>
          </w:p>
          <w:p w14:paraId="76EB3889" w14:textId="2304D5BE" w:rsidR="00B54344" w:rsidRPr="00182432" w:rsidRDefault="00B5434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 xml:space="preserve">Dvi varstomos durys. </w:t>
            </w:r>
          </w:p>
          <w:p w14:paraId="38E4C90B" w14:textId="45E199E0" w:rsidR="00B54344" w:rsidRPr="00182432" w:rsidRDefault="00B54344" w:rsidP="002643CE">
            <w:pPr>
              <w:pStyle w:val="ListParagraph"/>
              <w:numPr>
                <w:ilvl w:val="0"/>
                <w:numId w:val="43"/>
              </w:numPr>
              <w:rPr>
                <w:rFonts w:ascii="Arial" w:hAnsi="Arial" w:cs="Arial"/>
                <w:i/>
                <w:iCs/>
                <w:color w:val="auto"/>
                <w:sz w:val="21"/>
                <w:szCs w:val="21"/>
                <w:lang w:val="lt-LT"/>
              </w:rPr>
            </w:pPr>
            <w:r w:rsidRPr="00182432">
              <w:rPr>
                <w:rFonts w:ascii="Arial" w:hAnsi="Arial" w:cs="Arial"/>
                <w:color w:val="auto"/>
                <w:sz w:val="21"/>
                <w:szCs w:val="21"/>
                <w:lang w:val="lt-LT"/>
              </w:rPr>
              <w:t>Durelės atidaromos rankenėlėmis. Rankenėlių spalva juoda</w:t>
            </w:r>
            <w:r w:rsidR="002F1FA1" w:rsidRPr="00182432">
              <w:rPr>
                <w:rFonts w:ascii="Arial" w:hAnsi="Arial" w:cs="Arial"/>
                <w:color w:val="auto"/>
                <w:sz w:val="21"/>
                <w:szCs w:val="21"/>
                <w:lang w:val="lt-LT"/>
              </w:rPr>
              <w:t xml:space="preserve">. Galimybė pasirinkti iš ne mažiau nei 5 </w:t>
            </w:r>
            <w:r w:rsidR="00AF42A2" w:rsidRPr="00182432">
              <w:rPr>
                <w:rFonts w:ascii="Arial" w:hAnsi="Arial" w:cs="Arial"/>
                <w:color w:val="auto"/>
                <w:sz w:val="21"/>
                <w:szCs w:val="21"/>
                <w:lang w:val="lt-LT"/>
              </w:rPr>
              <w:t xml:space="preserve">juodos spalvos </w:t>
            </w:r>
            <w:r w:rsidR="002F1FA1" w:rsidRPr="00182432">
              <w:rPr>
                <w:rFonts w:ascii="Arial" w:hAnsi="Arial" w:cs="Arial"/>
                <w:color w:val="auto"/>
                <w:sz w:val="21"/>
                <w:szCs w:val="21"/>
                <w:lang w:val="lt-LT"/>
              </w:rPr>
              <w:t>rankenėlių modelių (</w:t>
            </w:r>
            <w:r w:rsidR="002F1FA1" w:rsidRPr="00182432">
              <w:rPr>
                <w:rFonts w:ascii="Arial" w:hAnsi="Arial" w:cs="Arial"/>
                <w:i/>
                <w:iCs/>
                <w:color w:val="auto"/>
                <w:sz w:val="21"/>
                <w:szCs w:val="21"/>
                <w:lang w:val="lt-LT"/>
              </w:rPr>
              <w:t>sutarties vykdymo metu  tiekėjas turės pateikti siūlomų rankenėlių pavyzdžius: nuotraukas ir/ar nukreipimą į tiekėjo/gamintojo internetiniame puslapyje esantį spalvų katalogą).</w:t>
            </w:r>
          </w:p>
          <w:p w14:paraId="3C018CC7" w14:textId="5E2D2BF1" w:rsidR="00B54344" w:rsidRPr="00182432" w:rsidRDefault="00C32C86"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Metalinis r</w:t>
            </w:r>
            <w:r w:rsidR="00B54344" w:rsidRPr="00182432">
              <w:rPr>
                <w:rFonts w:ascii="Arial" w:hAnsi="Arial" w:cs="Arial"/>
                <w:color w:val="auto"/>
                <w:sz w:val="21"/>
                <w:szCs w:val="21"/>
                <w:lang w:val="lt-LT"/>
              </w:rPr>
              <w:t>ūbų kabinimo vamzdis.</w:t>
            </w:r>
          </w:p>
          <w:p w14:paraId="2357F1CE" w14:textId="56B0AE92" w:rsidR="00725944" w:rsidRPr="00182432" w:rsidRDefault="0072594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Spintoje turi būti numatyt</w:t>
            </w:r>
            <w:r w:rsidR="00C03B67" w:rsidRPr="00182432">
              <w:rPr>
                <w:rFonts w:ascii="Arial" w:hAnsi="Arial" w:cs="Arial"/>
                <w:color w:val="auto"/>
                <w:sz w:val="21"/>
                <w:szCs w:val="21"/>
                <w:lang w:val="lt-LT"/>
              </w:rPr>
              <w:t>a</w:t>
            </w:r>
            <w:r w:rsidRPr="00182432">
              <w:rPr>
                <w:rFonts w:ascii="Arial" w:hAnsi="Arial" w:cs="Arial"/>
                <w:color w:val="auto"/>
                <w:sz w:val="21"/>
                <w:szCs w:val="21"/>
                <w:lang w:val="lt-LT"/>
              </w:rPr>
              <w:t xml:space="preserve"> batų pasidėjimo </w:t>
            </w:r>
            <w:r w:rsidR="00E83628" w:rsidRPr="00182432">
              <w:rPr>
                <w:rFonts w:ascii="Arial" w:hAnsi="Arial" w:cs="Arial"/>
                <w:color w:val="auto"/>
                <w:sz w:val="21"/>
                <w:szCs w:val="21"/>
                <w:lang w:val="lt-LT"/>
              </w:rPr>
              <w:t>vieta</w:t>
            </w:r>
            <w:r w:rsidRPr="00182432">
              <w:rPr>
                <w:rFonts w:ascii="Arial" w:hAnsi="Arial" w:cs="Arial"/>
                <w:color w:val="auto"/>
                <w:sz w:val="21"/>
                <w:szCs w:val="21"/>
                <w:lang w:val="lt-LT"/>
              </w:rPr>
              <w:t>.</w:t>
            </w:r>
            <w:r w:rsidR="00876C37" w:rsidRPr="00182432">
              <w:rPr>
                <w:rFonts w:ascii="Arial" w:hAnsi="Arial" w:cs="Arial"/>
                <w:color w:val="auto"/>
                <w:sz w:val="21"/>
                <w:szCs w:val="21"/>
                <w:lang w:val="lt-LT"/>
              </w:rPr>
              <w:t xml:space="preserve"> </w:t>
            </w:r>
          </w:p>
          <w:p w14:paraId="228289B5" w14:textId="37052013" w:rsidR="00B54344" w:rsidRPr="00182432" w:rsidRDefault="00B5434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Spinta komplektuojama su batų pasidėjimo </w:t>
            </w:r>
            <w:r w:rsidR="00C25E4D" w:rsidRPr="00182432">
              <w:rPr>
                <w:rFonts w:ascii="Arial" w:hAnsi="Arial" w:cs="Arial"/>
                <w:color w:val="auto"/>
                <w:sz w:val="21"/>
                <w:szCs w:val="21"/>
                <w:lang w:val="lt-LT"/>
              </w:rPr>
              <w:t xml:space="preserve">išimamu </w:t>
            </w:r>
            <w:r w:rsidR="00F808E5" w:rsidRPr="00182432">
              <w:rPr>
                <w:rFonts w:ascii="Arial" w:hAnsi="Arial" w:cs="Arial"/>
                <w:color w:val="auto"/>
                <w:sz w:val="21"/>
                <w:szCs w:val="21"/>
                <w:lang w:val="lt-LT"/>
              </w:rPr>
              <w:t>įdėklu</w:t>
            </w:r>
            <w:r w:rsidR="00E73651" w:rsidRPr="00182432">
              <w:rPr>
                <w:rFonts w:ascii="Arial" w:hAnsi="Arial" w:cs="Arial"/>
                <w:color w:val="auto"/>
                <w:sz w:val="21"/>
                <w:szCs w:val="21"/>
                <w:lang w:val="lt-LT"/>
              </w:rPr>
              <w:t>/kilimėliu</w:t>
            </w:r>
            <w:r w:rsidR="00F808E5" w:rsidRPr="00182432">
              <w:rPr>
                <w:rFonts w:ascii="Arial" w:hAnsi="Arial" w:cs="Arial"/>
                <w:color w:val="auto"/>
                <w:sz w:val="21"/>
                <w:szCs w:val="21"/>
                <w:lang w:val="lt-LT"/>
              </w:rPr>
              <w:t xml:space="preserve"> patogiam valymui</w:t>
            </w:r>
            <w:r w:rsidR="00CC7750" w:rsidRPr="00182432">
              <w:rPr>
                <w:rFonts w:ascii="Arial" w:hAnsi="Arial" w:cs="Arial"/>
                <w:color w:val="auto"/>
                <w:sz w:val="21"/>
                <w:szCs w:val="21"/>
                <w:lang w:val="lt-LT"/>
              </w:rPr>
              <w:t>.</w:t>
            </w:r>
          </w:p>
          <w:p w14:paraId="04E9AF50" w14:textId="77777777" w:rsidR="00B54344" w:rsidRPr="00182432" w:rsidRDefault="00B5434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70949C7F" w14:textId="0E847939" w:rsidR="00B54344" w:rsidRPr="00182432" w:rsidRDefault="003C53DA"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Spintų aukščiai privalo sutapti su šalia stovinčių daiktų spintelių blokų (</w:t>
            </w:r>
            <w:proofErr w:type="spellStart"/>
            <w:r w:rsidRPr="00182432">
              <w:rPr>
                <w:rFonts w:ascii="Arial" w:hAnsi="Arial" w:cs="Arial"/>
                <w:color w:val="auto"/>
                <w:sz w:val="21"/>
                <w:szCs w:val="21"/>
                <w:lang w:val="lt-LT"/>
              </w:rPr>
              <w:t>poz</w:t>
            </w:r>
            <w:proofErr w:type="spellEnd"/>
            <w:r w:rsidR="00CC60EF" w:rsidRPr="00182432">
              <w:rPr>
                <w:rFonts w:ascii="Arial" w:hAnsi="Arial" w:cs="Arial"/>
                <w:color w:val="auto"/>
                <w:sz w:val="21"/>
                <w:szCs w:val="21"/>
                <w:lang w:val="lt-LT"/>
              </w:rPr>
              <w:t>.</w:t>
            </w:r>
            <w:r w:rsidRPr="00182432">
              <w:rPr>
                <w:rFonts w:ascii="Arial" w:hAnsi="Arial" w:cs="Arial"/>
                <w:color w:val="auto"/>
                <w:sz w:val="21"/>
                <w:szCs w:val="21"/>
                <w:lang w:val="lt-LT"/>
              </w:rPr>
              <w:t xml:space="preserve"> L01) aukščiais. </w:t>
            </w:r>
          </w:p>
          <w:p w14:paraId="54B2A945" w14:textId="69FE2024" w:rsidR="003C53DA" w:rsidRPr="00182432" w:rsidRDefault="003C53DA"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Spintų kartu su daiktų spintelių blokais turi tilpti ir pilnai užpildyti objekte joms numatytas nišas. </w:t>
            </w:r>
          </w:p>
          <w:p w14:paraId="5524049B" w14:textId="1C1C359A" w:rsidR="00DA598B" w:rsidRPr="00182432" w:rsidRDefault="00FA322C"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Spintose turi būti užtikrinamas vėdinimas. Frezuota dalis prie sieninės plokštės</w:t>
            </w:r>
            <w:r w:rsidR="00483798" w:rsidRPr="00182432">
              <w:rPr>
                <w:rFonts w:ascii="Arial" w:hAnsi="Arial" w:cs="Arial"/>
                <w:color w:val="auto"/>
                <w:sz w:val="21"/>
                <w:szCs w:val="21"/>
                <w:lang w:val="lt-LT"/>
              </w:rPr>
              <w:t xml:space="preserve">, per kurią cirkuliuotų oras ir būtų užtikrintas rūbų </w:t>
            </w:r>
            <w:r w:rsidR="00BB2F4E" w:rsidRPr="00182432">
              <w:rPr>
                <w:rFonts w:ascii="Arial" w:hAnsi="Arial" w:cs="Arial"/>
                <w:color w:val="auto"/>
                <w:sz w:val="21"/>
                <w:szCs w:val="21"/>
                <w:lang w:val="lt-LT"/>
              </w:rPr>
              <w:t xml:space="preserve">ir batų </w:t>
            </w:r>
            <w:r w:rsidR="00483798" w:rsidRPr="00182432">
              <w:rPr>
                <w:rFonts w:ascii="Arial" w:hAnsi="Arial" w:cs="Arial"/>
                <w:color w:val="auto"/>
                <w:sz w:val="21"/>
                <w:szCs w:val="21"/>
                <w:lang w:val="lt-LT"/>
              </w:rPr>
              <w:t>vėdinimas.</w:t>
            </w:r>
          </w:p>
          <w:p w14:paraId="195FCC6F" w14:textId="3348493E" w:rsidR="00DC2AE0" w:rsidRPr="00182432" w:rsidRDefault="00924EE4" w:rsidP="002643CE">
            <w:pPr>
              <w:pStyle w:val="ListParagraph"/>
              <w:numPr>
                <w:ilvl w:val="0"/>
                <w:numId w:val="43"/>
              </w:numPr>
              <w:jc w:val="both"/>
              <w:rPr>
                <w:rFonts w:ascii="Arial" w:hAnsi="Arial" w:cs="Arial"/>
                <w:color w:val="auto"/>
                <w:sz w:val="21"/>
                <w:szCs w:val="21"/>
                <w:lang w:val="lt-LT"/>
              </w:rPr>
            </w:pPr>
            <w:r w:rsidRPr="00182432">
              <w:rPr>
                <w:rFonts w:ascii="Arial" w:hAnsi="Arial" w:cs="Arial"/>
                <w:color w:val="auto"/>
                <w:sz w:val="21"/>
                <w:szCs w:val="21"/>
                <w:lang w:val="lt-LT"/>
              </w:rPr>
              <w:t>Visos spintos turės uždengimo plokštę iki lubų</w:t>
            </w:r>
            <w:r w:rsidR="00382CDB" w:rsidRPr="00182432">
              <w:rPr>
                <w:rFonts w:ascii="Arial" w:hAnsi="Arial" w:cs="Arial"/>
                <w:color w:val="auto"/>
                <w:sz w:val="21"/>
                <w:szCs w:val="21"/>
                <w:lang w:val="lt-LT"/>
              </w:rPr>
              <w:t>. Jos iki lubų aukščio</w:t>
            </w:r>
            <w:r w:rsidR="00044167" w:rsidRPr="00182432">
              <w:rPr>
                <w:rFonts w:ascii="Arial" w:hAnsi="Arial" w:cs="Arial"/>
                <w:color w:val="auto"/>
                <w:sz w:val="21"/>
                <w:szCs w:val="21"/>
                <w:lang w:val="lt-LT"/>
              </w:rPr>
              <w:t xml:space="preserve"> turi būti atitrauktos per 10 mm nuo lubų (vėdinimui ir lubų nelygumams „sugaudyti“).</w:t>
            </w:r>
          </w:p>
          <w:p w14:paraId="53DD1EF7" w14:textId="54317714" w:rsidR="003C53DA" w:rsidRPr="00182432" w:rsidRDefault="003C53DA" w:rsidP="002643CE">
            <w:pPr>
              <w:jc w:val="both"/>
              <w:rPr>
                <w:rFonts w:ascii="Arial" w:hAnsi="Arial" w:cs="Arial"/>
                <w:color w:val="auto"/>
                <w:sz w:val="21"/>
                <w:szCs w:val="21"/>
                <w:lang w:val="lt-LT"/>
              </w:rPr>
            </w:pPr>
          </w:p>
        </w:tc>
        <w:tc>
          <w:tcPr>
            <w:tcW w:w="3402" w:type="dxa"/>
          </w:tcPr>
          <w:p w14:paraId="1E712619" w14:textId="77777777" w:rsidR="00AD64A5" w:rsidRPr="00182432" w:rsidRDefault="00AD64A5" w:rsidP="002643CE">
            <w:pPr>
              <w:rPr>
                <w:rFonts w:ascii="Arial" w:hAnsi="Arial" w:cs="Arial"/>
                <w:color w:val="auto"/>
                <w:sz w:val="20"/>
                <w:szCs w:val="20"/>
                <w:lang w:val="lt-LT"/>
              </w:rPr>
            </w:pPr>
          </w:p>
          <w:p w14:paraId="2FB50888" w14:textId="135932D6" w:rsidR="000B20E3" w:rsidRPr="00182432" w:rsidRDefault="000B20E3"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8A9048C" wp14:editId="0546E3BD">
                  <wp:extent cx="1647825" cy="1060699"/>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69095" cy="1074390"/>
                          </a:xfrm>
                          <a:prstGeom prst="rect">
                            <a:avLst/>
                          </a:prstGeom>
                          <a:noFill/>
                        </pic:spPr>
                      </pic:pic>
                    </a:graphicData>
                  </a:graphic>
                </wp:inline>
              </w:drawing>
            </w:r>
          </w:p>
          <w:p w14:paraId="7483ACC5" w14:textId="4017248E" w:rsidR="000B20E3" w:rsidRPr="00182432" w:rsidRDefault="00DC2AE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2E22850" wp14:editId="757C0DAD">
                  <wp:extent cx="949325" cy="729646"/>
                  <wp:effectExtent l="0" t="0" r="317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951002" cy="730935"/>
                          </a:xfrm>
                          <a:prstGeom prst="rect">
                            <a:avLst/>
                          </a:prstGeom>
                        </pic:spPr>
                      </pic:pic>
                    </a:graphicData>
                  </a:graphic>
                </wp:inline>
              </w:drawing>
            </w:r>
          </w:p>
          <w:p w14:paraId="4C01139C" w14:textId="762E14E8" w:rsidR="000B20E3" w:rsidRPr="00182432" w:rsidRDefault="009A744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60E4F753" wp14:editId="156A2FA8">
                  <wp:extent cx="1104900" cy="95874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120156" cy="971986"/>
                          </a:xfrm>
                          <a:prstGeom prst="rect">
                            <a:avLst/>
                          </a:prstGeom>
                        </pic:spPr>
                      </pic:pic>
                    </a:graphicData>
                  </a:graphic>
                </wp:inline>
              </w:drawing>
            </w:r>
          </w:p>
          <w:p w14:paraId="60E1854A"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6C35773"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EFEC260" w14:textId="6FFB46F9"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64F9D6F9" w14:textId="5AAC481A" w:rsidR="000B20E3" w:rsidRPr="00182432" w:rsidRDefault="000B20E3" w:rsidP="00CC7750">
            <w:pPr>
              <w:rPr>
                <w:rFonts w:ascii="Arial" w:hAnsi="Arial" w:cs="Arial"/>
                <w:color w:val="auto"/>
                <w:sz w:val="20"/>
                <w:szCs w:val="20"/>
                <w:lang w:val="lt-LT"/>
              </w:rPr>
            </w:pPr>
          </w:p>
        </w:tc>
      </w:tr>
      <w:tr w:rsidR="00182432" w:rsidRPr="006A5D93" w14:paraId="11120F26" w14:textId="77777777" w:rsidTr="43DE9F2C">
        <w:tc>
          <w:tcPr>
            <w:tcW w:w="567" w:type="dxa"/>
          </w:tcPr>
          <w:p w14:paraId="52C2BE91" w14:textId="65F0B486" w:rsidR="00AD64A5"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16</w:t>
            </w:r>
            <w:r w:rsidR="00927E0B" w:rsidRPr="00182432">
              <w:rPr>
                <w:rFonts w:ascii="Arial" w:hAnsi="Arial" w:cs="Arial"/>
                <w:b/>
                <w:bCs/>
                <w:color w:val="auto"/>
                <w:sz w:val="21"/>
                <w:szCs w:val="21"/>
                <w:lang w:val="lt-LT"/>
              </w:rPr>
              <w:t>.</w:t>
            </w:r>
          </w:p>
        </w:tc>
        <w:tc>
          <w:tcPr>
            <w:tcW w:w="1843" w:type="dxa"/>
          </w:tcPr>
          <w:p w14:paraId="00A990F8" w14:textId="44BA34A7" w:rsidR="00AD64A5" w:rsidRPr="00182432" w:rsidRDefault="00DC2AE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Kortele rakinamos daiktų pasidėjimo spintelės</w:t>
            </w:r>
            <w:r w:rsidR="00440404" w:rsidRPr="00182432">
              <w:rPr>
                <w:rFonts w:ascii="Arial" w:hAnsi="Arial" w:cs="Arial"/>
                <w:b/>
                <w:bCs/>
                <w:color w:val="auto"/>
                <w:sz w:val="21"/>
                <w:szCs w:val="21"/>
                <w:lang w:val="lt-LT"/>
              </w:rPr>
              <w:t xml:space="preserve"> 1</w:t>
            </w:r>
          </w:p>
          <w:p w14:paraId="07F8C649" w14:textId="77777777" w:rsidR="00DC2AE0" w:rsidRPr="00182432" w:rsidRDefault="00DC2AE0" w:rsidP="002643CE">
            <w:pPr>
              <w:jc w:val="both"/>
              <w:rPr>
                <w:rFonts w:ascii="Arial" w:hAnsi="Arial" w:cs="Arial"/>
                <w:b/>
                <w:bCs/>
                <w:color w:val="auto"/>
                <w:sz w:val="21"/>
                <w:szCs w:val="21"/>
                <w:lang w:val="lt-LT"/>
              </w:rPr>
            </w:pPr>
          </w:p>
          <w:p w14:paraId="16605063" w14:textId="77777777" w:rsidR="00DC2AE0" w:rsidRPr="00182432" w:rsidRDefault="00DC2AE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L01</w:t>
            </w:r>
          </w:p>
          <w:p w14:paraId="0C69BB8C" w14:textId="77777777" w:rsidR="00DC2AE0" w:rsidRPr="00182432" w:rsidRDefault="00DC2AE0" w:rsidP="002643CE">
            <w:pPr>
              <w:rPr>
                <w:rFonts w:ascii="Arial" w:hAnsi="Arial" w:cs="Arial"/>
                <w:b/>
                <w:bCs/>
                <w:color w:val="auto"/>
                <w:sz w:val="21"/>
                <w:szCs w:val="21"/>
                <w:lang w:val="lt-LT"/>
              </w:rPr>
            </w:pPr>
          </w:p>
          <w:p w14:paraId="4BBAE134" w14:textId="77777777" w:rsidR="00DC2AE0" w:rsidRPr="00182432" w:rsidRDefault="00DC2AE0" w:rsidP="002643CE">
            <w:pPr>
              <w:rPr>
                <w:rFonts w:ascii="Arial" w:hAnsi="Arial" w:cs="Arial"/>
                <w:b/>
                <w:bCs/>
                <w:color w:val="auto"/>
                <w:sz w:val="21"/>
                <w:szCs w:val="21"/>
                <w:lang w:val="lt-LT"/>
              </w:rPr>
            </w:pPr>
          </w:p>
          <w:p w14:paraId="14159439" w14:textId="742F6231" w:rsidR="00DC2AE0" w:rsidRPr="00182432" w:rsidRDefault="00DC2AE0" w:rsidP="002643CE">
            <w:pPr>
              <w:rPr>
                <w:rFonts w:ascii="Arial" w:hAnsi="Arial" w:cs="Arial"/>
                <w:color w:val="auto"/>
                <w:sz w:val="21"/>
                <w:szCs w:val="21"/>
                <w:lang w:val="lt-LT"/>
              </w:rPr>
            </w:pPr>
          </w:p>
        </w:tc>
        <w:tc>
          <w:tcPr>
            <w:tcW w:w="8221" w:type="dxa"/>
          </w:tcPr>
          <w:p w14:paraId="63E9EFA3" w14:textId="3F75C686" w:rsidR="009F180B" w:rsidRPr="00182432" w:rsidRDefault="003B18E3" w:rsidP="002643CE">
            <w:pPr>
              <w:numPr>
                <w:ilvl w:val="0"/>
                <w:numId w:val="44"/>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072CD5" w:rsidRPr="00182432">
              <w:rPr>
                <w:rFonts w:ascii="Arial" w:hAnsi="Arial" w:cs="Arial"/>
                <w:color w:val="auto"/>
                <w:sz w:val="21"/>
                <w:szCs w:val="21"/>
                <w:lang w:val="lt-LT"/>
              </w:rPr>
              <w:t>Matmenų galima paklaida po pastato rangos darbų +-150 mm.</w:t>
            </w:r>
          </w:p>
          <w:p w14:paraId="3D1FB5FB" w14:textId="316A2E73" w:rsidR="003B18E3" w:rsidRPr="00182432" w:rsidRDefault="003B18E3" w:rsidP="002643CE">
            <w:pPr>
              <w:numPr>
                <w:ilvl w:val="0"/>
                <w:numId w:val="44"/>
              </w:numPr>
              <w:jc w:val="both"/>
              <w:rPr>
                <w:rFonts w:ascii="Arial" w:hAnsi="Arial" w:cs="Arial"/>
                <w:color w:val="auto"/>
                <w:sz w:val="21"/>
                <w:szCs w:val="21"/>
                <w:lang w:val="lt-LT"/>
              </w:rPr>
            </w:pPr>
            <w:r w:rsidRPr="00182432">
              <w:rPr>
                <w:rFonts w:ascii="Arial" w:hAnsi="Arial" w:cs="Arial"/>
                <w:color w:val="auto"/>
                <w:sz w:val="21"/>
                <w:szCs w:val="21"/>
                <w:lang w:val="lt-LT"/>
              </w:rPr>
              <w:t xml:space="preserve">Daiktų spintelės korpusas </w:t>
            </w:r>
            <w:r w:rsidR="00D441EC" w:rsidRPr="00182432">
              <w:rPr>
                <w:rFonts w:ascii="Arial" w:hAnsi="Arial" w:cs="Arial"/>
                <w:color w:val="auto"/>
                <w:sz w:val="21"/>
                <w:szCs w:val="21"/>
                <w:lang w:val="lt-LT"/>
              </w:rPr>
              <w:t xml:space="preserve">ir vidinės lentynos gaminamos </w:t>
            </w:r>
            <w:r w:rsidRPr="00182432">
              <w:rPr>
                <w:rFonts w:ascii="Arial" w:hAnsi="Arial" w:cs="Arial"/>
                <w:color w:val="auto"/>
                <w:sz w:val="21"/>
                <w:szCs w:val="21"/>
                <w:lang w:val="lt-LT"/>
              </w:rPr>
              <w:t xml:space="preserve">iš 18mm LMDP. </w:t>
            </w:r>
          </w:p>
          <w:p w14:paraId="69CB6116" w14:textId="26307F76" w:rsidR="00D441EC" w:rsidRPr="00182432" w:rsidRDefault="00D441EC" w:rsidP="002643CE">
            <w:pPr>
              <w:numPr>
                <w:ilvl w:val="0"/>
                <w:numId w:val="44"/>
              </w:numPr>
              <w:jc w:val="both"/>
              <w:rPr>
                <w:rFonts w:ascii="Arial" w:hAnsi="Arial" w:cs="Arial"/>
                <w:color w:val="auto"/>
                <w:sz w:val="21"/>
                <w:szCs w:val="21"/>
                <w:lang w:val="lt-LT"/>
              </w:rPr>
            </w:pPr>
            <w:r w:rsidRPr="00182432">
              <w:rPr>
                <w:rFonts w:ascii="Arial" w:hAnsi="Arial" w:cs="Arial"/>
                <w:color w:val="auto"/>
                <w:sz w:val="21"/>
                <w:szCs w:val="21"/>
                <w:lang w:val="lt-LT"/>
              </w:rPr>
              <w:t>Daiktų spintelės nugarėlė gaminama iš ne mažesnės nei 16 mm LMDP.</w:t>
            </w:r>
          </w:p>
          <w:p w14:paraId="148C1D26" w14:textId="7B0A085D" w:rsidR="00726C8A" w:rsidRPr="00182432" w:rsidRDefault="00AF42A2" w:rsidP="002643CE">
            <w:pPr>
              <w:numPr>
                <w:ilvl w:val="0"/>
                <w:numId w:val="44"/>
              </w:numPr>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w:t>
            </w:r>
            <w:r w:rsidR="00E50058" w:rsidRPr="00182432">
              <w:rPr>
                <w:rFonts w:ascii="Arial" w:hAnsi="Arial" w:cs="Arial"/>
                <w:color w:val="auto"/>
                <w:sz w:val="21"/>
                <w:szCs w:val="21"/>
                <w:lang w:val="lt-LT"/>
              </w:rPr>
              <w:t>5</w:t>
            </w:r>
            <w:r w:rsidRPr="00182432">
              <w:rPr>
                <w:rFonts w:ascii="Arial" w:hAnsi="Arial" w:cs="Arial"/>
                <w:color w:val="auto"/>
                <w:sz w:val="21"/>
                <w:szCs w:val="21"/>
                <w:lang w:val="lt-LT"/>
              </w:rPr>
              <w:t xml:space="preserve"> tamsiai pilkos, antracito spalvos  LMDP spalvų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6A6AFD2B" w14:textId="58CB412A" w:rsidR="003B18E3" w:rsidRPr="00182432" w:rsidRDefault="004A0B65" w:rsidP="002643CE">
            <w:pPr>
              <w:numPr>
                <w:ilvl w:val="0"/>
                <w:numId w:val="44"/>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p>
          <w:p w14:paraId="257F5CD9" w14:textId="77777777" w:rsidR="003B18E3" w:rsidRPr="00182432" w:rsidRDefault="003B18E3"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Kiekviena spintelė turi turėti atskirą užraktą.</w:t>
            </w:r>
          </w:p>
          <w:p w14:paraId="2219BED6" w14:textId="07BF4F55" w:rsidR="003B18E3" w:rsidRPr="00182432" w:rsidRDefault="003B18E3"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Spintelės užraktas: elektromagnetinė spynelė 13,56 MHz, kuri veikia su </w:t>
            </w:r>
            <w:r w:rsidR="00D114D6" w:rsidRPr="00182432">
              <w:rPr>
                <w:rFonts w:ascii="Arial" w:hAnsi="Arial" w:cs="Arial"/>
                <w:color w:val="auto"/>
                <w:sz w:val="21"/>
                <w:szCs w:val="21"/>
                <w:lang w:val="lt-LT"/>
              </w:rPr>
              <w:t xml:space="preserve">perkančiosios organizacijos </w:t>
            </w:r>
            <w:r w:rsidRPr="00182432">
              <w:rPr>
                <w:rFonts w:ascii="Arial" w:hAnsi="Arial" w:cs="Arial"/>
                <w:color w:val="auto"/>
                <w:sz w:val="21"/>
                <w:szCs w:val="21"/>
                <w:lang w:val="lt-LT"/>
              </w:rPr>
              <w:t>turimomis kortelėmis.</w:t>
            </w:r>
          </w:p>
          <w:p w14:paraId="50BACE97" w14:textId="260E7584" w:rsidR="003B18E3" w:rsidRPr="00182432" w:rsidRDefault="003B18E3"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Turimų kortelių duomenys: Technologija RF ID, tipas MIFARE, 13,56 </w:t>
            </w:r>
            <w:proofErr w:type="spellStart"/>
            <w:r w:rsidRPr="00182432">
              <w:rPr>
                <w:rFonts w:ascii="Arial" w:hAnsi="Arial" w:cs="Arial"/>
                <w:color w:val="auto"/>
                <w:sz w:val="21"/>
                <w:szCs w:val="21"/>
                <w:lang w:val="lt-LT"/>
              </w:rPr>
              <w:t>mhz</w:t>
            </w:r>
            <w:proofErr w:type="spellEnd"/>
            <w:r w:rsidRPr="00182432">
              <w:rPr>
                <w:rFonts w:ascii="Arial" w:hAnsi="Arial" w:cs="Arial"/>
                <w:color w:val="auto"/>
                <w:sz w:val="21"/>
                <w:szCs w:val="21"/>
                <w:lang w:val="lt-LT"/>
              </w:rPr>
              <w:t>. Užraktai su elementais.</w:t>
            </w:r>
          </w:p>
          <w:p w14:paraId="13BF1F6C" w14:textId="26253D3D" w:rsidR="00D441EC" w:rsidRPr="00182432" w:rsidRDefault="00D441EC" w:rsidP="002643CE">
            <w:pPr>
              <w:numPr>
                <w:ilvl w:val="0"/>
                <w:numId w:val="44"/>
              </w:numPr>
              <w:jc w:val="both"/>
              <w:rPr>
                <w:rFonts w:ascii="Arial" w:hAnsi="Arial" w:cs="Arial"/>
                <w:i/>
                <w:iCs/>
                <w:color w:val="auto"/>
                <w:sz w:val="21"/>
                <w:szCs w:val="21"/>
                <w:lang w:val="lt-LT"/>
              </w:rPr>
            </w:pPr>
            <w:r w:rsidRPr="00182432">
              <w:rPr>
                <w:rFonts w:ascii="Arial" w:eastAsia="Times New Roman" w:hAnsi="Arial" w:cs="Arial"/>
                <w:color w:val="auto"/>
                <w:sz w:val="21"/>
                <w:szCs w:val="21"/>
                <w:lang w:val="lt-LT" w:eastAsia="en-US"/>
              </w:rPr>
              <w:t>Visoms L01 spintelėms turi būti du „</w:t>
            </w:r>
            <w:proofErr w:type="spellStart"/>
            <w:r w:rsidRPr="00182432">
              <w:rPr>
                <w:rFonts w:ascii="Arial" w:eastAsia="Times New Roman" w:hAnsi="Arial" w:cs="Arial"/>
                <w:color w:val="auto"/>
                <w:sz w:val="21"/>
                <w:szCs w:val="21"/>
                <w:lang w:val="lt-LT" w:eastAsia="en-US"/>
              </w:rPr>
              <w:t>master</w:t>
            </w:r>
            <w:proofErr w:type="spellEnd"/>
            <w:r w:rsidRPr="00182432">
              <w:rPr>
                <w:rFonts w:ascii="Arial" w:eastAsia="Times New Roman" w:hAnsi="Arial" w:cs="Arial"/>
                <w:color w:val="auto"/>
                <w:sz w:val="21"/>
                <w:szCs w:val="21"/>
                <w:lang w:val="lt-LT" w:eastAsia="en-US"/>
              </w:rPr>
              <w:t xml:space="preserve"> </w:t>
            </w:r>
            <w:proofErr w:type="spellStart"/>
            <w:r w:rsidRPr="00182432">
              <w:rPr>
                <w:rFonts w:ascii="Arial" w:eastAsia="Times New Roman" w:hAnsi="Arial" w:cs="Arial"/>
                <w:color w:val="auto"/>
                <w:sz w:val="21"/>
                <w:szCs w:val="21"/>
                <w:lang w:val="lt-LT" w:eastAsia="en-US"/>
              </w:rPr>
              <w:t>key</w:t>
            </w:r>
            <w:proofErr w:type="spellEnd"/>
            <w:r w:rsidRPr="00182432">
              <w:rPr>
                <w:rFonts w:ascii="Arial" w:eastAsia="Times New Roman" w:hAnsi="Arial" w:cs="Arial"/>
                <w:color w:val="auto"/>
                <w:sz w:val="21"/>
                <w:szCs w:val="21"/>
                <w:lang w:val="lt-LT" w:eastAsia="en-US"/>
              </w:rPr>
              <w:t>“ ir du programavimo raktai.</w:t>
            </w:r>
          </w:p>
          <w:p w14:paraId="29944F33" w14:textId="77777777" w:rsidR="003B18E3" w:rsidRPr="00182432" w:rsidRDefault="003B18E3"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Spintelės atidarymas su </w:t>
            </w:r>
            <w:proofErr w:type="spellStart"/>
            <w:r w:rsidRPr="00182432">
              <w:rPr>
                <w:rFonts w:ascii="Arial" w:hAnsi="Arial" w:cs="Arial"/>
                <w:color w:val="auto"/>
                <w:sz w:val="21"/>
                <w:szCs w:val="21"/>
                <w:lang w:val="lt-LT"/>
              </w:rPr>
              <w:t>push</w:t>
            </w:r>
            <w:proofErr w:type="spellEnd"/>
            <w:r w:rsidRPr="00182432">
              <w:rPr>
                <w:rFonts w:ascii="Arial" w:hAnsi="Arial" w:cs="Arial"/>
                <w:color w:val="auto"/>
                <w:sz w:val="21"/>
                <w:szCs w:val="21"/>
                <w:lang w:val="lt-LT"/>
              </w:rPr>
              <w:t xml:space="preserve"> </w:t>
            </w:r>
            <w:proofErr w:type="spellStart"/>
            <w:r w:rsidRPr="00182432">
              <w:rPr>
                <w:rFonts w:ascii="Arial" w:hAnsi="Arial" w:cs="Arial"/>
                <w:color w:val="auto"/>
                <w:sz w:val="21"/>
                <w:szCs w:val="21"/>
                <w:lang w:val="lt-LT"/>
              </w:rPr>
              <w:t>up</w:t>
            </w:r>
            <w:proofErr w:type="spellEnd"/>
            <w:r w:rsidRPr="00182432">
              <w:rPr>
                <w:rFonts w:ascii="Arial" w:hAnsi="Arial" w:cs="Arial"/>
                <w:color w:val="auto"/>
                <w:sz w:val="21"/>
                <w:szCs w:val="21"/>
                <w:lang w:val="lt-LT"/>
              </w:rPr>
              <w:t xml:space="preserve"> sistema, rankenėlių nėra.</w:t>
            </w:r>
          </w:p>
          <w:p w14:paraId="39AF10EC" w14:textId="77777777" w:rsidR="003B18E3" w:rsidRPr="00182432" w:rsidRDefault="003B18E3"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Furnitūra su tylaus uždarymo lankstais.</w:t>
            </w:r>
          </w:p>
          <w:p w14:paraId="0C290CD2" w14:textId="645E0735" w:rsidR="003B18E3" w:rsidRPr="00182432" w:rsidRDefault="003B18E3"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Briaunos </w:t>
            </w:r>
            <w:r w:rsidR="00D441EC" w:rsidRPr="00182432">
              <w:rPr>
                <w:rFonts w:ascii="Arial" w:hAnsi="Arial" w:cs="Arial"/>
                <w:color w:val="auto"/>
                <w:sz w:val="21"/>
                <w:szCs w:val="21"/>
                <w:lang w:val="lt-LT"/>
              </w:rPr>
              <w:t>laminuojamos ne mažesne nei 1mm ABS</w:t>
            </w:r>
            <w:r w:rsidRPr="00182432">
              <w:rPr>
                <w:rFonts w:ascii="Arial" w:hAnsi="Arial" w:cs="Arial"/>
                <w:color w:val="auto"/>
                <w:sz w:val="21"/>
                <w:szCs w:val="21"/>
                <w:lang w:val="lt-LT"/>
              </w:rPr>
              <w:t>, kurios spalva turi sutapti su parinkt</w:t>
            </w:r>
            <w:r w:rsidR="00D441EC" w:rsidRPr="00182432">
              <w:rPr>
                <w:rFonts w:ascii="Arial" w:hAnsi="Arial" w:cs="Arial"/>
                <w:color w:val="auto"/>
                <w:sz w:val="21"/>
                <w:szCs w:val="21"/>
                <w:lang w:val="lt-LT"/>
              </w:rPr>
              <w:t>a</w:t>
            </w:r>
            <w:r w:rsidRPr="00182432">
              <w:rPr>
                <w:rFonts w:ascii="Arial" w:hAnsi="Arial" w:cs="Arial"/>
                <w:color w:val="auto"/>
                <w:sz w:val="21"/>
                <w:szCs w:val="21"/>
                <w:lang w:val="lt-LT"/>
              </w:rPr>
              <w:t xml:space="preserve"> plokš</w:t>
            </w:r>
            <w:r w:rsidR="00D441EC" w:rsidRPr="00182432">
              <w:rPr>
                <w:rFonts w:ascii="Arial" w:hAnsi="Arial" w:cs="Arial"/>
                <w:color w:val="auto"/>
                <w:sz w:val="21"/>
                <w:szCs w:val="21"/>
                <w:lang w:val="lt-LT"/>
              </w:rPr>
              <w:t>tės</w:t>
            </w:r>
            <w:r w:rsidRPr="00182432">
              <w:rPr>
                <w:rFonts w:ascii="Arial" w:hAnsi="Arial" w:cs="Arial"/>
                <w:color w:val="auto"/>
                <w:sz w:val="21"/>
                <w:szCs w:val="21"/>
                <w:lang w:val="lt-LT"/>
              </w:rPr>
              <w:t xml:space="preserve"> spalva.</w:t>
            </w:r>
          </w:p>
          <w:p w14:paraId="1C143BE0" w14:textId="77777777" w:rsidR="003B18E3" w:rsidRPr="00182432" w:rsidRDefault="003B18E3"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Daiktų spintelių blokų aukščiai privalo sutapti su šalia stovinčių spintų (</w:t>
            </w:r>
            <w:proofErr w:type="spellStart"/>
            <w:r w:rsidRPr="00182432">
              <w:rPr>
                <w:rFonts w:ascii="Arial" w:hAnsi="Arial" w:cs="Arial"/>
                <w:color w:val="auto"/>
                <w:sz w:val="21"/>
                <w:szCs w:val="21"/>
                <w:lang w:val="lt-LT"/>
              </w:rPr>
              <w:t>poz</w:t>
            </w:r>
            <w:proofErr w:type="spellEnd"/>
            <w:r w:rsidRPr="00182432">
              <w:rPr>
                <w:rFonts w:ascii="Arial" w:hAnsi="Arial" w:cs="Arial"/>
                <w:color w:val="auto"/>
                <w:sz w:val="21"/>
                <w:szCs w:val="21"/>
                <w:lang w:val="lt-LT"/>
              </w:rPr>
              <w:t xml:space="preserve"> SP01) aukščiais. </w:t>
            </w:r>
          </w:p>
          <w:p w14:paraId="13B99D3D" w14:textId="77777777" w:rsidR="000E24AA" w:rsidRPr="00182432" w:rsidRDefault="003B18E3"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Spintų kartu su daiktų spintelių blokais turi tilpti ir pilnai užpildyti objekte joms numatytas nišas.</w:t>
            </w:r>
          </w:p>
          <w:p w14:paraId="1AE4167E" w14:textId="42C17BDD" w:rsidR="009B6F4D" w:rsidRPr="00182432" w:rsidRDefault="009B6F4D" w:rsidP="002643CE">
            <w:pPr>
              <w:numPr>
                <w:ilvl w:val="0"/>
                <w:numId w:val="44"/>
              </w:numPr>
              <w:jc w:val="both"/>
              <w:rPr>
                <w:rFonts w:ascii="Arial" w:hAnsi="Arial" w:cs="Arial"/>
                <w:i/>
                <w:iCs/>
                <w:color w:val="auto"/>
                <w:sz w:val="21"/>
                <w:szCs w:val="21"/>
                <w:lang w:val="lt-LT"/>
              </w:rPr>
            </w:pPr>
            <w:r w:rsidRPr="00182432">
              <w:rPr>
                <w:rFonts w:ascii="Arial" w:hAnsi="Arial" w:cs="Arial"/>
                <w:color w:val="auto"/>
                <w:sz w:val="21"/>
                <w:szCs w:val="21"/>
                <w:lang w:val="lt-LT"/>
              </w:rPr>
              <w:t>Visos spintelės turės uždengimo plokštę iki lubų. Jos iki lubų aukščio turi būti atitrauktos per 10 mm nuo lubų (vėdinimui ir lubų nelygumams „sugaudyti“).</w:t>
            </w:r>
          </w:p>
        </w:tc>
        <w:tc>
          <w:tcPr>
            <w:tcW w:w="3402" w:type="dxa"/>
          </w:tcPr>
          <w:p w14:paraId="1FF95D7F" w14:textId="7E3BD231" w:rsidR="00AD64A5" w:rsidRPr="00182432" w:rsidRDefault="00DC2AE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151AD45" wp14:editId="536A25D7">
                  <wp:extent cx="1647825" cy="123840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62966" cy="1249780"/>
                          </a:xfrm>
                          <a:prstGeom prst="rect">
                            <a:avLst/>
                          </a:prstGeom>
                          <a:noFill/>
                        </pic:spPr>
                      </pic:pic>
                    </a:graphicData>
                  </a:graphic>
                </wp:inline>
              </w:drawing>
            </w:r>
          </w:p>
          <w:p w14:paraId="4610A7FA" w14:textId="77777777" w:rsidR="00DC2AE0" w:rsidRPr="00182432" w:rsidRDefault="00DC2AE0" w:rsidP="002643CE">
            <w:pPr>
              <w:rPr>
                <w:rFonts w:ascii="Arial" w:hAnsi="Arial" w:cs="Arial"/>
                <w:color w:val="auto"/>
                <w:sz w:val="20"/>
                <w:szCs w:val="20"/>
                <w:lang w:val="lt-LT"/>
              </w:rPr>
            </w:pPr>
          </w:p>
          <w:p w14:paraId="5E6E7440" w14:textId="4197AE34" w:rsidR="00DC2AE0" w:rsidRPr="00182432" w:rsidRDefault="00DC2AE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302C6B9" wp14:editId="428F4ED8">
                  <wp:extent cx="1733550" cy="141231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746909" cy="1423203"/>
                          </a:xfrm>
                          <a:prstGeom prst="rect">
                            <a:avLst/>
                          </a:prstGeom>
                        </pic:spPr>
                      </pic:pic>
                    </a:graphicData>
                  </a:graphic>
                </wp:inline>
              </w:drawing>
            </w:r>
          </w:p>
          <w:p w14:paraId="6E7E8C5B"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7DB6304"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B3F93B3" w14:textId="0F6BFE23" w:rsidR="00DC2AE0"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6C06DF53" w14:textId="77777777" w:rsidTr="43DE9F2C">
        <w:tc>
          <w:tcPr>
            <w:tcW w:w="567" w:type="dxa"/>
          </w:tcPr>
          <w:p w14:paraId="31511786" w14:textId="6AD7DD78" w:rsidR="00AD64A5"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17</w:t>
            </w:r>
            <w:r w:rsidR="00927E0B" w:rsidRPr="00182432">
              <w:rPr>
                <w:rFonts w:ascii="Arial" w:hAnsi="Arial" w:cs="Arial"/>
                <w:b/>
                <w:bCs/>
                <w:color w:val="auto"/>
                <w:sz w:val="21"/>
                <w:szCs w:val="21"/>
                <w:lang w:val="lt-LT"/>
              </w:rPr>
              <w:t>.</w:t>
            </w:r>
          </w:p>
        </w:tc>
        <w:tc>
          <w:tcPr>
            <w:tcW w:w="1843" w:type="dxa"/>
          </w:tcPr>
          <w:p w14:paraId="68C644A7" w14:textId="53269079" w:rsidR="00DC2AE0" w:rsidRPr="00182432" w:rsidRDefault="00DC2AE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Kortele rakinamos daiktų </w:t>
            </w:r>
            <w:r w:rsidR="003B18E3" w:rsidRPr="00182432">
              <w:rPr>
                <w:rFonts w:ascii="Arial" w:hAnsi="Arial" w:cs="Arial"/>
                <w:b/>
                <w:bCs/>
                <w:color w:val="auto"/>
                <w:sz w:val="21"/>
                <w:szCs w:val="21"/>
                <w:lang w:val="lt-LT"/>
              </w:rPr>
              <w:t>saugojimo</w:t>
            </w:r>
            <w:r w:rsidRPr="00182432">
              <w:rPr>
                <w:rFonts w:ascii="Arial" w:hAnsi="Arial" w:cs="Arial"/>
                <w:b/>
                <w:bCs/>
                <w:color w:val="auto"/>
                <w:sz w:val="21"/>
                <w:szCs w:val="21"/>
                <w:lang w:val="lt-LT"/>
              </w:rPr>
              <w:t xml:space="preserve"> spintelės</w:t>
            </w:r>
            <w:r w:rsidR="00440404" w:rsidRPr="00182432">
              <w:rPr>
                <w:rFonts w:ascii="Arial" w:hAnsi="Arial" w:cs="Arial"/>
                <w:b/>
                <w:bCs/>
                <w:color w:val="auto"/>
                <w:sz w:val="21"/>
                <w:szCs w:val="21"/>
                <w:lang w:val="lt-LT"/>
              </w:rPr>
              <w:t xml:space="preserve"> 2</w:t>
            </w:r>
          </w:p>
          <w:p w14:paraId="1944A48B" w14:textId="77777777" w:rsidR="00DC2AE0" w:rsidRPr="00182432" w:rsidRDefault="00DC2AE0" w:rsidP="002643CE">
            <w:pPr>
              <w:jc w:val="both"/>
              <w:rPr>
                <w:rFonts w:ascii="Arial" w:hAnsi="Arial" w:cs="Arial"/>
                <w:b/>
                <w:bCs/>
                <w:color w:val="auto"/>
                <w:sz w:val="21"/>
                <w:szCs w:val="21"/>
                <w:lang w:val="lt-LT"/>
              </w:rPr>
            </w:pPr>
          </w:p>
          <w:p w14:paraId="79693538" w14:textId="77777777" w:rsidR="00DC2AE0" w:rsidRPr="00182432" w:rsidRDefault="00DC2AE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L01</w:t>
            </w:r>
          </w:p>
          <w:p w14:paraId="542BA58C" w14:textId="77777777" w:rsidR="00DC2AE0" w:rsidRPr="00182432" w:rsidRDefault="00DC2AE0" w:rsidP="002643CE">
            <w:pPr>
              <w:jc w:val="both"/>
              <w:rPr>
                <w:rFonts w:ascii="Arial" w:hAnsi="Arial" w:cs="Arial"/>
                <w:b/>
                <w:bCs/>
                <w:color w:val="auto"/>
                <w:sz w:val="21"/>
                <w:szCs w:val="21"/>
                <w:lang w:val="lt-LT"/>
              </w:rPr>
            </w:pPr>
          </w:p>
          <w:p w14:paraId="297ABD9C" w14:textId="77777777" w:rsidR="00DC2AE0" w:rsidRPr="00182432" w:rsidRDefault="00DC2AE0" w:rsidP="002643CE">
            <w:pPr>
              <w:jc w:val="both"/>
              <w:rPr>
                <w:rFonts w:ascii="Arial" w:hAnsi="Arial" w:cs="Arial"/>
                <w:b/>
                <w:bCs/>
                <w:color w:val="auto"/>
                <w:sz w:val="21"/>
                <w:szCs w:val="21"/>
                <w:lang w:val="lt-LT"/>
              </w:rPr>
            </w:pPr>
          </w:p>
          <w:p w14:paraId="0F00422E" w14:textId="7F3E9F22" w:rsidR="00AD64A5" w:rsidRPr="00182432" w:rsidRDefault="00AD64A5" w:rsidP="002643CE">
            <w:pPr>
              <w:jc w:val="both"/>
              <w:rPr>
                <w:rFonts w:ascii="Arial" w:hAnsi="Arial" w:cs="Arial"/>
                <w:b/>
                <w:bCs/>
                <w:color w:val="auto"/>
                <w:sz w:val="21"/>
                <w:szCs w:val="21"/>
                <w:lang w:val="lt-LT"/>
              </w:rPr>
            </w:pPr>
          </w:p>
        </w:tc>
        <w:tc>
          <w:tcPr>
            <w:tcW w:w="8221" w:type="dxa"/>
          </w:tcPr>
          <w:p w14:paraId="509D1116" w14:textId="77777777" w:rsidR="000F2421" w:rsidRPr="00182432" w:rsidRDefault="003B18E3"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0F2421" w:rsidRPr="00182432">
              <w:rPr>
                <w:rFonts w:ascii="Arial" w:hAnsi="Arial" w:cs="Arial"/>
                <w:color w:val="auto"/>
                <w:sz w:val="21"/>
                <w:szCs w:val="21"/>
                <w:lang w:val="lt-LT"/>
              </w:rPr>
              <w:t>Matmenų galima paklaida po pastato rangos darbų +-150 mm.</w:t>
            </w:r>
          </w:p>
          <w:p w14:paraId="5A1CCE67" w14:textId="1EFC5030"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 xml:space="preserve">Daiktų spintelės korpusas ir vidinės lentynos gaminamos iš 18mm LMDP. </w:t>
            </w:r>
          </w:p>
          <w:p w14:paraId="777DC634" w14:textId="77777777"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Daiktų spintelės nugarėlė gaminama iš ne mažesnės nei 16 mm LMDP.</w:t>
            </w:r>
          </w:p>
          <w:p w14:paraId="2488DEC6" w14:textId="6A9A808E" w:rsidR="00726C8A" w:rsidRPr="00182432" w:rsidRDefault="00631711" w:rsidP="002643CE">
            <w:pPr>
              <w:pStyle w:val="ListParagraph"/>
              <w:numPr>
                <w:ilvl w:val="0"/>
                <w:numId w:val="4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w:t>
            </w:r>
            <w:r w:rsidR="00E50058" w:rsidRPr="00182432">
              <w:rPr>
                <w:rFonts w:ascii="Arial" w:hAnsi="Arial" w:cs="Arial"/>
                <w:color w:val="auto"/>
                <w:sz w:val="21"/>
                <w:szCs w:val="21"/>
                <w:lang w:val="lt-LT"/>
              </w:rPr>
              <w:t>5</w:t>
            </w:r>
            <w:r w:rsidRPr="00182432">
              <w:rPr>
                <w:rFonts w:ascii="Arial" w:hAnsi="Arial" w:cs="Arial"/>
                <w:color w:val="auto"/>
                <w:sz w:val="21"/>
                <w:szCs w:val="21"/>
                <w:lang w:val="lt-LT"/>
              </w:rPr>
              <w:t xml:space="preserve"> tamsiai pilkos, antracito spalvos  LMDP spalvų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3E5A79C1" w14:textId="77777777" w:rsidR="004A0B65" w:rsidRPr="00182432" w:rsidRDefault="004A0B65" w:rsidP="002643CE">
            <w:pPr>
              <w:pStyle w:val="ListParagraph"/>
              <w:numPr>
                <w:ilvl w:val="0"/>
                <w:numId w:val="46"/>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p>
          <w:p w14:paraId="494F36BA" w14:textId="77777777"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Kiekviena spintelė turi turėti atskirą užraktą.</w:t>
            </w:r>
          </w:p>
          <w:p w14:paraId="1B890A27" w14:textId="42E73460"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Spintelės užraktas: elektromagnetinė spynelė 13,56 MHz, kuri veikia su</w:t>
            </w:r>
            <w:r w:rsidR="00D114D6" w:rsidRPr="00182432">
              <w:rPr>
                <w:rFonts w:ascii="Arial" w:hAnsi="Arial" w:cs="Arial"/>
                <w:color w:val="auto"/>
                <w:sz w:val="21"/>
                <w:szCs w:val="21"/>
                <w:lang w:val="lt-LT"/>
              </w:rPr>
              <w:t xml:space="preserve"> perkančiosios organizacijos</w:t>
            </w:r>
            <w:r w:rsidRPr="00182432">
              <w:rPr>
                <w:rFonts w:ascii="Arial" w:hAnsi="Arial" w:cs="Arial"/>
                <w:color w:val="auto"/>
                <w:sz w:val="21"/>
                <w:szCs w:val="21"/>
                <w:lang w:val="lt-LT"/>
              </w:rPr>
              <w:t xml:space="preserve"> turimomis kortelėmis.</w:t>
            </w:r>
          </w:p>
          <w:p w14:paraId="0FC91A8B" w14:textId="77777777"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Turimų kortelių duomenys: Technologija RF ID, tipas MIFARE, 13,56 </w:t>
            </w:r>
            <w:proofErr w:type="spellStart"/>
            <w:r w:rsidRPr="00182432">
              <w:rPr>
                <w:rFonts w:ascii="Arial" w:hAnsi="Arial" w:cs="Arial"/>
                <w:color w:val="auto"/>
                <w:sz w:val="21"/>
                <w:szCs w:val="21"/>
                <w:lang w:val="lt-LT"/>
              </w:rPr>
              <w:t>mhz</w:t>
            </w:r>
            <w:proofErr w:type="spellEnd"/>
            <w:r w:rsidRPr="00182432">
              <w:rPr>
                <w:rFonts w:ascii="Arial" w:hAnsi="Arial" w:cs="Arial"/>
                <w:color w:val="auto"/>
                <w:sz w:val="21"/>
                <w:szCs w:val="21"/>
                <w:lang w:val="lt-LT"/>
              </w:rPr>
              <w:t>. Užraktai su elementais.</w:t>
            </w:r>
          </w:p>
          <w:p w14:paraId="11E309C5" w14:textId="77777777"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eastAsia="Times New Roman" w:hAnsi="Arial" w:cs="Arial"/>
                <w:color w:val="auto"/>
                <w:sz w:val="21"/>
                <w:szCs w:val="21"/>
                <w:lang w:val="lt-LT" w:eastAsia="en-US"/>
              </w:rPr>
              <w:lastRenderedPageBreak/>
              <w:t>Visoms L01 spintelėms turi būti du „</w:t>
            </w:r>
            <w:proofErr w:type="spellStart"/>
            <w:r w:rsidRPr="00182432">
              <w:rPr>
                <w:rFonts w:ascii="Arial" w:eastAsia="Times New Roman" w:hAnsi="Arial" w:cs="Arial"/>
                <w:color w:val="auto"/>
                <w:sz w:val="21"/>
                <w:szCs w:val="21"/>
                <w:lang w:val="lt-LT" w:eastAsia="en-US"/>
              </w:rPr>
              <w:t>master</w:t>
            </w:r>
            <w:proofErr w:type="spellEnd"/>
            <w:r w:rsidRPr="00182432">
              <w:rPr>
                <w:rFonts w:ascii="Arial" w:eastAsia="Times New Roman" w:hAnsi="Arial" w:cs="Arial"/>
                <w:color w:val="auto"/>
                <w:sz w:val="21"/>
                <w:szCs w:val="21"/>
                <w:lang w:val="lt-LT" w:eastAsia="en-US"/>
              </w:rPr>
              <w:t xml:space="preserve"> </w:t>
            </w:r>
            <w:proofErr w:type="spellStart"/>
            <w:r w:rsidRPr="00182432">
              <w:rPr>
                <w:rFonts w:ascii="Arial" w:eastAsia="Times New Roman" w:hAnsi="Arial" w:cs="Arial"/>
                <w:color w:val="auto"/>
                <w:sz w:val="21"/>
                <w:szCs w:val="21"/>
                <w:lang w:val="lt-LT" w:eastAsia="en-US"/>
              </w:rPr>
              <w:t>key</w:t>
            </w:r>
            <w:proofErr w:type="spellEnd"/>
            <w:r w:rsidRPr="00182432">
              <w:rPr>
                <w:rFonts w:ascii="Arial" w:eastAsia="Times New Roman" w:hAnsi="Arial" w:cs="Arial"/>
                <w:color w:val="auto"/>
                <w:sz w:val="21"/>
                <w:szCs w:val="21"/>
                <w:lang w:val="lt-LT" w:eastAsia="en-US"/>
              </w:rPr>
              <w:t>“ ir du programavimo raktai.</w:t>
            </w:r>
          </w:p>
          <w:p w14:paraId="02F63270" w14:textId="77777777"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atidarymas su </w:t>
            </w:r>
            <w:proofErr w:type="spellStart"/>
            <w:r w:rsidRPr="00182432">
              <w:rPr>
                <w:rFonts w:ascii="Arial" w:hAnsi="Arial" w:cs="Arial"/>
                <w:color w:val="auto"/>
                <w:sz w:val="21"/>
                <w:szCs w:val="21"/>
                <w:lang w:val="lt-LT"/>
              </w:rPr>
              <w:t>push</w:t>
            </w:r>
            <w:proofErr w:type="spellEnd"/>
            <w:r w:rsidRPr="00182432">
              <w:rPr>
                <w:rFonts w:ascii="Arial" w:hAnsi="Arial" w:cs="Arial"/>
                <w:color w:val="auto"/>
                <w:sz w:val="21"/>
                <w:szCs w:val="21"/>
                <w:lang w:val="lt-LT"/>
              </w:rPr>
              <w:t xml:space="preserve"> </w:t>
            </w:r>
            <w:proofErr w:type="spellStart"/>
            <w:r w:rsidRPr="00182432">
              <w:rPr>
                <w:rFonts w:ascii="Arial" w:hAnsi="Arial" w:cs="Arial"/>
                <w:color w:val="auto"/>
                <w:sz w:val="21"/>
                <w:szCs w:val="21"/>
                <w:lang w:val="lt-LT"/>
              </w:rPr>
              <w:t>up</w:t>
            </w:r>
            <w:proofErr w:type="spellEnd"/>
            <w:r w:rsidRPr="00182432">
              <w:rPr>
                <w:rFonts w:ascii="Arial" w:hAnsi="Arial" w:cs="Arial"/>
                <w:color w:val="auto"/>
                <w:sz w:val="21"/>
                <w:szCs w:val="21"/>
                <w:lang w:val="lt-LT"/>
              </w:rPr>
              <w:t xml:space="preserve"> sistema, rankenėlių nėra.</w:t>
            </w:r>
          </w:p>
          <w:p w14:paraId="223421F6" w14:textId="77777777"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Furnitūra su tylaus uždarymo lankstais</w:t>
            </w:r>
          </w:p>
          <w:p w14:paraId="512AC9C0" w14:textId="77777777" w:rsidR="00D441EC"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Briaunos laminuojamos ne mažesne nei 1mm ABS, kurios spalva turi sutapti su parinkta plokštės spalva.</w:t>
            </w:r>
          </w:p>
          <w:p w14:paraId="3948723D" w14:textId="77777777" w:rsidR="009B6F4D" w:rsidRPr="00182432" w:rsidRDefault="00D441EC"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Daiktų spintelių blokų aukščiai privalo sutapti su šalia stovinčių spintų (</w:t>
            </w:r>
            <w:proofErr w:type="spellStart"/>
            <w:r w:rsidRPr="00182432">
              <w:rPr>
                <w:rFonts w:ascii="Arial" w:hAnsi="Arial" w:cs="Arial"/>
                <w:color w:val="auto"/>
                <w:sz w:val="21"/>
                <w:szCs w:val="21"/>
                <w:lang w:val="lt-LT"/>
              </w:rPr>
              <w:t>poz</w:t>
            </w:r>
            <w:proofErr w:type="spellEnd"/>
            <w:r w:rsidRPr="00182432">
              <w:rPr>
                <w:rFonts w:ascii="Arial" w:hAnsi="Arial" w:cs="Arial"/>
                <w:color w:val="auto"/>
                <w:sz w:val="21"/>
                <w:szCs w:val="21"/>
                <w:lang w:val="lt-LT"/>
              </w:rPr>
              <w:t xml:space="preserve"> SP01) aukščiais. </w:t>
            </w:r>
          </w:p>
          <w:p w14:paraId="17F791AA" w14:textId="3F479C6A" w:rsidR="00AD64A5" w:rsidRPr="00182432" w:rsidRDefault="009B6F4D" w:rsidP="002643CE">
            <w:pPr>
              <w:pStyle w:val="ListParagraph"/>
              <w:numPr>
                <w:ilvl w:val="0"/>
                <w:numId w:val="46"/>
              </w:numPr>
              <w:jc w:val="both"/>
              <w:rPr>
                <w:rFonts w:ascii="Arial" w:hAnsi="Arial" w:cs="Arial"/>
                <w:color w:val="auto"/>
                <w:sz w:val="21"/>
                <w:szCs w:val="21"/>
                <w:lang w:val="lt-LT"/>
              </w:rPr>
            </w:pPr>
            <w:r w:rsidRPr="00182432">
              <w:rPr>
                <w:rFonts w:ascii="Arial" w:hAnsi="Arial" w:cs="Arial"/>
                <w:color w:val="auto"/>
                <w:sz w:val="21"/>
                <w:szCs w:val="21"/>
                <w:lang w:val="lt-LT"/>
              </w:rPr>
              <w:t>Visos spintelės turės uždengimo plokštę iki lubų. Jos iki lubų aukščio turi būti atitrauktos per 10 mm nuo lubų (vėdinimui ir lubų nelygumams „sugaudyti“).</w:t>
            </w:r>
          </w:p>
        </w:tc>
        <w:tc>
          <w:tcPr>
            <w:tcW w:w="3402" w:type="dxa"/>
          </w:tcPr>
          <w:p w14:paraId="279958F2" w14:textId="77777777" w:rsidR="00AD64A5" w:rsidRPr="00182432" w:rsidRDefault="003B18E3"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49F63855" wp14:editId="2465A46E">
                  <wp:extent cx="1757467" cy="1320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73222" cy="1332640"/>
                          </a:xfrm>
                          <a:prstGeom prst="rect">
                            <a:avLst/>
                          </a:prstGeom>
                          <a:noFill/>
                        </pic:spPr>
                      </pic:pic>
                    </a:graphicData>
                  </a:graphic>
                </wp:inline>
              </w:drawing>
            </w:r>
          </w:p>
          <w:p w14:paraId="25152DEC" w14:textId="77777777" w:rsidR="003B18E3" w:rsidRPr="00182432" w:rsidRDefault="003B18E3" w:rsidP="002643CE">
            <w:pPr>
              <w:rPr>
                <w:rFonts w:ascii="Arial" w:hAnsi="Arial" w:cs="Arial"/>
                <w:color w:val="auto"/>
                <w:sz w:val="20"/>
                <w:szCs w:val="20"/>
                <w:lang w:val="lt-LT"/>
              </w:rPr>
            </w:pPr>
          </w:p>
          <w:p w14:paraId="75FDB0D5" w14:textId="438EFBC7" w:rsidR="003B18E3" w:rsidRPr="00182432" w:rsidRDefault="003B18E3"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5F5DC819" wp14:editId="1D0A4859">
                  <wp:extent cx="1613140" cy="1331886"/>
                  <wp:effectExtent l="0" t="0" r="635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619877" cy="1337448"/>
                          </a:xfrm>
                          <a:prstGeom prst="rect">
                            <a:avLst/>
                          </a:prstGeom>
                        </pic:spPr>
                      </pic:pic>
                    </a:graphicData>
                  </a:graphic>
                </wp:inline>
              </w:drawing>
            </w:r>
          </w:p>
          <w:p w14:paraId="073D9B80"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183420F"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F9BEE05" w14:textId="54DB7330" w:rsidR="003B18E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bookmarkEnd w:id="5"/>
      <w:tr w:rsidR="00182432" w:rsidRPr="006A5D93" w14:paraId="0EC8EEAA" w14:textId="77777777" w:rsidTr="43DE9F2C">
        <w:tc>
          <w:tcPr>
            <w:tcW w:w="567" w:type="dxa"/>
          </w:tcPr>
          <w:p w14:paraId="6D88B6B4" w14:textId="6373FFB4" w:rsidR="007B0446"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18</w:t>
            </w:r>
            <w:r w:rsidR="00927E0B" w:rsidRPr="00182432">
              <w:rPr>
                <w:rFonts w:ascii="Arial" w:hAnsi="Arial" w:cs="Arial"/>
                <w:b/>
                <w:bCs/>
                <w:color w:val="auto"/>
                <w:sz w:val="21"/>
                <w:szCs w:val="21"/>
                <w:lang w:val="lt-LT"/>
              </w:rPr>
              <w:t>.</w:t>
            </w:r>
          </w:p>
        </w:tc>
        <w:tc>
          <w:tcPr>
            <w:tcW w:w="1843" w:type="dxa"/>
          </w:tcPr>
          <w:p w14:paraId="69CE14D1" w14:textId="65766136" w:rsidR="007B0446" w:rsidRPr="00182432" w:rsidRDefault="001C586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Stalas-baras</w:t>
            </w:r>
          </w:p>
          <w:p w14:paraId="315F47DE" w14:textId="77777777" w:rsidR="001C5868" w:rsidRPr="00182432" w:rsidRDefault="001C5868" w:rsidP="002643CE">
            <w:pPr>
              <w:jc w:val="both"/>
              <w:rPr>
                <w:rFonts w:ascii="Arial" w:hAnsi="Arial" w:cs="Arial"/>
                <w:b/>
                <w:bCs/>
                <w:color w:val="auto"/>
                <w:sz w:val="21"/>
                <w:szCs w:val="21"/>
                <w:lang w:val="lt-LT"/>
              </w:rPr>
            </w:pPr>
          </w:p>
          <w:p w14:paraId="01DF008A" w14:textId="575A344A" w:rsidR="001C5868" w:rsidRPr="00182432" w:rsidRDefault="001C586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BST01</w:t>
            </w:r>
            <w:r w:rsidR="00A668EF" w:rsidRPr="00182432">
              <w:rPr>
                <w:rFonts w:ascii="Arial" w:hAnsi="Arial" w:cs="Arial"/>
                <w:b/>
                <w:bCs/>
                <w:color w:val="auto"/>
                <w:sz w:val="21"/>
                <w:szCs w:val="21"/>
                <w:lang w:val="lt-LT"/>
              </w:rPr>
              <w:t>.</w:t>
            </w:r>
            <w:r w:rsidR="007C7BE6" w:rsidRPr="00182432">
              <w:rPr>
                <w:rFonts w:ascii="Arial" w:hAnsi="Arial" w:cs="Arial"/>
                <w:b/>
                <w:bCs/>
                <w:color w:val="auto"/>
                <w:sz w:val="21"/>
                <w:szCs w:val="21"/>
                <w:lang w:val="lt-LT"/>
              </w:rPr>
              <w:t>1</w:t>
            </w:r>
          </w:p>
          <w:p w14:paraId="44300C42" w14:textId="77777777" w:rsidR="007C7BE6" w:rsidRPr="00182432" w:rsidRDefault="007C7BE6" w:rsidP="002643CE">
            <w:pPr>
              <w:jc w:val="both"/>
              <w:rPr>
                <w:rFonts w:ascii="Arial" w:hAnsi="Arial" w:cs="Arial"/>
                <w:b/>
                <w:bCs/>
                <w:color w:val="auto"/>
                <w:sz w:val="21"/>
                <w:szCs w:val="21"/>
                <w:lang w:val="lt-LT"/>
              </w:rPr>
            </w:pPr>
          </w:p>
          <w:p w14:paraId="30D6151F" w14:textId="7E6849AA" w:rsidR="007C7BE6" w:rsidRPr="00182432" w:rsidRDefault="007C7BE6" w:rsidP="002643CE">
            <w:pPr>
              <w:jc w:val="both"/>
              <w:rPr>
                <w:rFonts w:ascii="Arial" w:hAnsi="Arial" w:cs="Arial"/>
                <w:b/>
                <w:bCs/>
                <w:color w:val="auto"/>
                <w:sz w:val="21"/>
                <w:szCs w:val="21"/>
                <w:lang w:val="lt-LT"/>
              </w:rPr>
            </w:pPr>
          </w:p>
        </w:tc>
        <w:tc>
          <w:tcPr>
            <w:tcW w:w="8221" w:type="dxa"/>
          </w:tcPr>
          <w:p w14:paraId="7EB9022F" w14:textId="126E110E" w:rsidR="007C7BE6" w:rsidRPr="00182432" w:rsidRDefault="007C7BE6"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660881" w:rsidRPr="00182432">
              <w:rPr>
                <w:rFonts w:ascii="Arial" w:hAnsi="Arial" w:cs="Arial"/>
                <w:color w:val="auto"/>
                <w:sz w:val="21"/>
                <w:szCs w:val="21"/>
                <w:lang w:val="lt-LT"/>
              </w:rPr>
              <w:t>Matmenų galima paklaida</w:t>
            </w:r>
            <w:r w:rsidR="00F56A6F" w:rsidRPr="00182432">
              <w:rPr>
                <w:rFonts w:ascii="Arial" w:hAnsi="Arial" w:cs="Arial"/>
                <w:color w:val="auto"/>
                <w:sz w:val="21"/>
                <w:szCs w:val="21"/>
                <w:lang w:val="lt-LT"/>
              </w:rPr>
              <w:t xml:space="preserve"> po pastato rangos darbų</w:t>
            </w:r>
            <w:r w:rsidR="00660881" w:rsidRPr="00182432">
              <w:rPr>
                <w:rFonts w:ascii="Arial" w:hAnsi="Arial" w:cs="Arial"/>
                <w:color w:val="auto"/>
                <w:sz w:val="21"/>
                <w:szCs w:val="21"/>
                <w:lang w:val="lt-LT"/>
              </w:rPr>
              <w:t xml:space="preserve"> +-100mm</w:t>
            </w:r>
          </w:p>
          <w:p w14:paraId="5433D1C9" w14:textId="1D73BABA" w:rsidR="00C71889" w:rsidRPr="00182432" w:rsidRDefault="001C5868"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w:t>
            </w:r>
            <w:r w:rsidR="00C71889" w:rsidRPr="00182432">
              <w:rPr>
                <w:rFonts w:ascii="Arial" w:hAnsi="Arial" w:cs="Arial"/>
                <w:color w:val="auto"/>
                <w:sz w:val="21"/>
                <w:szCs w:val="21"/>
                <w:lang w:val="lt-LT"/>
              </w:rPr>
              <w:t xml:space="preserve">gaminamas iš </w:t>
            </w:r>
            <w:r w:rsidRPr="00182432">
              <w:rPr>
                <w:rFonts w:ascii="Arial" w:hAnsi="Arial" w:cs="Arial"/>
                <w:color w:val="auto"/>
                <w:sz w:val="21"/>
                <w:szCs w:val="21"/>
                <w:lang w:val="lt-LT"/>
              </w:rPr>
              <w:t>18 mm LMDP</w:t>
            </w:r>
            <w:r w:rsidR="00C71889" w:rsidRPr="00182432">
              <w:rPr>
                <w:rFonts w:ascii="Arial" w:hAnsi="Arial" w:cs="Arial"/>
                <w:color w:val="auto"/>
                <w:sz w:val="21"/>
                <w:szCs w:val="21"/>
                <w:lang w:val="lt-LT"/>
              </w:rPr>
              <w:t>.</w:t>
            </w:r>
          </w:p>
          <w:p w14:paraId="5C4B8EDB" w14:textId="589AAC6D" w:rsidR="00726C8A" w:rsidRPr="00182432" w:rsidRDefault="00C71889" w:rsidP="002643CE">
            <w:pPr>
              <w:pStyle w:val="ListParagraph"/>
              <w:numPr>
                <w:ilvl w:val="0"/>
                <w:numId w:val="4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w:t>
            </w:r>
            <w:r w:rsidR="00631711" w:rsidRPr="00182432">
              <w:rPr>
                <w:rFonts w:ascii="Arial" w:hAnsi="Arial" w:cs="Arial"/>
                <w:color w:val="auto"/>
                <w:sz w:val="21"/>
                <w:szCs w:val="21"/>
                <w:lang w:val="lt-LT"/>
              </w:rPr>
              <w:t>turi būti g</w:t>
            </w:r>
            <w:r w:rsidRPr="00182432">
              <w:rPr>
                <w:rFonts w:ascii="Arial" w:hAnsi="Arial" w:cs="Arial"/>
                <w:color w:val="auto"/>
                <w:sz w:val="21"/>
                <w:szCs w:val="21"/>
                <w:lang w:val="lt-LT"/>
              </w:rPr>
              <w:t xml:space="preserve">alimybė pasirinkti iš ne mažiau nei 5 </w:t>
            </w:r>
            <w:r w:rsidR="00E83430" w:rsidRPr="00182432">
              <w:rPr>
                <w:rFonts w:ascii="Arial" w:hAnsi="Arial" w:cs="Arial"/>
                <w:color w:val="auto"/>
                <w:sz w:val="21"/>
                <w:szCs w:val="21"/>
                <w:lang w:val="lt-LT"/>
              </w:rPr>
              <w:t xml:space="preserve">medžio dekoro spalvos </w:t>
            </w:r>
            <w:r w:rsidRPr="00182432">
              <w:rPr>
                <w:rFonts w:ascii="Arial" w:hAnsi="Arial" w:cs="Arial"/>
                <w:color w:val="auto"/>
                <w:sz w:val="21"/>
                <w:szCs w:val="21"/>
                <w:lang w:val="lt-LT"/>
              </w:rPr>
              <w:t>LMDP plokštės pavyzdžių</w:t>
            </w:r>
            <w:r w:rsidR="00E83430" w:rsidRPr="00182432">
              <w:rPr>
                <w:rFonts w:ascii="Arial" w:hAnsi="Arial" w:cs="Arial"/>
                <w:color w:val="auto"/>
                <w:sz w:val="21"/>
                <w:szCs w:val="21"/>
                <w:lang w:val="lt-LT"/>
              </w:rPr>
              <w:t>, įskaitant natūralaus ąžuolo atspalvį</w:t>
            </w:r>
            <w:r w:rsidRPr="00182432">
              <w:rPr>
                <w:rFonts w:ascii="Arial" w:hAnsi="Arial" w:cs="Arial"/>
                <w:color w:val="auto"/>
                <w:sz w:val="21"/>
                <w:szCs w:val="21"/>
                <w:lang w:val="lt-LT"/>
              </w:rPr>
              <w:t xml:space="preserve">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1242E48D" w14:textId="4A4D5BCE" w:rsidR="00C71889" w:rsidRPr="00182432" w:rsidRDefault="00C71889"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59FE1639" w14:textId="13D4F426" w:rsidR="00C71889" w:rsidRPr="00182432" w:rsidRDefault="00C71889"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0309D375" w14:textId="18309FAA" w:rsidR="00C71889" w:rsidRPr="00182432" w:rsidRDefault="001C5868"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 xml:space="preserve">Rėmas į stalviršį tvirtinamas tik per metalines įvores. </w:t>
            </w:r>
          </w:p>
          <w:p w14:paraId="017EF399" w14:textId="6926A63B" w:rsidR="00C71889" w:rsidRPr="00182432" w:rsidRDefault="001C5868"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Į rėmą tvirtinamos kojos turi būti pagamintos iš 30x30mm storio metalinio vamzdžio, dažyto milteliniu būdu</w:t>
            </w:r>
            <w:r w:rsidR="00C71889" w:rsidRPr="00182432">
              <w:rPr>
                <w:rFonts w:ascii="Arial" w:hAnsi="Arial" w:cs="Arial"/>
                <w:color w:val="auto"/>
                <w:sz w:val="21"/>
                <w:szCs w:val="21"/>
                <w:lang w:val="lt-LT"/>
              </w:rPr>
              <w:t xml:space="preserve"> juoda spalva</w:t>
            </w:r>
            <w:r w:rsidRPr="00182432">
              <w:rPr>
                <w:rFonts w:ascii="Arial" w:hAnsi="Arial" w:cs="Arial"/>
                <w:color w:val="auto"/>
                <w:sz w:val="21"/>
                <w:szCs w:val="21"/>
                <w:lang w:val="lt-LT"/>
              </w:rPr>
              <w:t xml:space="preserve">, suvirinto į rėminę konstrukciją, kuri sudaro apverstą U formą. </w:t>
            </w:r>
          </w:p>
          <w:p w14:paraId="4B978E96" w14:textId="77777777" w:rsidR="00C71889" w:rsidRPr="00182432" w:rsidRDefault="001C5868"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65EDC888" w14:textId="581FD887" w:rsidR="00C71889" w:rsidRPr="00182432" w:rsidRDefault="001C5868"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kas ~1200mm </w:t>
            </w:r>
            <w:r w:rsidR="009B3B2B" w:rsidRPr="00182432">
              <w:rPr>
                <w:rFonts w:ascii="Arial" w:hAnsi="Arial" w:cs="Arial"/>
                <w:color w:val="auto"/>
                <w:sz w:val="21"/>
                <w:szCs w:val="21"/>
                <w:lang w:val="lt-LT"/>
              </w:rPr>
              <w:t xml:space="preserve">(žiūrėti pagal faktą) </w:t>
            </w:r>
            <w:r w:rsidRPr="00182432">
              <w:rPr>
                <w:rFonts w:ascii="Arial" w:hAnsi="Arial" w:cs="Arial"/>
                <w:color w:val="auto"/>
                <w:sz w:val="21"/>
                <w:szCs w:val="21"/>
                <w:lang w:val="lt-LT"/>
              </w:rPr>
              <w:t xml:space="preserve">išfrezuojama anga laidams, į kuria įstatomas D80mm plastikinis žiedas. </w:t>
            </w:r>
          </w:p>
          <w:p w14:paraId="3327A3D5" w14:textId="77777777" w:rsidR="00C71889" w:rsidRPr="00182432" w:rsidRDefault="001C5868"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Stalas gaminamas nuo sienos iki sienos. </w:t>
            </w:r>
          </w:p>
          <w:p w14:paraId="29BC45A3" w14:textId="52F3777C" w:rsidR="00C71889" w:rsidRPr="00182432" w:rsidRDefault="001C5868"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Įvedama centrinė koja su rėmu kas ~1200mm</w:t>
            </w:r>
            <w:r w:rsidR="001948B2" w:rsidRPr="00182432">
              <w:rPr>
                <w:rFonts w:ascii="Arial" w:hAnsi="Arial" w:cs="Arial"/>
                <w:color w:val="auto"/>
                <w:sz w:val="21"/>
                <w:szCs w:val="21"/>
                <w:lang w:val="lt-LT"/>
              </w:rPr>
              <w:t xml:space="preserve"> </w:t>
            </w:r>
            <w:r w:rsidR="008C5AD1" w:rsidRPr="00182432">
              <w:rPr>
                <w:rFonts w:ascii="Arial" w:hAnsi="Arial" w:cs="Arial"/>
                <w:color w:val="auto"/>
                <w:sz w:val="21"/>
                <w:szCs w:val="21"/>
                <w:lang w:val="lt-LT"/>
              </w:rPr>
              <w:t xml:space="preserve">(žiūrėti </w:t>
            </w:r>
            <w:r w:rsidR="003431D4" w:rsidRPr="00182432">
              <w:rPr>
                <w:rFonts w:ascii="Arial" w:hAnsi="Arial" w:cs="Arial"/>
                <w:color w:val="auto"/>
                <w:sz w:val="21"/>
                <w:szCs w:val="21"/>
                <w:lang w:val="lt-LT"/>
              </w:rPr>
              <w:t>pagal faktą).</w:t>
            </w:r>
          </w:p>
          <w:p w14:paraId="1FF5184F" w14:textId="31E1BDDB" w:rsidR="00C71889" w:rsidRPr="00182432" w:rsidRDefault="007E667C" w:rsidP="002643CE">
            <w:pPr>
              <w:pStyle w:val="ListParagraph"/>
              <w:numPr>
                <w:ilvl w:val="0"/>
                <w:numId w:val="48"/>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Stalo </w:t>
            </w:r>
            <w:proofErr w:type="spellStart"/>
            <w:r w:rsidRPr="00182432">
              <w:rPr>
                <w:rFonts w:ascii="Arial" w:hAnsi="Arial" w:cs="Arial"/>
                <w:color w:val="auto"/>
                <w:sz w:val="21"/>
                <w:szCs w:val="21"/>
                <w:lang w:val="lt-LT"/>
              </w:rPr>
              <w:t>b</w:t>
            </w:r>
            <w:r w:rsidR="001C5868" w:rsidRPr="00182432">
              <w:rPr>
                <w:rFonts w:ascii="Arial" w:hAnsi="Arial" w:cs="Arial"/>
                <w:color w:val="auto"/>
                <w:sz w:val="21"/>
                <w:szCs w:val="21"/>
                <w:lang w:val="lt-LT"/>
              </w:rPr>
              <w:t>ortelis</w:t>
            </w:r>
            <w:proofErr w:type="spellEnd"/>
            <w:r w:rsidR="001C5868" w:rsidRPr="00182432">
              <w:rPr>
                <w:rFonts w:ascii="Arial" w:hAnsi="Arial" w:cs="Arial"/>
                <w:color w:val="auto"/>
                <w:sz w:val="21"/>
                <w:szCs w:val="21"/>
                <w:lang w:val="lt-LT"/>
              </w:rPr>
              <w:t xml:space="preserve"> </w:t>
            </w:r>
            <w:r w:rsidRPr="00182432">
              <w:rPr>
                <w:rFonts w:ascii="Arial" w:hAnsi="Arial" w:cs="Arial"/>
                <w:color w:val="auto"/>
                <w:sz w:val="21"/>
                <w:szCs w:val="21"/>
                <w:lang w:val="lt-LT"/>
              </w:rPr>
              <w:t xml:space="preserve">gaminamas iš tokios pat medžiagos ir spalvos kaip </w:t>
            </w:r>
            <w:r w:rsidR="00C5305A" w:rsidRPr="00182432">
              <w:rPr>
                <w:rFonts w:ascii="Arial" w:hAnsi="Arial" w:cs="Arial"/>
                <w:color w:val="auto"/>
                <w:sz w:val="21"/>
                <w:szCs w:val="21"/>
                <w:lang w:val="lt-LT"/>
              </w:rPr>
              <w:t>stalo stalviršis.</w:t>
            </w:r>
          </w:p>
        </w:tc>
        <w:tc>
          <w:tcPr>
            <w:tcW w:w="3402" w:type="dxa"/>
          </w:tcPr>
          <w:p w14:paraId="77D582BD" w14:textId="43B1A37D" w:rsidR="007B0446" w:rsidRPr="00182432" w:rsidRDefault="001C5868"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282D8170" wp14:editId="3CEB08A7">
                  <wp:extent cx="1217930" cy="1182556"/>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24313" cy="1188754"/>
                          </a:xfrm>
                          <a:prstGeom prst="rect">
                            <a:avLst/>
                          </a:prstGeom>
                          <a:noFill/>
                        </pic:spPr>
                      </pic:pic>
                    </a:graphicData>
                  </a:graphic>
                </wp:inline>
              </w:drawing>
            </w:r>
          </w:p>
          <w:p w14:paraId="4E78C8CC" w14:textId="77777777" w:rsidR="001C5868" w:rsidRPr="00182432" w:rsidRDefault="001C5868" w:rsidP="002643CE">
            <w:pPr>
              <w:rPr>
                <w:rFonts w:ascii="Arial" w:hAnsi="Arial" w:cs="Arial"/>
                <w:color w:val="auto"/>
                <w:sz w:val="20"/>
                <w:szCs w:val="20"/>
                <w:lang w:val="lt-LT"/>
              </w:rPr>
            </w:pPr>
          </w:p>
          <w:p w14:paraId="6C02C6B3" w14:textId="2E7D671E" w:rsidR="001C5868" w:rsidRPr="00182432" w:rsidRDefault="001C5868"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3E2F9707" wp14:editId="4164B382">
                  <wp:extent cx="1466491" cy="762962"/>
                  <wp:effectExtent l="0" t="0" r="635"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79117" cy="769531"/>
                          </a:xfrm>
                          <a:prstGeom prst="rect">
                            <a:avLst/>
                          </a:prstGeom>
                          <a:noFill/>
                        </pic:spPr>
                      </pic:pic>
                    </a:graphicData>
                  </a:graphic>
                </wp:inline>
              </w:drawing>
            </w:r>
          </w:p>
          <w:p w14:paraId="245CA384"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10F9C7A3"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0302730" w14:textId="46439F29" w:rsidR="001C5868"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18B26492" w14:textId="7E93339E" w:rsidR="001C5868" w:rsidRPr="00182432" w:rsidRDefault="001C5868" w:rsidP="002643CE">
            <w:pPr>
              <w:rPr>
                <w:rFonts w:ascii="Arial" w:hAnsi="Arial" w:cs="Arial"/>
                <w:color w:val="auto"/>
                <w:sz w:val="20"/>
                <w:szCs w:val="20"/>
                <w:lang w:val="lt-LT"/>
              </w:rPr>
            </w:pPr>
          </w:p>
        </w:tc>
      </w:tr>
      <w:tr w:rsidR="00182432" w:rsidRPr="006A5D93" w14:paraId="5695959C" w14:textId="77777777" w:rsidTr="43DE9F2C">
        <w:tc>
          <w:tcPr>
            <w:tcW w:w="567" w:type="dxa"/>
          </w:tcPr>
          <w:p w14:paraId="4D789705" w14:textId="331C27C2" w:rsidR="001948B2"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19.</w:t>
            </w:r>
          </w:p>
        </w:tc>
        <w:tc>
          <w:tcPr>
            <w:tcW w:w="1843" w:type="dxa"/>
          </w:tcPr>
          <w:p w14:paraId="38766F79" w14:textId="77777777" w:rsidR="001948B2" w:rsidRPr="00182432" w:rsidRDefault="001948B2"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Stalas-baras</w:t>
            </w:r>
          </w:p>
          <w:p w14:paraId="329F47FB" w14:textId="77777777" w:rsidR="001948B2" w:rsidRPr="00182432" w:rsidRDefault="001948B2" w:rsidP="002643CE">
            <w:pPr>
              <w:jc w:val="both"/>
              <w:rPr>
                <w:rFonts w:ascii="Arial" w:hAnsi="Arial" w:cs="Arial"/>
                <w:b/>
                <w:bCs/>
                <w:color w:val="auto"/>
                <w:sz w:val="21"/>
                <w:szCs w:val="21"/>
                <w:lang w:val="lt-LT"/>
              </w:rPr>
            </w:pPr>
          </w:p>
          <w:p w14:paraId="2399258D" w14:textId="006ADF12" w:rsidR="001948B2" w:rsidRPr="00182432" w:rsidRDefault="001948B2"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BST01</w:t>
            </w:r>
            <w:r w:rsidR="00A668EF" w:rsidRPr="00182432">
              <w:rPr>
                <w:rFonts w:ascii="Arial" w:hAnsi="Arial" w:cs="Arial"/>
                <w:b/>
                <w:bCs/>
                <w:color w:val="auto"/>
                <w:sz w:val="21"/>
                <w:szCs w:val="21"/>
                <w:lang w:val="lt-LT"/>
              </w:rPr>
              <w:t>.</w:t>
            </w:r>
            <w:r w:rsidRPr="00182432">
              <w:rPr>
                <w:rFonts w:ascii="Arial" w:hAnsi="Arial" w:cs="Arial"/>
                <w:b/>
                <w:bCs/>
                <w:color w:val="auto"/>
                <w:sz w:val="21"/>
                <w:szCs w:val="21"/>
                <w:lang w:val="lt-LT"/>
              </w:rPr>
              <w:t>2</w:t>
            </w:r>
          </w:p>
          <w:p w14:paraId="26467B8D" w14:textId="77777777" w:rsidR="001948B2" w:rsidRPr="00182432" w:rsidRDefault="001948B2" w:rsidP="002643CE">
            <w:pPr>
              <w:jc w:val="both"/>
              <w:rPr>
                <w:rFonts w:ascii="Arial" w:hAnsi="Arial" w:cs="Arial"/>
                <w:b/>
                <w:bCs/>
                <w:color w:val="auto"/>
                <w:sz w:val="21"/>
                <w:szCs w:val="21"/>
                <w:lang w:val="lt-LT"/>
              </w:rPr>
            </w:pPr>
          </w:p>
        </w:tc>
        <w:tc>
          <w:tcPr>
            <w:tcW w:w="8221" w:type="dxa"/>
          </w:tcPr>
          <w:p w14:paraId="4A0FDAAF" w14:textId="77777777" w:rsidR="009E2106"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9E2106" w:rsidRPr="00182432">
              <w:rPr>
                <w:rFonts w:ascii="Arial" w:hAnsi="Arial" w:cs="Arial"/>
                <w:color w:val="auto"/>
                <w:sz w:val="21"/>
                <w:szCs w:val="21"/>
                <w:lang w:val="lt-LT"/>
              </w:rPr>
              <w:t xml:space="preserve">Matmenų galima paklaida po pastato rangos darbų +-100mm </w:t>
            </w:r>
          </w:p>
          <w:p w14:paraId="02284539" w14:textId="357AFB85"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5C399AC3" w14:textId="012EFBAB" w:rsidR="00726C8A" w:rsidRPr="00182432" w:rsidRDefault="00E83430" w:rsidP="002643CE">
            <w:pPr>
              <w:pStyle w:val="ListParagraph"/>
              <w:numPr>
                <w:ilvl w:val="0"/>
                <w:numId w:val="4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6C47B5F7" w14:textId="14C7D4B7"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161CC0BE" w14:textId="77777777"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681AE95A" w14:textId="77777777"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 xml:space="preserve"> Rėmas į stalviršį tvirtinamas tik per metalines įvores. </w:t>
            </w:r>
          </w:p>
          <w:p w14:paraId="6B77019A" w14:textId="64FD0370"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Į rėmą tvirtinamos kojos turi būti pagamintos iš 30x30mm</w:t>
            </w:r>
            <w:r w:rsidR="00D80705" w:rsidRPr="00182432">
              <w:rPr>
                <w:rFonts w:ascii="Arial" w:hAnsi="Arial" w:cs="Arial"/>
                <w:color w:val="auto"/>
                <w:sz w:val="21"/>
                <w:szCs w:val="21"/>
                <w:lang w:val="lt-LT"/>
              </w:rPr>
              <w:t xml:space="preserve"> </w:t>
            </w:r>
            <w:r w:rsidRPr="00182432">
              <w:rPr>
                <w:rFonts w:ascii="Arial" w:hAnsi="Arial" w:cs="Arial"/>
                <w:color w:val="auto"/>
                <w:sz w:val="21"/>
                <w:szCs w:val="21"/>
                <w:lang w:val="lt-LT"/>
              </w:rPr>
              <w:t xml:space="preserve">storio metalinio vamzdžio, dažyto milteliniu būdu juoda spalva, suvirinto į rėminę konstrukciją, kuri sudaro apverstą U formą. </w:t>
            </w:r>
          </w:p>
          <w:p w14:paraId="4F855DF7" w14:textId="77777777"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4A72B1A9" w14:textId="56165473"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kas ~1200mm </w:t>
            </w:r>
            <w:r w:rsidR="009B3B2B" w:rsidRPr="00182432">
              <w:rPr>
                <w:rFonts w:ascii="Arial" w:hAnsi="Arial" w:cs="Arial"/>
                <w:color w:val="auto"/>
                <w:sz w:val="21"/>
                <w:szCs w:val="21"/>
                <w:lang w:val="lt-LT"/>
              </w:rPr>
              <w:t>(žiūrėti pagal faktą)</w:t>
            </w:r>
            <w:r w:rsidRPr="00182432">
              <w:rPr>
                <w:rFonts w:ascii="Arial" w:hAnsi="Arial" w:cs="Arial"/>
                <w:color w:val="auto"/>
                <w:sz w:val="21"/>
                <w:szCs w:val="21"/>
                <w:lang w:val="lt-LT"/>
              </w:rPr>
              <w:t xml:space="preserve"> išfrezuojama anga laidams, į kuria įstatomas D80mm plastikinis žiedas. </w:t>
            </w:r>
          </w:p>
          <w:p w14:paraId="2D166D92" w14:textId="77777777"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Stalas gaminamas nuo sienos iki sienos. </w:t>
            </w:r>
          </w:p>
          <w:p w14:paraId="50765753" w14:textId="5B04E71E" w:rsidR="001948B2" w:rsidRPr="00182432" w:rsidRDefault="001948B2" w:rsidP="002643CE">
            <w:pPr>
              <w:pStyle w:val="ListParagraph"/>
              <w:numPr>
                <w:ilvl w:val="0"/>
                <w:numId w:val="49"/>
              </w:numPr>
              <w:jc w:val="both"/>
              <w:rPr>
                <w:rFonts w:ascii="Arial" w:hAnsi="Arial" w:cs="Arial"/>
                <w:color w:val="auto"/>
                <w:sz w:val="21"/>
                <w:szCs w:val="21"/>
                <w:lang w:val="lt-LT"/>
              </w:rPr>
            </w:pPr>
            <w:r w:rsidRPr="00182432">
              <w:rPr>
                <w:rFonts w:ascii="Arial" w:hAnsi="Arial" w:cs="Arial"/>
                <w:color w:val="auto"/>
                <w:sz w:val="21"/>
                <w:szCs w:val="21"/>
                <w:lang w:val="lt-LT"/>
              </w:rPr>
              <w:t xml:space="preserve">Įvedama centrinė koja su rėmu kas ~1200mm </w:t>
            </w:r>
            <w:r w:rsidR="003431D4" w:rsidRPr="00182432">
              <w:rPr>
                <w:rFonts w:ascii="Arial" w:hAnsi="Arial" w:cs="Arial"/>
                <w:color w:val="auto"/>
                <w:sz w:val="21"/>
                <w:szCs w:val="21"/>
                <w:lang w:val="lt-LT"/>
              </w:rPr>
              <w:t>(žiūrėti pagal faktą).</w:t>
            </w:r>
          </w:p>
          <w:p w14:paraId="6700EA76" w14:textId="0083A146" w:rsidR="001948B2" w:rsidRPr="00182432" w:rsidRDefault="005D6C7F" w:rsidP="002643CE">
            <w:pPr>
              <w:pStyle w:val="ListParagraph"/>
              <w:numPr>
                <w:ilvl w:val="0"/>
                <w:numId w:val="49"/>
              </w:numPr>
              <w:rPr>
                <w:rFonts w:ascii="Arial" w:hAnsi="Arial" w:cs="Arial"/>
                <w:color w:val="auto"/>
                <w:sz w:val="21"/>
                <w:szCs w:val="21"/>
                <w:lang w:val="lt-LT"/>
              </w:rPr>
            </w:pPr>
            <w:r w:rsidRPr="00182432">
              <w:rPr>
                <w:rFonts w:ascii="Arial" w:hAnsi="Arial" w:cs="Arial"/>
                <w:color w:val="auto"/>
                <w:sz w:val="21"/>
                <w:szCs w:val="21"/>
                <w:lang w:val="lt-LT"/>
              </w:rPr>
              <w:t xml:space="preserve">Stalo </w:t>
            </w:r>
            <w:proofErr w:type="spellStart"/>
            <w:r w:rsidRPr="00182432">
              <w:rPr>
                <w:rFonts w:ascii="Arial" w:hAnsi="Arial" w:cs="Arial"/>
                <w:color w:val="auto"/>
                <w:sz w:val="21"/>
                <w:szCs w:val="21"/>
                <w:lang w:val="lt-LT"/>
              </w:rPr>
              <w:t>bortelis</w:t>
            </w:r>
            <w:proofErr w:type="spellEnd"/>
            <w:r w:rsidRPr="00182432">
              <w:rPr>
                <w:rFonts w:ascii="Arial" w:hAnsi="Arial" w:cs="Arial"/>
                <w:color w:val="auto"/>
                <w:sz w:val="21"/>
                <w:szCs w:val="21"/>
                <w:lang w:val="lt-LT"/>
              </w:rPr>
              <w:t xml:space="preserve"> gaminamas iš tokios pat medžiagos ir spalvos kaip stalo stalviršis.</w:t>
            </w:r>
          </w:p>
          <w:p w14:paraId="78FE96CD" w14:textId="77777777" w:rsidR="001948B2" w:rsidRPr="00182432" w:rsidRDefault="001948B2" w:rsidP="002643CE">
            <w:pPr>
              <w:jc w:val="both"/>
              <w:rPr>
                <w:rFonts w:ascii="Arial" w:hAnsi="Arial" w:cs="Arial"/>
                <w:color w:val="auto"/>
                <w:sz w:val="21"/>
                <w:szCs w:val="21"/>
                <w:lang w:val="lt-LT"/>
              </w:rPr>
            </w:pPr>
          </w:p>
        </w:tc>
        <w:tc>
          <w:tcPr>
            <w:tcW w:w="3402" w:type="dxa"/>
          </w:tcPr>
          <w:p w14:paraId="27B9C80D" w14:textId="1BCFEBAC" w:rsidR="001948B2" w:rsidRPr="00182432" w:rsidRDefault="00BD7E01"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9F745E3" wp14:editId="0738A302">
                  <wp:extent cx="1495425" cy="1451973"/>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97131" cy="1453629"/>
                          </a:xfrm>
                          <a:prstGeom prst="rect">
                            <a:avLst/>
                          </a:prstGeom>
                          <a:noFill/>
                        </pic:spPr>
                      </pic:pic>
                    </a:graphicData>
                  </a:graphic>
                </wp:inline>
              </w:drawing>
            </w:r>
          </w:p>
          <w:p w14:paraId="1290D465" w14:textId="77777777" w:rsidR="00707ED3" w:rsidRPr="00182432" w:rsidRDefault="00707ED3" w:rsidP="002643CE">
            <w:pPr>
              <w:rPr>
                <w:rFonts w:ascii="Arial" w:hAnsi="Arial" w:cs="Arial"/>
                <w:color w:val="auto"/>
                <w:sz w:val="20"/>
                <w:szCs w:val="20"/>
                <w:lang w:val="lt-LT"/>
              </w:rPr>
            </w:pPr>
          </w:p>
          <w:p w14:paraId="31AFBCBD" w14:textId="77777777" w:rsidR="00BD7E01" w:rsidRPr="00182432" w:rsidRDefault="00BD7E01" w:rsidP="002643CE">
            <w:pPr>
              <w:rPr>
                <w:rFonts w:ascii="Arial" w:hAnsi="Arial" w:cs="Arial"/>
                <w:color w:val="auto"/>
                <w:sz w:val="20"/>
                <w:szCs w:val="20"/>
                <w:lang w:val="lt-LT"/>
              </w:rPr>
            </w:pPr>
          </w:p>
          <w:p w14:paraId="17E29504" w14:textId="482F6CFB" w:rsidR="00BD7E01" w:rsidRPr="00182432" w:rsidRDefault="00BD7E01"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1BE1B8E3" wp14:editId="27F46464">
                  <wp:extent cx="1560195" cy="809709"/>
                  <wp:effectExtent l="0" t="0" r="1905" b="952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66495" cy="812978"/>
                          </a:xfrm>
                          <a:prstGeom prst="rect">
                            <a:avLst/>
                          </a:prstGeom>
                          <a:noFill/>
                        </pic:spPr>
                      </pic:pic>
                    </a:graphicData>
                  </a:graphic>
                </wp:inline>
              </w:drawing>
            </w:r>
          </w:p>
          <w:p w14:paraId="46721BD8" w14:textId="77777777" w:rsidR="00BD7E01" w:rsidRPr="00182432" w:rsidRDefault="00BD7E01" w:rsidP="002643CE">
            <w:pPr>
              <w:rPr>
                <w:rFonts w:ascii="Arial" w:hAnsi="Arial" w:cs="Arial"/>
                <w:color w:val="auto"/>
                <w:sz w:val="20"/>
                <w:szCs w:val="20"/>
                <w:lang w:val="lt-LT"/>
              </w:rPr>
            </w:pPr>
          </w:p>
          <w:p w14:paraId="22A3098F"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3B26F7D"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59EC3AB8" w14:textId="65BC0B12"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62FE7A20" w14:textId="77777777" w:rsidTr="43DE9F2C">
        <w:tc>
          <w:tcPr>
            <w:tcW w:w="567" w:type="dxa"/>
          </w:tcPr>
          <w:p w14:paraId="439969AC" w14:textId="66FCA4BC" w:rsidR="00BD7E01"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20</w:t>
            </w:r>
            <w:r w:rsidR="00927E0B" w:rsidRPr="00182432">
              <w:rPr>
                <w:rFonts w:ascii="Arial" w:hAnsi="Arial" w:cs="Arial"/>
                <w:b/>
                <w:bCs/>
                <w:color w:val="auto"/>
                <w:sz w:val="21"/>
                <w:szCs w:val="21"/>
                <w:lang w:val="lt-LT"/>
              </w:rPr>
              <w:t>.</w:t>
            </w:r>
          </w:p>
        </w:tc>
        <w:tc>
          <w:tcPr>
            <w:tcW w:w="1843" w:type="dxa"/>
          </w:tcPr>
          <w:p w14:paraId="5703EF60" w14:textId="1741F8FC" w:rsidR="00BD7E01" w:rsidRPr="00182432" w:rsidRDefault="00BD7E01"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w:t>
            </w:r>
          </w:p>
          <w:p w14:paraId="4D032C1D" w14:textId="77777777" w:rsidR="00BD7E01" w:rsidRPr="00182432" w:rsidRDefault="00BD7E01" w:rsidP="002643CE">
            <w:pPr>
              <w:jc w:val="both"/>
              <w:rPr>
                <w:rFonts w:ascii="Arial" w:hAnsi="Arial" w:cs="Arial"/>
                <w:b/>
                <w:bCs/>
                <w:color w:val="auto"/>
                <w:sz w:val="21"/>
                <w:szCs w:val="21"/>
                <w:lang w:val="lt-LT"/>
              </w:rPr>
            </w:pPr>
          </w:p>
          <w:p w14:paraId="0DC02024" w14:textId="53B1B77F" w:rsidR="00BD7E01" w:rsidRPr="00182432" w:rsidRDefault="00BD7E01"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BST01</w:t>
            </w:r>
            <w:r w:rsidR="00A668EF" w:rsidRPr="00182432">
              <w:rPr>
                <w:rFonts w:ascii="Arial" w:hAnsi="Arial" w:cs="Arial"/>
                <w:b/>
                <w:bCs/>
                <w:color w:val="auto"/>
                <w:sz w:val="21"/>
                <w:szCs w:val="21"/>
                <w:lang w:val="lt-LT"/>
              </w:rPr>
              <w:t>.</w:t>
            </w:r>
            <w:r w:rsidRPr="00182432">
              <w:rPr>
                <w:rFonts w:ascii="Arial" w:hAnsi="Arial" w:cs="Arial"/>
                <w:b/>
                <w:bCs/>
                <w:color w:val="auto"/>
                <w:sz w:val="21"/>
                <w:szCs w:val="21"/>
                <w:lang w:val="lt-LT"/>
              </w:rPr>
              <w:t>3</w:t>
            </w:r>
          </w:p>
          <w:p w14:paraId="6F77C9D1" w14:textId="77777777" w:rsidR="00BD7E01" w:rsidRPr="00182432" w:rsidRDefault="00BD7E01" w:rsidP="002643CE">
            <w:pPr>
              <w:jc w:val="both"/>
              <w:rPr>
                <w:rFonts w:ascii="Arial" w:hAnsi="Arial" w:cs="Arial"/>
                <w:b/>
                <w:bCs/>
                <w:color w:val="auto"/>
                <w:sz w:val="21"/>
                <w:szCs w:val="21"/>
                <w:lang w:val="lt-LT"/>
              </w:rPr>
            </w:pPr>
          </w:p>
        </w:tc>
        <w:tc>
          <w:tcPr>
            <w:tcW w:w="8221" w:type="dxa"/>
          </w:tcPr>
          <w:p w14:paraId="60778F7D" w14:textId="660E7E22"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9E2106" w:rsidRPr="00182432">
              <w:rPr>
                <w:rFonts w:ascii="Arial" w:hAnsi="Arial" w:cs="Arial"/>
                <w:color w:val="auto"/>
                <w:sz w:val="21"/>
                <w:szCs w:val="21"/>
                <w:lang w:val="lt-LT"/>
              </w:rPr>
              <w:t>Matmenų galima paklaida po pastato rangos darbų +-100mm</w:t>
            </w:r>
          </w:p>
          <w:p w14:paraId="5BD491C1" w14:textId="164F8876"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6092BA5B" w14:textId="093828E8" w:rsidR="00726C8A" w:rsidRPr="00182432" w:rsidRDefault="00E83430" w:rsidP="002643CE">
            <w:pPr>
              <w:pStyle w:val="ListParagraph"/>
              <w:numPr>
                <w:ilvl w:val="0"/>
                <w:numId w:val="50"/>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4D480AE0" w14:textId="51383304"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5FD614B5" w14:textId="77777777"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32E53BB9" w14:textId="6DE99C32"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 xml:space="preserve">Rėmas į stalviršį tvirtinamas tik per metalines įvores. </w:t>
            </w:r>
          </w:p>
          <w:p w14:paraId="1F30E520" w14:textId="6C752222"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 xml:space="preserve">Į rėmą tvirtinamos kojos turi būti pagamintos iš 30x30mm storio metalinio vamzdžio, dažyto milteliniu būdu juoda spalva, suvirinto į rėminę konstrukciją, kuri sudaro apverstą U formą. </w:t>
            </w:r>
          </w:p>
          <w:p w14:paraId="31D2C9F4" w14:textId="77777777"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7E9A5A7F" w14:textId="5EE0EA0B"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kas ~1200mm </w:t>
            </w:r>
            <w:r w:rsidR="009B3B2B" w:rsidRPr="00182432">
              <w:rPr>
                <w:rFonts w:ascii="Arial" w:hAnsi="Arial" w:cs="Arial"/>
                <w:color w:val="auto"/>
                <w:sz w:val="21"/>
                <w:szCs w:val="21"/>
                <w:lang w:val="lt-LT"/>
              </w:rPr>
              <w:t>(žiūrėti pagal faktą)</w:t>
            </w:r>
            <w:r w:rsidRPr="00182432">
              <w:rPr>
                <w:rFonts w:ascii="Arial" w:hAnsi="Arial" w:cs="Arial"/>
                <w:color w:val="auto"/>
                <w:sz w:val="21"/>
                <w:szCs w:val="21"/>
                <w:lang w:val="lt-LT"/>
              </w:rPr>
              <w:t xml:space="preserve"> išfrezuojama anga laidams, į kuria įstatomas D80mm plastikinis žiedas. </w:t>
            </w:r>
          </w:p>
          <w:p w14:paraId="028EB792" w14:textId="77777777"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Stalas gaminamas nuo sienos iki sienos. </w:t>
            </w:r>
          </w:p>
          <w:p w14:paraId="38251237" w14:textId="5895F8ED" w:rsidR="00BD7E01" w:rsidRPr="00182432" w:rsidRDefault="00BD7E01" w:rsidP="002643CE">
            <w:pPr>
              <w:pStyle w:val="ListParagraph"/>
              <w:numPr>
                <w:ilvl w:val="0"/>
                <w:numId w:val="50"/>
              </w:numPr>
              <w:jc w:val="both"/>
              <w:rPr>
                <w:rFonts w:ascii="Arial" w:hAnsi="Arial" w:cs="Arial"/>
                <w:color w:val="auto"/>
                <w:sz w:val="21"/>
                <w:szCs w:val="21"/>
                <w:lang w:val="lt-LT"/>
              </w:rPr>
            </w:pPr>
            <w:r w:rsidRPr="00182432">
              <w:rPr>
                <w:rFonts w:ascii="Arial" w:hAnsi="Arial" w:cs="Arial"/>
                <w:color w:val="auto"/>
                <w:sz w:val="21"/>
                <w:szCs w:val="21"/>
                <w:lang w:val="lt-LT"/>
              </w:rPr>
              <w:t>Įvedama centrinė koja su rėmu kas ~1200mm</w:t>
            </w:r>
            <w:r w:rsidR="003431D4" w:rsidRPr="00182432">
              <w:rPr>
                <w:rFonts w:ascii="Arial" w:hAnsi="Arial" w:cs="Arial"/>
                <w:color w:val="auto"/>
                <w:sz w:val="21"/>
                <w:szCs w:val="21"/>
                <w:lang w:val="lt-LT"/>
              </w:rPr>
              <w:t xml:space="preserve"> (žiūrėti pagal faktą).</w:t>
            </w:r>
          </w:p>
          <w:p w14:paraId="61864B10" w14:textId="63DA47E1" w:rsidR="00BD7E01" w:rsidRPr="00182432" w:rsidRDefault="00BD7E01" w:rsidP="002643CE">
            <w:pPr>
              <w:pStyle w:val="ListParagraph"/>
              <w:numPr>
                <w:ilvl w:val="0"/>
                <w:numId w:val="50"/>
              </w:numPr>
              <w:jc w:val="both"/>
              <w:rPr>
                <w:rFonts w:ascii="Arial" w:hAnsi="Arial" w:cs="Arial"/>
                <w:color w:val="auto"/>
                <w:sz w:val="21"/>
                <w:szCs w:val="21"/>
                <w:lang w:val="lt-LT"/>
              </w:rPr>
            </w:pPr>
            <w:proofErr w:type="spellStart"/>
            <w:r w:rsidRPr="00182432">
              <w:rPr>
                <w:rFonts w:ascii="Arial" w:hAnsi="Arial" w:cs="Arial"/>
                <w:color w:val="auto"/>
                <w:sz w:val="21"/>
                <w:szCs w:val="21"/>
                <w:lang w:val="lt-LT"/>
              </w:rPr>
              <w:t>Bortelis</w:t>
            </w:r>
            <w:proofErr w:type="spellEnd"/>
            <w:r w:rsidRPr="00182432">
              <w:rPr>
                <w:rFonts w:ascii="Arial" w:hAnsi="Arial" w:cs="Arial"/>
                <w:color w:val="auto"/>
                <w:sz w:val="21"/>
                <w:szCs w:val="21"/>
                <w:lang w:val="lt-LT"/>
              </w:rPr>
              <w:t xml:space="preserve"> - laminuota medžio drožlių plokštė (LMDP).</w:t>
            </w:r>
          </w:p>
        </w:tc>
        <w:tc>
          <w:tcPr>
            <w:tcW w:w="3402" w:type="dxa"/>
          </w:tcPr>
          <w:p w14:paraId="075853BE" w14:textId="77777777" w:rsidR="00BD7E01" w:rsidRPr="00182432" w:rsidRDefault="00BD7E01"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700B383C" wp14:editId="55F3757D">
                  <wp:extent cx="1159510" cy="1125818"/>
                  <wp:effectExtent l="0" t="0" r="254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61559" cy="1127807"/>
                          </a:xfrm>
                          <a:prstGeom prst="rect">
                            <a:avLst/>
                          </a:prstGeom>
                          <a:noFill/>
                        </pic:spPr>
                      </pic:pic>
                    </a:graphicData>
                  </a:graphic>
                </wp:inline>
              </w:drawing>
            </w:r>
          </w:p>
          <w:p w14:paraId="7E56AEFC" w14:textId="77777777" w:rsidR="00BD7E01" w:rsidRPr="00182432" w:rsidRDefault="00BD7E01" w:rsidP="002643CE">
            <w:pPr>
              <w:rPr>
                <w:rFonts w:ascii="Arial" w:hAnsi="Arial" w:cs="Arial"/>
                <w:noProof/>
                <w:color w:val="auto"/>
                <w:sz w:val="20"/>
                <w:szCs w:val="20"/>
                <w:lang w:val="lt-LT"/>
              </w:rPr>
            </w:pPr>
          </w:p>
          <w:p w14:paraId="0DB954CF" w14:textId="77777777" w:rsidR="00BD7E01" w:rsidRPr="00182432" w:rsidRDefault="00BD7E01"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77E7305" wp14:editId="4563C7A0">
                  <wp:extent cx="1228725" cy="637683"/>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30961" cy="638843"/>
                          </a:xfrm>
                          <a:prstGeom prst="rect">
                            <a:avLst/>
                          </a:prstGeom>
                          <a:noFill/>
                        </pic:spPr>
                      </pic:pic>
                    </a:graphicData>
                  </a:graphic>
                </wp:inline>
              </w:drawing>
            </w:r>
          </w:p>
          <w:p w14:paraId="3FCDC8C4" w14:textId="77777777" w:rsidR="00707ED3" w:rsidRPr="00182432" w:rsidRDefault="00707ED3" w:rsidP="002643CE">
            <w:pPr>
              <w:rPr>
                <w:rFonts w:ascii="Arial" w:hAnsi="Arial" w:cs="Arial"/>
                <w:noProof/>
                <w:color w:val="auto"/>
                <w:sz w:val="20"/>
                <w:szCs w:val="20"/>
                <w:lang w:val="lt-LT"/>
              </w:rPr>
            </w:pPr>
          </w:p>
          <w:p w14:paraId="549BDF2B"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7ACD57E6"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Priedas Nr. 2. Patalpų planai (atskiras PDF failas).</w:t>
            </w:r>
          </w:p>
          <w:p w14:paraId="32B2063F"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7FA93A1" w14:textId="19F7503C" w:rsidR="00707ED3" w:rsidRPr="00182432" w:rsidRDefault="00707ED3" w:rsidP="002643CE">
            <w:pPr>
              <w:rPr>
                <w:rFonts w:ascii="Arial" w:hAnsi="Arial" w:cs="Arial"/>
                <w:color w:val="auto"/>
                <w:sz w:val="20"/>
                <w:szCs w:val="20"/>
                <w:lang w:val="lt-LT"/>
              </w:rPr>
            </w:pPr>
          </w:p>
        </w:tc>
      </w:tr>
      <w:tr w:rsidR="00182432" w:rsidRPr="006A5D93" w14:paraId="4CB38ED4" w14:textId="77777777" w:rsidTr="43DE9F2C">
        <w:tc>
          <w:tcPr>
            <w:tcW w:w="567" w:type="dxa"/>
          </w:tcPr>
          <w:p w14:paraId="44FAF306" w14:textId="1E5F9A5C" w:rsidR="00A65AC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21</w:t>
            </w:r>
            <w:r w:rsidR="00927E0B" w:rsidRPr="00182432">
              <w:rPr>
                <w:rFonts w:ascii="Arial" w:hAnsi="Arial" w:cs="Arial"/>
                <w:b/>
                <w:bCs/>
                <w:color w:val="auto"/>
                <w:sz w:val="21"/>
                <w:szCs w:val="21"/>
                <w:lang w:val="lt-LT"/>
              </w:rPr>
              <w:t>.</w:t>
            </w:r>
          </w:p>
        </w:tc>
        <w:tc>
          <w:tcPr>
            <w:tcW w:w="1843" w:type="dxa"/>
          </w:tcPr>
          <w:p w14:paraId="09DEB0B9" w14:textId="79D3C0A2" w:rsidR="00A65AC4" w:rsidRPr="00182432" w:rsidRDefault="00A65AC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w:t>
            </w:r>
          </w:p>
          <w:p w14:paraId="3F2E66CC" w14:textId="77777777" w:rsidR="00A65AC4" w:rsidRPr="00182432" w:rsidRDefault="00A65AC4" w:rsidP="002643CE">
            <w:pPr>
              <w:jc w:val="both"/>
              <w:rPr>
                <w:rFonts w:ascii="Arial" w:hAnsi="Arial" w:cs="Arial"/>
                <w:b/>
                <w:bCs/>
                <w:color w:val="auto"/>
                <w:sz w:val="21"/>
                <w:szCs w:val="21"/>
                <w:lang w:val="lt-LT"/>
              </w:rPr>
            </w:pPr>
          </w:p>
          <w:p w14:paraId="722A85C9" w14:textId="0839E2DD" w:rsidR="00A65AC4" w:rsidRPr="00182432" w:rsidRDefault="00A65AC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BST02</w:t>
            </w:r>
            <w:r w:rsidR="00A668EF" w:rsidRPr="00182432">
              <w:rPr>
                <w:rFonts w:ascii="Arial" w:hAnsi="Arial" w:cs="Arial"/>
                <w:b/>
                <w:bCs/>
                <w:color w:val="auto"/>
                <w:sz w:val="21"/>
                <w:szCs w:val="21"/>
                <w:lang w:val="lt-LT"/>
              </w:rPr>
              <w:t>.</w:t>
            </w:r>
            <w:r w:rsidRPr="00182432">
              <w:rPr>
                <w:rFonts w:ascii="Arial" w:hAnsi="Arial" w:cs="Arial"/>
                <w:b/>
                <w:bCs/>
                <w:color w:val="auto"/>
                <w:sz w:val="21"/>
                <w:szCs w:val="21"/>
                <w:lang w:val="lt-LT"/>
              </w:rPr>
              <w:t>1</w:t>
            </w:r>
          </w:p>
          <w:p w14:paraId="6A4A0FEF" w14:textId="77777777" w:rsidR="00A65AC4" w:rsidRPr="00182432" w:rsidRDefault="00A65AC4" w:rsidP="002643CE">
            <w:pPr>
              <w:jc w:val="both"/>
              <w:rPr>
                <w:rFonts w:ascii="Arial" w:hAnsi="Arial" w:cs="Arial"/>
                <w:b/>
                <w:bCs/>
                <w:color w:val="auto"/>
                <w:sz w:val="21"/>
                <w:szCs w:val="21"/>
                <w:lang w:val="lt-LT"/>
              </w:rPr>
            </w:pPr>
          </w:p>
        </w:tc>
        <w:tc>
          <w:tcPr>
            <w:tcW w:w="8221" w:type="dxa"/>
          </w:tcPr>
          <w:p w14:paraId="4F156BB1" w14:textId="63F22EB8"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w:t>
            </w:r>
            <w:r w:rsidR="00BB4B64" w:rsidRPr="00182432">
              <w:rPr>
                <w:rFonts w:ascii="Arial" w:hAnsi="Arial" w:cs="Arial"/>
                <w:color w:val="auto"/>
                <w:sz w:val="21"/>
                <w:szCs w:val="21"/>
                <w:lang w:val="lt-LT"/>
              </w:rPr>
              <w:t>V</w:t>
            </w:r>
            <w:r w:rsidRPr="00182432">
              <w:rPr>
                <w:rFonts w:ascii="Arial" w:hAnsi="Arial" w:cs="Arial"/>
                <w:color w:val="auto"/>
                <w:sz w:val="21"/>
                <w:szCs w:val="21"/>
                <w:lang w:val="lt-LT"/>
              </w:rPr>
              <w:t xml:space="preserve">adovautis brėžinyje nurodytais matmenimis Priedas Nr. 3 </w:t>
            </w:r>
            <w:r w:rsidR="009E2106" w:rsidRPr="00182432">
              <w:rPr>
                <w:rFonts w:ascii="Arial" w:hAnsi="Arial" w:cs="Arial"/>
                <w:color w:val="auto"/>
                <w:sz w:val="21"/>
                <w:szCs w:val="21"/>
                <w:lang w:val="lt-LT"/>
              </w:rPr>
              <w:t>Matmenų galima paklaida po pastato rangos darbų +-100mm</w:t>
            </w:r>
          </w:p>
          <w:p w14:paraId="0E19B220" w14:textId="0432DA3B"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707A81FB" w14:textId="13568D36" w:rsidR="00726C8A" w:rsidRPr="00182432" w:rsidRDefault="00E83430" w:rsidP="002643CE">
            <w:pPr>
              <w:pStyle w:val="ListParagraph"/>
              <w:numPr>
                <w:ilvl w:val="0"/>
                <w:numId w:val="51"/>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4C21F9DC" w14:textId="740A05AE"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4E7B44D0" w14:textId="77777777"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6A0BBBDF" w14:textId="77777777"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 xml:space="preserve"> Rėmas į stalviršį tvirtinamas tik per metalines įvores. </w:t>
            </w:r>
          </w:p>
          <w:p w14:paraId="5F3351D2" w14:textId="64AB5B79"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 xml:space="preserve">Į rėmą tvirtinamos kojos turi būti pagamintos iš 30x30mm storio metalinio vamzdžio, dažyto milteliniu būdu juoda spalva, suvirinto į rėminę konstrukciją, kuri sudaro apverstą U formą. </w:t>
            </w:r>
          </w:p>
          <w:p w14:paraId="4ED6D023" w14:textId="77777777"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21FBA94E" w14:textId="1E954F7A"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kas ~1200mm </w:t>
            </w:r>
            <w:r w:rsidR="009B3B2B" w:rsidRPr="00182432">
              <w:rPr>
                <w:rFonts w:ascii="Arial" w:hAnsi="Arial" w:cs="Arial"/>
                <w:color w:val="auto"/>
                <w:sz w:val="21"/>
                <w:szCs w:val="21"/>
                <w:lang w:val="lt-LT"/>
              </w:rPr>
              <w:t>(žiūrėti pagal faktą)</w:t>
            </w:r>
            <w:r w:rsidRPr="00182432">
              <w:rPr>
                <w:rFonts w:ascii="Arial" w:hAnsi="Arial" w:cs="Arial"/>
                <w:color w:val="auto"/>
                <w:sz w:val="21"/>
                <w:szCs w:val="21"/>
                <w:lang w:val="lt-LT"/>
              </w:rPr>
              <w:t xml:space="preserve"> išfrezuojama anga laidams, į kuria įstatomas D80mm plastikinis žiedas. </w:t>
            </w:r>
          </w:p>
          <w:p w14:paraId="4E9ADFF7" w14:textId="77777777"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Stalas gaminamas nuo sienos iki sienos. </w:t>
            </w:r>
          </w:p>
          <w:p w14:paraId="36522D19" w14:textId="7770E978" w:rsidR="00A65AC4" w:rsidRPr="00182432" w:rsidRDefault="00A65AC4" w:rsidP="002643CE">
            <w:pPr>
              <w:pStyle w:val="ListParagraph"/>
              <w:numPr>
                <w:ilvl w:val="0"/>
                <w:numId w:val="51"/>
              </w:numPr>
              <w:jc w:val="both"/>
              <w:rPr>
                <w:rFonts w:ascii="Arial" w:hAnsi="Arial" w:cs="Arial"/>
                <w:color w:val="auto"/>
                <w:sz w:val="21"/>
                <w:szCs w:val="21"/>
                <w:lang w:val="lt-LT"/>
              </w:rPr>
            </w:pPr>
            <w:r w:rsidRPr="00182432">
              <w:rPr>
                <w:rFonts w:ascii="Arial" w:hAnsi="Arial" w:cs="Arial"/>
                <w:color w:val="auto"/>
                <w:sz w:val="21"/>
                <w:szCs w:val="21"/>
                <w:lang w:val="lt-LT"/>
              </w:rPr>
              <w:t xml:space="preserve">Įvedama centrinė koja su rėmu kas ~1200mm </w:t>
            </w:r>
            <w:r w:rsidR="003431D4" w:rsidRPr="00182432">
              <w:rPr>
                <w:rFonts w:ascii="Arial" w:hAnsi="Arial" w:cs="Arial"/>
                <w:color w:val="auto"/>
                <w:sz w:val="21"/>
                <w:szCs w:val="21"/>
                <w:lang w:val="lt-LT"/>
              </w:rPr>
              <w:t>(žiūrėti pagal faktą).</w:t>
            </w:r>
          </w:p>
        </w:tc>
        <w:tc>
          <w:tcPr>
            <w:tcW w:w="3402" w:type="dxa"/>
          </w:tcPr>
          <w:p w14:paraId="125D687A" w14:textId="77777777" w:rsidR="00A65AC4" w:rsidRPr="00182432" w:rsidRDefault="00024D48"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2DBE5C91" wp14:editId="0F8C18FC">
                  <wp:extent cx="1445895" cy="967731"/>
                  <wp:effectExtent l="0" t="0" r="1905" b="444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67109" cy="981929"/>
                          </a:xfrm>
                          <a:prstGeom prst="rect">
                            <a:avLst/>
                          </a:prstGeom>
                          <a:noFill/>
                        </pic:spPr>
                      </pic:pic>
                    </a:graphicData>
                  </a:graphic>
                </wp:inline>
              </w:drawing>
            </w:r>
          </w:p>
          <w:p w14:paraId="061B2E50" w14:textId="77777777" w:rsidR="00024D48" w:rsidRPr="00182432" w:rsidRDefault="00024D48" w:rsidP="002643CE">
            <w:pPr>
              <w:rPr>
                <w:rFonts w:ascii="Arial" w:hAnsi="Arial" w:cs="Arial"/>
                <w:noProof/>
                <w:color w:val="auto"/>
                <w:sz w:val="20"/>
                <w:szCs w:val="20"/>
                <w:lang w:val="lt-LT"/>
              </w:rPr>
            </w:pPr>
          </w:p>
          <w:p w14:paraId="4F942DB1"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2A9C61B"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621B560"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0998F9CB" w14:textId="1A9379AB" w:rsidR="00024D48" w:rsidRPr="00182432" w:rsidRDefault="00024D48" w:rsidP="002643CE">
            <w:pPr>
              <w:rPr>
                <w:rFonts w:ascii="Arial" w:hAnsi="Arial" w:cs="Arial"/>
                <w:color w:val="auto"/>
                <w:sz w:val="20"/>
                <w:szCs w:val="20"/>
                <w:lang w:val="lt-LT"/>
              </w:rPr>
            </w:pPr>
          </w:p>
        </w:tc>
      </w:tr>
      <w:tr w:rsidR="00182432" w:rsidRPr="006A5D93" w14:paraId="1B713883" w14:textId="77777777" w:rsidTr="43DE9F2C">
        <w:tc>
          <w:tcPr>
            <w:tcW w:w="567" w:type="dxa"/>
          </w:tcPr>
          <w:p w14:paraId="1F7B29B1" w14:textId="64057EAA" w:rsidR="00A65AC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22</w:t>
            </w:r>
            <w:r w:rsidR="00927E0B" w:rsidRPr="00182432">
              <w:rPr>
                <w:rFonts w:ascii="Arial" w:hAnsi="Arial" w:cs="Arial"/>
                <w:b/>
                <w:bCs/>
                <w:color w:val="auto"/>
                <w:sz w:val="21"/>
                <w:szCs w:val="21"/>
                <w:lang w:val="lt-LT"/>
              </w:rPr>
              <w:t>.</w:t>
            </w:r>
          </w:p>
        </w:tc>
        <w:tc>
          <w:tcPr>
            <w:tcW w:w="1843" w:type="dxa"/>
          </w:tcPr>
          <w:p w14:paraId="03378F64" w14:textId="394876BD" w:rsidR="00A65AC4" w:rsidRPr="00182432" w:rsidRDefault="00A65AC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w:t>
            </w:r>
          </w:p>
          <w:p w14:paraId="05849A31" w14:textId="77777777" w:rsidR="00A65AC4" w:rsidRPr="00182432" w:rsidRDefault="00A65AC4" w:rsidP="002643CE">
            <w:pPr>
              <w:jc w:val="both"/>
              <w:rPr>
                <w:rFonts w:ascii="Arial" w:hAnsi="Arial" w:cs="Arial"/>
                <w:b/>
                <w:bCs/>
                <w:color w:val="auto"/>
                <w:sz w:val="21"/>
                <w:szCs w:val="21"/>
                <w:lang w:val="lt-LT"/>
              </w:rPr>
            </w:pPr>
          </w:p>
          <w:p w14:paraId="4B1BF962" w14:textId="333A1A39" w:rsidR="00A65AC4" w:rsidRPr="00182432" w:rsidRDefault="00A65AC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BST02</w:t>
            </w:r>
            <w:r w:rsidR="00A668EF" w:rsidRPr="00182432">
              <w:rPr>
                <w:rFonts w:ascii="Arial" w:hAnsi="Arial" w:cs="Arial"/>
                <w:b/>
                <w:bCs/>
                <w:color w:val="auto"/>
                <w:sz w:val="21"/>
                <w:szCs w:val="21"/>
                <w:lang w:val="lt-LT"/>
              </w:rPr>
              <w:t>.</w:t>
            </w:r>
            <w:r w:rsidRPr="00182432">
              <w:rPr>
                <w:rFonts w:ascii="Arial" w:hAnsi="Arial" w:cs="Arial"/>
                <w:b/>
                <w:bCs/>
                <w:color w:val="auto"/>
                <w:sz w:val="21"/>
                <w:szCs w:val="21"/>
                <w:lang w:val="lt-LT"/>
              </w:rPr>
              <w:t>02</w:t>
            </w:r>
          </w:p>
          <w:p w14:paraId="52FB3A80" w14:textId="77777777" w:rsidR="00A65AC4" w:rsidRPr="00182432" w:rsidRDefault="00A65AC4" w:rsidP="002643CE">
            <w:pPr>
              <w:jc w:val="both"/>
              <w:rPr>
                <w:rFonts w:ascii="Arial" w:hAnsi="Arial" w:cs="Arial"/>
                <w:b/>
                <w:bCs/>
                <w:color w:val="auto"/>
                <w:sz w:val="21"/>
                <w:szCs w:val="21"/>
                <w:lang w:val="lt-LT"/>
              </w:rPr>
            </w:pPr>
          </w:p>
        </w:tc>
        <w:tc>
          <w:tcPr>
            <w:tcW w:w="8221" w:type="dxa"/>
          </w:tcPr>
          <w:p w14:paraId="6A614E16" w14:textId="56D62531"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9E2106" w:rsidRPr="00182432">
              <w:rPr>
                <w:rFonts w:ascii="Arial" w:hAnsi="Arial" w:cs="Arial"/>
                <w:color w:val="auto"/>
                <w:sz w:val="21"/>
                <w:szCs w:val="21"/>
                <w:lang w:val="lt-LT"/>
              </w:rPr>
              <w:t>Matmenų galima paklaida po pastato rangos darbų +-100mm</w:t>
            </w:r>
          </w:p>
          <w:p w14:paraId="07255F09" w14:textId="6DD937ED"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73170216" w14:textId="520424EA" w:rsidR="00726C8A" w:rsidRPr="00182432" w:rsidRDefault="00E83430" w:rsidP="002643CE">
            <w:pPr>
              <w:pStyle w:val="ListParagraph"/>
              <w:numPr>
                <w:ilvl w:val="0"/>
                <w:numId w:val="52"/>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 xml:space="preserve">(sutarties vykdymo metu  tiekėjas turės pateikti siūlomų LMDP plokščių pavyzdžius: </w:t>
            </w:r>
            <w:r w:rsidR="00726C8A" w:rsidRPr="00182432">
              <w:rPr>
                <w:rFonts w:ascii="Arial" w:hAnsi="Arial" w:cs="Arial"/>
                <w:i/>
                <w:iCs/>
                <w:color w:val="auto"/>
                <w:sz w:val="21"/>
                <w:szCs w:val="21"/>
                <w:lang w:val="lt-LT"/>
              </w:rPr>
              <w:lastRenderedPageBreak/>
              <w:t>nuotraukas ir/ar nukreipimą į tiekėjo/gamintojo internetiniame puslapyje esantį spalvų katalogą).</w:t>
            </w:r>
          </w:p>
          <w:p w14:paraId="0FB95A71" w14:textId="2BB2C38C"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3E0B342A" w14:textId="77777777"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5B2A3103" w14:textId="77777777"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Rėmas į stalviršį tvirtinamas tik per metalines įvores.</w:t>
            </w:r>
          </w:p>
          <w:p w14:paraId="162B9731" w14:textId="1CE12B2B"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 xml:space="preserve">Į rėmą tvirtinamos kojos turi būti pagamintos iš 30x30mm storio metalinio vamzdžio, dažyto milteliniu būdu juoda spalva, suvirinto į rėminę konstrukciją, kuri sudaro apverstą U formą. </w:t>
            </w:r>
          </w:p>
          <w:p w14:paraId="46BC7063" w14:textId="77777777"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12A72445" w14:textId="77777777"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kas ~1200mm  išfrezuojama anga laidams, į kuria įstatomas D80mm plastikinis žiedas. Stalas gaminamas nuo sienos iki sienos. </w:t>
            </w:r>
          </w:p>
          <w:p w14:paraId="622A0BA2" w14:textId="77777777" w:rsidR="00A65AC4" w:rsidRPr="00182432" w:rsidRDefault="00A65AC4" w:rsidP="002643CE">
            <w:pPr>
              <w:pStyle w:val="ListParagraph"/>
              <w:numPr>
                <w:ilvl w:val="0"/>
                <w:numId w:val="52"/>
              </w:numPr>
              <w:jc w:val="both"/>
              <w:rPr>
                <w:rFonts w:ascii="Arial" w:hAnsi="Arial" w:cs="Arial"/>
                <w:color w:val="auto"/>
                <w:sz w:val="21"/>
                <w:szCs w:val="21"/>
                <w:lang w:val="lt-LT"/>
              </w:rPr>
            </w:pPr>
            <w:r w:rsidRPr="00182432">
              <w:rPr>
                <w:rFonts w:ascii="Arial" w:hAnsi="Arial" w:cs="Arial"/>
                <w:color w:val="auto"/>
                <w:sz w:val="21"/>
                <w:szCs w:val="21"/>
                <w:lang w:val="lt-LT"/>
              </w:rPr>
              <w:t xml:space="preserve">Įvedama centrinė koja su rėmu kas ~1200mm (+-20mm). </w:t>
            </w:r>
          </w:p>
          <w:p w14:paraId="0B001A1E" w14:textId="77777777" w:rsidR="00A65AC4" w:rsidRPr="00182432" w:rsidRDefault="00A65AC4" w:rsidP="002643CE">
            <w:pPr>
              <w:jc w:val="both"/>
              <w:rPr>
                <w:rFonts w:ascii="Arial" w:hAnsi="Arial" w:cs="Arial"/>
                <w:color w:val="auto"/>
                <w:sz w:val="21"/>
                <w:szCs w:val="21"/>
                <w:lang w:val="lt-LT"/>
              </w:rPr>
            </w:pPr>
          </w:p>
        </w:tc>
        <w:tc>
          <w:tcPr>
            <w:tcW w:w="3402" w:type="dxa"/>
          </w:tcPr>
          <w:p w14:paraId="55386B92" w14:textId="77777777" w:rsidR="00A65AC4" w:rsidRPr="00182432" w:rsidRDefault="00024D48"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5C7D29BA" wp14:editId="25F9E863">
                  <wp:extent cx="1525905" cy="1023408"/>
                  <wp:effectExtent l="0" t="0" r="0" b="571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35744" cy="1030007"/>
                          </a:xfrm>
                          <a:prstGeom prst="rect">
                            <a:avLst/>
                          </a:prstGeom>
                          <a:noFill/>
                        </pic:spPr>
                      </pic:pic>
                    </a:graphicData>
                  </a:graphic>
                </wp:inline>
              </w:drawing>
            </w:r>
          </w:p>
          <w:p w14:paraId="02432EF8" w14:textId="77777777" w:rsidR="00707ED3" w:rsidRPr="00182432" w:rsidRDefault="00707ED3" w:rsidP="002643CE">
            <w:pPr>
              <w:rPr>
                <w:rFonts w:ascii="Arial" w:hAnsi="Arial" w:cs="Arial"/>
                <w:noProof/>
                <w:color w:val="auto"/>
                <w:sz w:val="20"/>
                <w:szCs w:val="20"/>
                <w:lang w:val="lt-LT"/>
              </w:rPr>
            </w:pPr>
          </w:p>
          <w:p w14:paraId="666D89AD"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Žiūrėti:</w:t>
            </w:r>
          </w:p>
          <w:p w14:paraId="1347AACA"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F6FB1F1"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1DF6ADAB" w14:textId="70839049" w:rsidR="00707ED3" w:rsidRPr="00182432" w:rsidRDefault="00707ED3" w:rsidP="002643CE">
            <w:pPr>
              <w:rPr>
                <w:rFonts w:ascii="Arial" w:hAnsi="Arial" w:cs="Arial"/>
                <w:color w:val="auto"/>
                <w:sz w:val="20"/>
                <w:szCs w:val="20"/>
                <w:lang w:val="lt-LT"/>
              </w:rPr>
            </w:pPr>
          </w:p>
        </w:tc>
      </w:tr>
      <w:tr w:rsidR="00182432" w:rsidRPr="006A5D93" w14:paraId="026428C7" w14:textId="77777777" w:rsidTr="43DE9F2C">
        <w:tc>
          <w:tcPr>
            <w:tcW w:w="567" w:type="dxa"/>
          </w:tcPr>
          <w:p w14:paraId="6191C6B0" w14:textId="24CCB5D2" w:rsidR="00A33AA0"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23</w:t>
            </w:r>
            <w:r w:rsidR="00927E0B" w:rsidRPr="00182432">
              <w:rPr>
                <w:rFonts w:ascii="Arial" w:hAnsi="Arial" w:cs="Arial"/>
                <w:b/>
                <w:bCs/>
                <w:color w:val="auto"/>
                <w:sz w:val="21"/>
                <w:szCs w:val="21"/>
                <w:lang w:val="lt-LT"/>
              </w:rPr>
              <w:t>.</w:t>
            </w:r>
          </w:p>
        </w:tc>
        <w:tc>
          <w:tcPr>
            <w:tcW w:w="1843" w:type="dxa"/>
          </w:tcPr>
          <w:p w14:paraId="741F302A" w14:textId="3030C196" w:rsidR="00291D8B" w:rsidRPr="00182432" w:rsidRDefault="00291D8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w:t>
            </w:r>
          </w:p>
          <w:p w14:paraId="1F340871" w14:textId="0185565F" w:rsidR="00A33AA0" w:rsidRPr="00182432" w:rsidRDefault="00A33AA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ST06</w:t>
            </w:r>
            <w:r w:rsidR="00DC74E2" w:rsidRPr="00182432">
              <w:rPr>
                <w:rFonts w:ascii="Arial" w:hAnsi="Arial" w:cs="Arial"/>
                <w:b/>
                <w:bCs/>
                <w:color w:val="auto"/>
                <w:sz w:val="21"/>
                <w:szCs w:val="21"/>
                <w:lang w:val="lt-LT"/>
              </w:rPr>
              <w:t>.</w:t>
            </w:r>
            <w:r w:rsidR="00291D8B" w:rsidRPr="00182432">
              <w:rPr>
                <w:rFonts w:ascii="Arial" w:hAnsi="Arial" w:cs="Arial"/>
                <w:b/>
                <w:bCs/>
                <w:color w:val="auto"/>
                <w:sz w:val="21"/>
                <w:szCs w:val="21"/>
                <w:lang w:val="lt-LT"/>
              </w:rPr>
              <w:t>01</w:t>
            </w:r>
          </w:p>
          <w:p w14:paraId="357D01EF" w14:textId="77777777" w:rsidR="00A33AA0" w:rsidRPr="00182432" w:rsidRDefault="00A33AA0" w:rsidP="002643CE">
            <w:pPr>
              <w:jc w:val="both"/>
              <w:rPr>
                <w:rFonts w:ascii="Arial" w:hAnsi="Arial" w:cs="Arial"/>
                <w:b/>
                <w:bCs/>
                <w:color w:val="auto"/>
                <w:sz w:val="21"/>
                <w:szCs w:val="21"/>
                <w:lang w:val="lt-LT"/>
              </w:rPr>
            </w:pPr>
          </w:p>
          <w:p w14:paraId="30804A9F" w14:textId="22B94E74" w:rsidR="00A33AA0" w:rsidRPr="00182432" w:rsidRDefault="00A33AA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113patalpa</w:t>
            </w:r>
          </w:p>
        </w:tc>
        <w:tc>
          <w:tcPr>
            <w:tcW w:w="8221" w:type="dxa"/>
          </w:tcPr>
          <w:p w14:paraId="57DEFB75" w14:textId="17C60877"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9E2106" w:rsidRPr="00182432">
              <w:rPr>
                <w:rFonts w:ascii="Arial" w:hAnsi="Arial" w:cs="Arial"/>
                <w:color w:val="auto"/>
                <w:sz w:val="21"/>
                <w:szCs w:val="21"/>
                <w:lang w:val="lt-LT"/>
              </w:rPr>
              <w:t>Matmenų galima paklaida po pastato rangos darbų +-100mm</w:t>
            </w:r>
          </w:p>
          <w:p w14:paraId="72185C99" w14:textId="41437DE0"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4E8EDA1D" w14:textId="6728A7E2" w:rsidR="00726C8A" w:rsidRPr="00182432" w:rsidRDefault="00E83430" w:rsidP="002643CE">
            <w:pPr>
              <w:pStyle w:val="ListParagraph"/>
              <w:numPr>
                <w:ilvl w:val="0"/>
                <w:numId w:val="5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7F7856D8" w14:textId="349AA4D8"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48DAC5DB" w14:textId="77777777"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26864FF6" w14:textId="77777777"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Rėmas į stalviršį tvirtinamas tik per metalines įvores.</w:t>
            </w:r>
          </w:p>
          <w:p w14:paraId="5F4B2FA8" w14:textId="250336B8"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 xml:space="preserve">Į rėmą tvirtinamos kojos turi būti pagamintos iš 30x30mm storio metalinio vamzdžio, dažyto milteliniu būdu juoda spalva, suvirinto į rėminę konstrukciją, kuri sudaro apverstą U formą. </w:t>
            </w:r>
          </w:p>
          <w:p w14:paraId="6B7D7F2B" w14:textId="77777777"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0AE735D9" w14:textId="77777777"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išfrezuojama anga laidams, į kuria įstatomas D80mm plastikinis žiedas. Stalas gaminamas nuo sienos iki sienos. </w:t>
            </w:r>
          </w:p>
          <w:p w14:paraId="44BB72D4" w14:textId="32B3831C" w:rsidR="00A33AA0" w:rsidRPr="00182432" w:rsidRDefault="00A33AA0" w:rsidP="002643CE">
            <w:pPr>
              <w:pStyle w:val="ListParagraph"/>
              <w:numPr>
                <w:ilvl w:val="0"/>
                <w:numId w:val="53"/>
              </w:numPr>
              <w:jc w:val="both"/>
              <w:rPr>
                <w:rFonts w:ascii="Arial" w:hAnsi="Arial" w:cs="Arial"/>
                <w:color w:val="auto"/>
                <w:sz w:val="21"/>
                <w:szCs w:val="21"/>
                <w:lang w:val="lt-LT"/>
              </w:rPr>
            </w:pPr>
            <w:r w:rsidRPr="00182432">
              <w:rPr>
                <w:rFonts w:ascii="Arial" w:hAnsi="Arial" w:cs="Arial"/>
                <w:color w:val="auto"/>
                <w:sz w:val="21"/>
                <w:szCs w:val="21"/>
                <w:lang w:val="lt-LT"/>
              </w:rPr>
              <w:t>Įvedama centrinė koja su rėmu.</w:t>
            </w:r>
          </w:p>
        </w:tc>
        <w:tc>
          <w:tcPr>
            <w:tcW w:w="3402" w:type="dxa"/>
          </w:tcPr>
          <w:p w14:paraId="5AC6B443" w14:textId="77777777" w:rsidR="00A33AA0" w:rsidRPr="00182432" w:rsidRDefault="00A33AA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1359EFD2" wp14:editId="50EB27A0">
                  <wp:extent cx="1465919" cy="940279"/>
                  <wp:effectExtent l="0" t="0" r="127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r="14938" b="54279"/>
                          <a:stretch/>
                        </pic:blipFill>
                        <pic:spPr bwMode="auto">
                          <a:xfrm>
                            <a:off x="0" y="0"/>
                            <a:ext cx="1466491" cy="940646"/>
                          </a:xfrm>
                          <a:prstGeom prst="rect">
                            <a:avLst/>
                          </a:prstGeom>
                          <a:ln>
                            <a:noFill/>
                          </a:ln>
                          <a:extLst>
                            <a:ext uri="{53640926-AAD7-44D8-BBD7-CCE9431645EC}">
                              <a14:shadowObscured xmlns:a14="http://schemas.microsoft.com/office/drawing/2010/main"/>
                            </a:ext>
                          </a:extLst>
                        </pic:spPr>
                      </pic:pic>
                    </a:graphicData>
                  </a:graphic>
                </wp:inline>
              </w:drawing>
            </w:r>
          </w:p>
          <w:p w14:paraId="1F968231" w14:textId="77777777" w:rsidR="00A33AA0" w:rsidRPr="00182432" w:rsidRDefault="00A33AA0" w:rsidP="002643CE">
            <w:pPr>
              <w:rPr>
                <w:rFonts w:ascii="Arial" w:hAnsi="Arial" w:cs="Arial"/>
                <w:noProof/>
                <w:color w:val="auto"/>
                <w:sz w:val="20"/>
                <w:szCs w:val="20"/>
                <w:lang w:val="lt-LT"/>
              </w:rPr>
            </w:pPr>
          </w:p>
          <w:p w14:paraId="576EE0B3" w14:textId="77777777" w:rsidR="00A33AA0" w:rsidRPr="00182432" w:rsidRDefault="00A33AA0" w:rsidP="002643CE">
            <w:pPr>
              <w:rPr>
                <w:rFonts w:ascii="Arial" w:hAnsi="Arial" w:cs="Arial"/>
                <w:noProof/>
                <w:color w:val="auto"/>
                <w:sz w:val="20"/>
                <w:szCs w:val="20"/>
                <w:lang w:val="lt-LT"/>
              </w:rPr>
            </w:pPr>
          </w:p>
          <w:p w14:paraId="4E7B039A" w14:textId="77777777" w:rsidR="00A33AA0" w:rsidRPr="00182432" w:rsidRDefault="00A33AA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24EC4C7" wp14:editId="62B86D9F">
                  <wp:extent cx="1621766" cy="1085439"/>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41127" cy="1098397"/>
                          </a:xfrm>
                          <a:prstGeom prst="rect">
                            <a:avLst/>
                          </a:prstGeom>
                          <a:noFill/>
                        </pic:spPr>
                      </pic:pic>
                    </a:graphicData>
                  </a:graphic>
                </wp:inline>
              </w:drawing>
            </w:r>
          </w:p>
          <w:p w14:paraId="604616D7"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7BE72585"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D976356"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66310A47" w14:textId="5335B559" w:rsidR="00707ED3" w:rsidRPr="00182432" w:rsidRDefault="00707ED3" w:rsidP="002643CE">
            <w:pPr>
              <w:rPr>
                <w:rFonts w:ascii="Arial" w:hAnsi="Arial" w:cs="Arial"/>
                <w:color w:val="auto"/>
                <w:sz w:val="20"/>
                <w:szCs w:val="20"/>
                <w:lang w:val="lt-LT"/>
              </w:rPr>
            </w:pPr>
          </w:p>
        </w:tc>
      </w:tr>
      <w:tr w:rsidR="00182432" w:rsidRPr="006A5D93" w14:paraId="68B6C40F" w14:textId="77777777" w:rsidTr="43DE9F2C">
        <w:tc>
          <w:tcPr>
            <w:tcW w:w="567" w:type="dxa"/>
          </w:tcPr>
          <w:p w14:paraId="38E87F6B" w14:textId="46D1EC1C" w:rsidR="00A33AA0"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24</w:t>
            </w:r>
            <w:r w:rsidR="00927E0B" w:rsidRPr="00182432">
              <w:rPr>
                <w:rFonts w:ascii="Arial" w:hAnsi="Arial" w:cs="Arial"/>
                <w:b/>
                <w:bCs/>
                <w:color w:val="auto"/>
                <w:sz w:val="21"/>
                <w:szCs w:val="21"/>
                <w:lang w:val="lt-LT"/>
              </w:rPr>
              <w:t>.</w:t>
            </w:r>
          </w:p>
        </w:tc>
        <w:tc>
          <w:tcPr>
            <w:tcW w:w="1843" w:type="dxa"/>
          </w:tcPr>
          <w:p w14:paraId="1996AEBB" w14:textId="051B0A5F" w:rsidR="00291D8B" w:rsidRPr="00182432" w:rsidRDefault="00291D8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w:t>
            </w:r>
          </w:p>
          <w:p w14:paraId="44B9F0D5" w14:textId="3FCF32A5" w:rsidR="00291D8B" w:rsidRPr="00182432" w:rsidRDefault="00291D8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ST06</w:t>
            </w:r>
            <w:r w:rsidR="00DC74E2" w:rsidRPr="00182432">
              <w:rPr>
                <w:rFonts w:ascii="Arial" w:hAnsi="Arial" w:cs="Arial"/>
                <w:b/>
                <w:bCs/>
                <w:color w:val="auto"/>
                <w:sz w:val="21"/>
                <w:szCs w:val="21"/>
                <w:lang w:val="lt-LT"/>
              </w:rPr>
              <w:t>.</w:t>
            </w:r>
            <w:r w:rsidRPr="00182432">
              <w:rPr>
                <w:rFonts w:ascii="Arial" w:hAnsi="Arial" w:cs="Arial"/>
                <w:b/>
                <w:bCs/>
                <w:color w:val="auto"/>
                <w:sz w:val="21"/>
                <w:szCs w:val="21"/>
                <w:lang w:val="lt-LT"/>
              </w:rPr>
              <w:t>02</w:t>
            </w:r>
          </w:p>
          <w:p w14:paraId="0714E672" w14:textId="77777777" w:rsidR="00A33AA0" w:rsidRPr="00182432" w:rsidRDefault="00A33AA0" w:rsidP="002643CE">
            <w:pPr>
              <w:jc w:val="both"/>
              <w:rPr>
                <w:rFonts w:ascii="Arial" w:hAnsi="Arial" w:cs="Arial"/>
                <w:b/>
                <w:bCs/>
                <w:color w:val="auto"/>
                <w:sz w:val="21"/>
                <w:szCs w:val="21"/>
                <w:lang w:val="lt-LT"/>
              </w:rPr>
            </w:pPr>
          </w:p>
          <w:p w14:paraId="4A6CF85F" w14:textId="1BF8A4FF" w:rsidR="00A33AA0" w:rsidRPr="00182432" w:rsidRDefault="00A33AA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11</w:t>
            </w:r>
            <w:r w:rsidR="00291D8B" w:rsidRPr="00182432">
              <w:rPr>
                <w:rFonts w:ascii="Arial" w:hAnsi="Arial" w:cs="Arial"/>
                <w:b/>
                <w:bCs/>
                <w:color w:val="auto"/>
                <w:sz w:val="21"/>
                <w:szCs w:val="21"/>
                <w:lang w:val="lt-LT"/>
              </w:rPr>
              <w:t>2</w:t>
            </w:r>
            <w:r w:rsidRPr="00182432">
              <w:rPr>
                <w:rFonts w:ascii="Arial" w:hAnsi="Arial" w:cs="Arial"/>
                <w:b/>
                <w:bCs/>
                <w:color w:val="auto"/>
                <w:sz w:val="21"/>
                <w:szCs w:val="21"/>
                <w:lang w:val="lt-LT"/>
              </w:rPr>
              <w:t xml:space="preserve"> patalpa</w:t>
            </w:r>
          </w:p>
        </w:tc>
        <w:tc>
          <w:tcPr>
            <w:tcW w:w="8221" w:type="dxa"/>
          </w:tcPr>
          <w:p w14:paraId="3E97680C" w14:textId="76246F26" w:rsidR="00291D8B"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9E2106" w:rsidRPr="00182432">
              <w:rPr>
                <w:rFonts w:ascii="Arial" w:hAnsi="Arial" w:cs="Arial"/>
                <w:color w:val="auto"/>
                <w:sz w:val="21"/>
                <w:szCs w:val="21"/>
                <w:lang w:val="lt-LT"/>
              </w:rPr>
              <w:t>Matmenų galima paklaida po pastato rangos darbų +-100mm</w:t>
            </w:r>
          </w:p>
          <w:p w14:paraId="1D8310EE" w14:textId="5540E11A" w:rsidR="00291D8B"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6E1D1B04" w14:textId="556E9AF9" w:rsidR="00726C8A" w:rsidRPr="00182432" w:rsidRDefault="00E83430" w:rsidP="002643CE">
            <w:pPr>
              <w:pStyle w:val="ListParagraph"/>
              <w:numPr>
                <w:ilvl w:val="0"/>
                <w:numId w:val="5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3C24DE8A" w14:textId="0AC977AE" w:rsidR="00291D8B"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6D7A34CA" w14:textId="77777777" w:rsidR="00291D8B"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04480F5D" w14:textId="77777777" w:rsidR="00291D8B"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Rėmas į stalviršį tvirtinamas tik per metalines įvores.</w:t>
            </w:r>
          </w:p>
          <w:p w14:paraId="5B821E80" w14:textId="6DB3C7C1" w:rsidR="00291D8B"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 xml:space="preserve">Į rėmą tvirtinamos kojos turi būti pagamintos iš 30x30mm storio metalinio vamzdžio, dažyto milteliniu būdu juoda spalva, suvirinto į rėminę konstrukciją, kuri sudaro apverstą U formą. </w:t>
            </w:r>
          </w:p>
          <w:p w14:paraId="29D90BCA" w14:textId="77777777" w:rsidR="00291D8B"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06A5FE75" w14:textId="77777777" w:rsidR="00291D8B"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išfrezuojama anga laidams, į kuria įstatomas D80mm plastikinis žiedas. Stalas gaminamas nuo sienos iki sienos. </w:t>
            </w:r>
          </w:p>
          <w:p w14:paraId="51813FCF" w14:textId="208378B7" w:rsidR="00A33AA0" w:rsidRPr="00182432" w:rsidRDefault="00291D8B" w:rsidP="002643CE">
            <w:pPr>
              <w:pStyle w:val="ListParagraph"/>
              <w:numPr>
                <w:ilvl w:val="0"/>
                <w:numId w:val="54"/>
              </w:numPr>
              <w:jc w:val="both"/>
              <w:rPr>
                <w:rFonts w:ascii="Arial" w:hAnsi="Arial" w:cs="Arial"/>
                <w:color w:val="auto"/>
                <w:sz w:val="21"/>
                <w:szCs w:val="21"/>
                <w:lang w:val="lt-LT"/>
              </w:rPr>
            </w:pPr>
            <w:r w:rsidRPr="00182432">
              <w:rPr>
                <w:rFonts w:ascii="Arial" w:hAnsi="Arial" w:cs="Arial"/>
                <w:color w:val="auto"/>
                <w:sz w:val="21"/>
                <w:szCs w:val="21"/>
                <w:lang w:val="lt-LT"/>
              </w:rPr>
              <w:t>Įvedama centrinė koja su rėmu.</w:t>
            </w:r>
          </w:p>
        </w:tc>
        <w:tc>
          <w:tcPr>
            <w:tcW w:w="3402" w:type="dxa"/>
          </w:tcPr>
          <w:p w14:paraId="21CD1A85" w14:textId="77777777" w:rsidR="00A33AA0" w:rsidRPr="00182432" w:rsidRDefault="00291D8B"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3CADB5AF" wp14:editId="668FA995">
                  <wp:extent cx="1543685" cy="99516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551774" cy="1000379"/>
                          </a:xfrm>
                          <a:prstGeom prst="rect">
                            <a:avLst/>
                          </a:prstGeom>
                        </pic:spPr>
                      </pic:pic>
                    </a:graphicData>
                  </a:graphic>
                </wp:inline>
              </w:drawing>
            </w:r>
          </w:p>
          <w:p w14:paraId="09D34D47" w14:textId="77777777" w:rsidR="00291D8B" w:rsidRPr="00182432" w:rsidRDefault="00291D8B" w:rsidP="002643CE">
            <w:pPr>
              <w:rPr>
                <w:rFonts w:ascii="Arial" w:hAnsi="Arial" w:cs="Arial"/>
                <w:noProof/>
                <w:color w:val="auto"/>
                <w:sz w:val="20"/>
                <w:szCs w:val="20"/>
                <w:lang w:val="lt-LT"/>
              </w:rPr>
            </w:pPr>
          </w:p>
          <w:p w14:paraId="1541A176" w14:textId="7D565C40" w:rsidR="00291D8B" w:rsidRPr="00182432" w:rsidRDefault="00291D8B"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4BCDB9BF" wp14:editId="0E0A012A">
                  <wp:extent cx="1544128" cy="103233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53035" cy="1038287"/>
                          </a:xfrm>
                          <a:prstGeom prst="rect">
                            <a:avLst/>
                          </a:prstGeom>
                          <a:noFill/>
                        </pic:spPr>
                      </pic:pic>
                    </a:graphicData>
                  </a:graphic>
                </wp:inline>
              </w:drawing>
            </w:r>
          </w:p>
          <w:p w14:paraId="3ED41972" w14:textId="77777777" w:rsidR="00291D8B" w:rsidRPr="00182432" w:rsidRDefault="00291D8B" w:rsidP="002643CE">
            <w:pPr>
              <w:rPr>
                <w:rFonts w:ascii="Arial" w:hAnsi="Arial" w:cs="Arial"/>
                <w:noProof/>
                <w:color w:val="auto"/>
                <w:sz w:val="20"/>
                <w:szCs w:val="20"/>
                <w:lang w:val="lt-LT"/>
              </w:rPr>
            </w:pPr>
          </w:p>
          <w:p w14:paraId="726CE539" w14:textId="77777777" w:rsidR="00707ED3" w:rsidRPr="00182432" w:rsidRDefault="00707ED3"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56A2A4C1" w14:textId="77777777" w:rsidR="00707ED3" w:rsidRPr="00182432" w:rsidRDefault="00707ED3"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6679C63B" w14:textId="7F54D1BD" w:rsidR="00291D8B" w:rsidRPr="00182432" w:rsidRDefault="00707ED3"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tc>
      </w:tr>
      <w:tr w:rsidR="00182432" w:rsidRPr="006A5D93" w14:paraId="7C93F4DE" w14:textId="77777777" w:rsidTr="43DE9F2C">
        <w:tc>
          <w:tcPr>
            <w:tcW w:w="567" w:type="dxa"/>
          </w:tcPr>
          <w:p w14:paraId="577D0BBF" w14:textId="372A98F8" w:rsidR="00A33AA0" w:rsidRPr="00182432" w:rsidRDefault="00CE1C5F" w:rsidP="002643CE">
            <w:pPr>
              <w:rPr>
                <w:rFonts w:ascii="Arial" w:hAnsi="Arial" w:cs="Arial"/>
                <w:b/>
                <w:bCs/>
                <w:color w:val="auto"/>
                <w:sz w:val="21"/>
                <w:szCs w:val="21"/>
                <w:lang w:val="lt-LT"/>
              </w:rPr>
            </w:pPr>
            <w:bookmarkStart w:id="7" w:name="_Hlk73096020"/>
            <w:r w:rsidRPr="00182432">
              <w:rPr>
                <w:rFonts w:ascii="Arial" w:hAnsi="Arial" w:cs="Arial"/>
                <w:b/>
                <w:bCs/>
                <w:color w:val="auto"/>
                <w:sz w:val="21"/>
                <w:szCs w:val="21"/>
                <w:lang w:val="lt-LT"/>
              </w:rPr>
              <w:t>25</w:t>
            </w:r>
            <w:r w:rsidR="009858CB" w:rsidRPr="00182432">
              <w:rPr>
                <w:rFonts w:ascii="Arial" w:hAnsi="Arial" w:cs="Arial"/>
                <w:b/>
                <w:bCs/>
                <w:color w:val="auto"/>
                <w:sz w:val="21"/>
                <w:szCs w:val="21"/>
                <w:lang w:val="lt-LT"/>
              </w:rPr>
              <w:t>.</w:t>
            </w:r>
          </w:p>
        </w:tc>
        <w:tc>
          <w:tcPr>
            <w:tcW w:w="1843" w:type="dxa"/>
          </w:tcPr>
          <w:p w14:paraId="4A49F7EF" w14:textId="615A70DB" w:rsidR="00291D8B" w:rsidRPr="00182432" w:rsidRDefault="00291D8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w:t>
            </w:r>
          </w:p>
          <w:p w14:paraId="4AEE662D" w14:textId="77777777" w:rsidR="00291D8B" w:rsidRPr="00182432" w:rsidRDefault="00291D8B" w:rsidP="002643CE">
            <w:pPr>
              <w:jc w:val="both"/>
              <w:rPr>
                <w:rFonts w:ascii="Arial" w:hAnsi="Arial" w:cs="Arial"/>
                <w:b/>
                <w:bCs/>
                <w:color w:val="auto"/>
                <w:sz w:val="21"/>
                <w:szCs w:val="21"/>
                <w:lang w:val="lt-LT"/>
              </w:rPr>
            </w:pPr>
          </w:p>
          <w:p w14:paraId="6D755CD1" w14:textId="549DD764" w:rsidR="00291D8B" w:rsidRPr="00182432" w:rsidRDefault="00291D8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ST06</w:t>
            </w:r>
            <w:r w:rsidR="00DC74E2" w:rsidRPr="00182432">
              <w:rPr>
                <w:rFonts w:ascii="Arial" w:hAnsi="Arial" w:cs="Arial"/>
                <w:b/>
                <w:bCs/>
                <w:color w:val="auto"/>
                <w:sz w:val="21"/>
                <w:szCs w:val="21"/>
                <w:lang w:val="lt-LT"/>
              </w:rPr>
              <w:t>.</w:t>
            </w:r>
            <w:r w:rsidRPr="00182432">
              <w:rPr>
                <w:rFonts w:ascii="Arial" w:hAnsi="Arial" w:cs="Arial"/>
                <w:b/>
                <w:bCs/>
                <w:color w:val="auto"/>
                <w:sz w:val="21"/>
                <w:szCs w:val="21"/>
                <w:lang w:val="lt-LT"/>
              </w:rPr>
              <w:t>03</w:t>
            </w:r>
          </w:p>
          <w:p w14:paraId="733873BB" w14:textId="0B5B769C" w:rsidR="00A33AA0" w:rsidRPr="00182432" w:rsidRDefault="00291D8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117 patalpa</w:t>
            </w:r>
          </w:p>
        </w:tc>
        <w:tc>
          <w:tcPr>
            <w:tcW w:w="8221" w:type="dxa"/>
          </w:tcPr>
          <w:p w14:paraId="6103C608" w14:textId="77777777" w:rsidR="009E2106"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9E2106" w:rsidRPr="00182432">
              <w:rPr>
                <w:rFonts w:ascii="Arial" w:hAnsi="Arial" w:cs="Arial"/>
                <w:color w:val="auto"/>
                <w:sz w:val="21"/>
                <w:szCs w:val="21"/>
                <w:lang w:val="lt-LT"/>
              </w:rPr>
              <w:t xml:space="preserve">Matmenų galima paklaida po pastato rangos darbų +-100mm </w:t>
            </w:r>
          </w:p>
          <w:p w14:paraId="68CBF0E8" w14:textId="55A9753F" w:rsidR="008909B6"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661D87F9" w14:textId="115852CD" w:rsidR="00726C8A" w:rsidRPr="00182432" w:rsidRDefault="00E83430" w:rsidP="002643CE">
            <w:pPr>
              <w:pStyle w:val="ListParagraph"/>
              <w:numPr>
                <w:ilvl w:val="0"/>
                <w:numId w:val="5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4094007F" w14:textId="04E6EBD7" w:rsidR="008909B6"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08E3E294" w14:textId="77777777" w:rsidR="008909B6"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29780476" w14:textId="77777777" w:rsidR="008909B6"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t>Rėmas į stalviršį tvirtinamas tik per metalines įvores.</w:t>
            </w:r>
          </w:p>
          <w:p w14:paraId="7C4FDB49" w14:textId="503E5F70" w:rsidR="008909B6"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t xml:space="preserve">Į rėmą tvirtinamos kojos turi būti pagamintos iš 30x30mm storio metalinio vamzdžio, dažyto milteliniu būdu juoda spalva, suvirinto į rėminę konstrukciją, kuri sudaro apverstą U formą. </w:t>
            </w:r>
          </w:p>
          <w:p w14:paraId="1E9C771C" w14:textId="77777777" w:rsidR="008909B6"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73921CC0" w14:textId="77777777" w:rsidR="008909B6"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 xml:space="preserve">Stalviršyje išfrezuojama anga laidams, į kuria įstatomas D80mm plastikinis žiedas. Stalas gaminamas nuo sienos iki sienos. </w:t>
            </w:r>
          </w:p>
          <w:p w14:paraId="57BCB981" w14:textId="597C2BC1" w:rsidR="00A33AA0" w:rsidRPr="00182432" w:rsidRDefault="008909B6" w:rsidP="002643CE">
            <w:pPr>
              <w:pStyle w:val="ListParagraph"/>
              <w:numPr>
                <w:ilvl w:val="0"/>
                <w:numId w:val="55"/>
              </w:numPr>
              <w:jc w:val="both"/>
              <w:rPr>
                <w:rFonts w:ascii="Arial" w:hAnsi="Arial" w:cs="Arial"/>
                <w:color w:val="auto"/>
                <w:sz w:val="21"/>
                <w:szCs w:val="21"/>
                <w:lang w:val="lt-LT"/>
              </w:rPr>
            </w:pPr>
            <w:r w:rsidRPr="00182432">
              <w:rPr>
                <w:rFonts w:ascii="Arial" w:hAnsi="Arial" w:cs="Arial"/>
                <w:color w:val="auto"/>
                <w:sz w:val="21"/>
                <w:szCs w:val="21"/>
                <w:lang w:val="lt-LT"/>
              </w:rPr>
              <w:t>Įvedama centrinė koja su rėmu.</w:t>
            </w:r>
          </w:p>
        </w:tc>
        <w:tc>
          <w:tcPr>
            <w:tcW w:w="3402" w:type="dxa"/>
          </w:tcPr>
          <w:p w14:paraId="4CBEC12B" w14:textId="77777777" w:rsidR="00A33AA0" w:rsidRPr="00182432" w:rsidRDefault="00A33AA0" w:rsidP="002643CE">
            <w:pPr>
              <w:rPr>
                <w:rFonts w:ascii="Arial" w:hAnsi="Arial" w:cs="Arial"/>
                <w:color w:val="auto"/>
                <w:sz w:val="20"/>
                <w:szCs w:val="20"/>
                <w:lang w:val="lt-LT"/>
              </w:rPr>
            </w:pPr>
          </w:p>
          <w:p w14:paraId="741CB9F5" w14:textId="6A7F4346" w:rsidR="00A33AA0" w:rsidRPr="00182432" w:rsidRDefault="00A33AA0"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2F44D2AF" wp14:editId="32BB2BA7">
                  <wp:extent cx="1199072" cy="918203"/>
                  <wp:effectExtent l="0" t="0" r="127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b="50427"/>
                          <a:stretch/>
                        </pic:blipFill>
                        <pic:spPr bwMode="auto">
                          <a:xfrm>
                            <a:off x="0" y="0"/>
                            <a:ext cx="1208344" cy="925303"/>
                          </a:xfrm>
                          <a:prstGeom prst="rect">
                            <a:avLst/>
                          </a:prstGeom>
                          <a:ln>
                            <a:noFill/>
                          </a:ln>
                          <a:extLst>
                            <a:ext uri="{53640926-AAD7-44D8-BBD7-CCE9431645EC}">
                              <a14:shadowObscured xmlns:a14="http://schemas.microsoft.com/office/drawing/2010/main"/>
                            </a:ext>
                          </a:extLst>
                        </pic:spPr>
                      </pic:pic>
                    </a:graphicData>
                  </a:graphic>
                </wp:inline>
              </w:drawing>
            </w:r>
          </w:p>
          <w:p w14:paraId="42458C73" w14:textId="77777777" w:rsidR="00A33AA0" w:rsidRPr="00182432" w:rsidRDefault="00A33AA0" w:rsidP="002643CE">
            <w:pPr>
              <w:rPr>
                <w:rFonts w:ascii="Arial" w:hAnsi="Arial" w:cs="Arial"/>
                <w:color w:val="auto"/>
                <w:sz w:val="20"/>
                <w:szCs w:val="20"/>
                <w:lang w:val="lt-LT"/>
              </w:rPr>
            </w:pPr>
          </w:p>
          <w:p w14:paraId="72C7340E" w14:textId="77777777" w:rsidR="00A33AA0" w:rsidRPr="00182432" w:rsidRDefault="008909B6"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25F30B96" wp14:editId="6890EA80">
                  <wp:extent cx="1188214" cy="794385"/>
                  <wp:effectExtent l="0" t="0" r="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98662" cy="801370"/>
                          </a:xfrm>
                          <a:prstGeom prst="rect">
                            <a:avLst/>
                          </a:prstGeom>
                          <a:noFill/>
                        </pic:spPr>
                      </pic:pic>
                    </a:graphicData>
                  </a:graphic>
                </wp:inline>
              </w:drawing>
            </w:r>
          </w:p>
          <w:p w14:paraId="28B41607" w14:textId="77777777" w:rsidR="00707ED3" w:rsidRPr="00182432" w:rsidRDefault="00707ED3" w:rsidP="002643CE">
            <w:pPr>
              <w:rPr>
                <w:rFonts w:ascii="Arial" w:hAnsi="Arial" w:cs="Arial"/>
                <w:color w:val="auto"/>
                <w:sz w:val="20"/>
                <w:szCs w:val="20"/>
                <w:lang w:val="lt-LT"/>
              </w:rPr>
            </w:pPr>
          </w:p>
          <w:p w14:paraId="426BC672"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BA8DEC1"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587655B3"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E256B57" w14:textId="5F24FABD" w:rsidR="00707ED3" w:rsidRPr="00182432" w:rsidRDefault="00707ED3" w:rsidP="002643CE">
            <w:pPr>
              <w:rPr>
                <w:rFonts w:ascii="Arial" w:hAnsi="Arial" w:cs="Arial"/>
                <w:color w:val="auto"/>
                <w:sz w:val="20"/>
                <w:szCs w:val="20"/>
                <w:lang w:val="lt-LT"/>
              </w:rPr>
            </w:pPr>
          </w:p>
        </w:tc>
      </w:tr>
      <w:tr w:rsidR="00182432" w:rsidRPr="006A5D93" w14:paraId="16B7BCF9" w14:textId="77777777" w:rsidTr="43DE9F2C">
        <w:tc>
          <w:tcPr>
            <w:tcW w:w="567" w:type="dxa"/>
          </w:tcPr>
          <w:p w14:paraId="419FDDE2" w14:textId="22D9C956" w:rsidR="00BE33F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26</w:t>
            </w:r>
            <w:r w:rsidR="00BE33FE" w:rsidRPr="00182432">
              <w:rPr>
                <w:rFonts w:ascii="Arial" w:hAnsi="Arial" w:cs="Arial"/>
                <w:b/>
                <w:bCs/>
                <w:color w:val="auto"/>
                <w:sz w:val="21"/>
                <w:szCs w:val="21"/>
                <w:lang w:val="lt-LT"/>
              </w:rPr>
              <w:t>.</w:t>
            </w:r>
          </w:p>
        </w:tc>
        <w:tc>
          <w:tcPr>
            <w:tcW w:w="1843" w:type="dxa"/>
          </w:tcPr>
          <w:p w14:paraId="12809542" w14:textId="0BC3704F" w:rsidR="00BE33FE" w:rsidRPr="00182432" w:rsidRDefault="00BE33F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w:t>
            </w:r>
          </w:p>
          <w:p w14:paraId="69EAB41B" w14:textId="77777777" w:rsidR="00BE33FE" w:rsidRPr="00182432" w:rsidRDefault="00BE33FE" w:rsidP="002643CE">
            <w:pPr>
              <w:jc w:val="both"/>
              <w:rPr>
                <w:rFonts w:ascii="Arial" w:hAnsi="Arial" w:cs="Arial"/>
                <w:b/>
                <w:bCs/>
                <w:color w:val="auto"/>
                <w:sz w:val="21"/>
                <w:szCs w:val="21"/>
                <w:lang w:val="lt-LT"/>
              </w:rPr>
            </w:pPr>
          </w:p>
          <w:p w14:paraId="6C0C5350" w14:textId="77D34253" w:rsidR="00BE33FE" w:rsidRPr="00182432" w:rsidRDefault="00BE33F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ST06</w:t>
            </w:r>
            <w:r w:rsidR="00DC74E2" w:rsidRPr="00182432">
              <w:rPr>
                <w:rFonts w:ascii="Arial" w:hAnsi="Arial" w:cs="Arial"/>
                <w:b/>
                <w:bCs/>
                <w:color w:val="auto"/>
                <w:sz w:val="21"/>
                <w:szCs w:val="21"/>
                <w:lang w:val="lt-LT"/>
              </w:rPr>
              <w:t>.</w:t>
            </w:r>
            <w:r w:rsidRPr="00182432">
              <w:rPr>
                <w:rFonts w:ascii="Arial" w:hAnsi="Arial" w:cs="Arial"/>
                <w:b/>
                <w:bCs/>
                <w:color w:val="auto"/>
                <w:sz w:val="21"/>
                <w:szCs w:val="21"/>
                <w:lang w:val="lt-LT"/>
              </w:rPr>
              <w:t>04</w:t>
            </w:r>
          </w:p>
          <w:p w14:paraId="2FE5064B" w14:textId="77777777" w:rsidR="00BE33FE" w:rsidRPr="00182432" w:rsidRDefault="00BE33FE" w:rsidP="002643CE">
            <w:pPr>
              <w:jc w:val="both"/>
              <w:rPr>
                <w:rFonts w:ascii="Arial" w:hAnsi="Arial" w:cs="Arial"/>
                <w:b/>
                <w:bCs/>
                <w:color w:val="auto"/>
                <w:sz w:val="21"/>
                <w:szCs w:val="21"/>
                <w:lang w:val="lt-LT"/>
              </w:rPr>
            </w:pPr>
          </w:p>
          <w:p w14:paraId="2D1002AA" w14:textId="40386E2E" w:rsidR="00BE33FE" w:rsidRPr="00182432" w:rsidRDefault="00BE33F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118 patalpa</w:t>
            </w:r>
          </w:p>
        </w:tc>
        <w:tc>
          <w:tcPr>
            <w:tcW w:w="8221" w:type="dxa"/>
          </w:tcPr>
          <w:p w14:paraId="7645A263" w14:textId="34166439"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Matmenys</w:t>
            </w:r>
            <w:r w:rsidR="006E04C9" w:rsidRPr="00182432">
              <w:rPr>
                <w:rFonts w:ascii="Arial" w:hAnsi="Arial" w:cs="Arial"/>
                <w:color w:val="auto"/>
                <w:sz w:val="21"/>
                <w:szCs w:val="21"/>
                <w:lang w:val="lt-LT"/>
              </w:rPr>
              <w:t>:</w:t>
            </w:r>
            <w:r w:rsidRPr="00182432">
              <w:rPr>
                <w:rFonts w:ascii="Arial" w:hAnsi="Arial" w:cs="Arial"/>
                <w:color w:val="auto"/>
                <w:sz w:val="21"/>
                <w:szCs w:val="21"/>
                <w:lang w:val="lt-LT"/>
              </w:rPr>
              <w:t xml:space="preserve"> Vadovautis brėžinyje nurodytais matmenimis Priedas Nr. 3 </w:t>
            </w:r>
            <w:r w:rsidR="009E2106" w:rsidRPr="00182432">
              <w:rPr>
                <w:rFonts w:ascii="Arial" w:hAnsi="Arial" w:cs="Arial"/>
                <w:color w:val="auto"/>
                <w:sz w:val="21"/>
                <w:szCs w:val="21"/>
                <w:lang w:val="lt-LT"/>
              </w:rPr>
              <w:t>Matmenų galima paklaida po pastato rangos darbų +-100mm</w:t>
            </w:r>
          </w:p>
          <w:p w14:paraId="3831BF44" w14:textId="21BFEC41"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4BCA2B2E" w14:textId="6C7C3FCB" w:rsidR="00726C8A" w:rsidRPr="00182432" w:rsidRDefault="00E83430" w:rsidP="002643CE">
            <w:pPr>
              <w:pStyle w:val="ListParagraph"/>
              <w:numPr>
                <w:ilvl w:val="0"/>
                <w:numId w:val="5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3707590F" w14:textId="0BA77D88"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2FF06CCA" w14:textId="77777777"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358A6124" w14:textId="77777777"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Rėmas į stalviršį tvirtinamas tik per metalines įvores.</w:t>
            </w:r>
          </w:p>
          <w:p w14:paraId="18BD812A" w14:textId="77777777"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 xml:space="preserve">Į rėmą tvirtinamos kojos turi būti pagamintos iš nemažiau 30x30mm storio metalinio vamzdžio, dažyto milteliniu būdu juoda spalva, suvirinto į rėminę konstrukciją, kuri sudaro apverstą U formą. </w:t>
            </w:r>
          </w:p>
          <w:p w14:paraId="3910EEFE" w14:textId="77777777"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59AD4BBB" w14:textId="77777777"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išfrezuojama anga laidams, į kuria įstatomas D80mm plastikinis žiedas. Stalas gaminamas nuo sienos iki sienos. </w:t>
            </w:r>
          </w:p>
          <w:p w14:paraId="39E671D7" w14:textId="719BBCB8" w:rsidR="00BE33FE" w:rsidRPr="00182432" w:rsidRDefault="00BE33FE" w:rsidP="002643CE">
            <w:pPr>
              <w:pStyle w:val="ListParagraph"/>
              <w:numPr>
                <w:ilvl w:val="0"/>
                <w:numId w:val="56"/>
              </w:numPr>
              <w:jc w:val="both"/>
              <w:rPr>
                <w:rFonts w:ascii="Arial" w:hAnsi="Arial" w:cs="Arial"/>
                <w:color w:val="auto"/>
                <w:sz w:val="21"/>
                <w:szCs w:val="21"/>
                <w:lang w:val="lt-LT"/>
              </w:rPr>
            </w:pPr>
            <w:r w:rsidRPr="00182432">
              <w:rPr>
                <w:rFonts w:ascii="Arial" w:hAnsi="Arial" w:cs="Arial"/>
                <w:color w:val="auto"/>
                <w:sz w:val="21"/>
                <w:szCs w:val="21"/>
                <w:lang w:val="lt-LT"/>
              </w:rPr>
              <w:t>Įvedama centrinė koja su rėmu.</w:t>
            </w:r>
          </w:p>
          <w:p w14:paraId="5A430C3F" w14:textId="617E0082" w:rsidR="00BE33FE" w:rsidRPr="00182432" w:rsidRDefault="00BE33FE" w:rsidP="002643CE">
            <w:pPr>
              <w:jc w:val="both"/>
              <w:rPr>
                <w:rFonts w:ascii="Arial" w:hAnsi="Arial" w:cs="Arial"/>
                <w:color w:val="auto"/>
                <w:sz w:val="21"/>
                <w:szCs w:val="21"/>
                <w:lang w:val="lt-LT"/>
              </w:rPr>
            </w:pPr>
          </w:p>
        </w:tc>
        <w:tc>
          <w:tcPr>
            <w:tcW w:w="3402" w:type="dxa"/>
          </w:tcPr>
          <w:p w14:paraId="0000663F" w14:textId="77777777" w:rsidR="00BE33FE" w:rsidRPr="00182432" w:rsidRDefault="00BE33FE"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3D45AC89" wp14:editId="1E32BBB3">
                  <wp:extent cx="1078302" cy="777496"/>
                  <wp:effectExtent l="0" t="0" r="7620" b="381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087468" cy="784105"/>
                          </a:xfrm>
                          <a:prstGeom prst="rect">
                            <a:avLst/>
                          </a:prstGeom>
                        </pic:spPr>
                      </pic:pic>
                    </a:graphicData>
                  </a:graphic>
                </wp:inline>
              </w:drawing>
            </w:r>
          </w:p>
          <w:p w14:paraId="1F641F3F" w14:textId="77777777" w:rsidR="00BE33FE" w:rsidRPr="00182432" w:rsidRDefault="00BE33FE" w:rsidP="002643CE">
            <w:pPr>
              <w:rPr>
                <w:rFonts w:ascii="Arial" w:hAnsi="Arial" w:cs="Arial"/>
                <w:color w:val="auto"/>
                <w:sz w:val="20"/>
                <w:szCs w:val="20"/>
                <w:lang w:val="lt-LT"/>
              </w:rPr>
            </w:pPr>
          </w:p>
          <w:p w14:paraId="717DD898" w14:textId="0B87CA47" w:rsidR="00BE33FE" w:rsidRPr="00182432" w:rsidRDefault="00BE33FE"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26B89DF" wp14:editId="293BA696">
                  <wp:extent cx="1380519" cy="922951"/>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86042" cy="926643"/>
                          </a:xfrm>
                          <a:prstGeom prst="rect">
                            <a:avLst/>
                          </a:prstGeom>
                          <a:noFill/>
                        </pic:spPr>
                      </pic:pic>
                    </a:graphicData>
                  </a:graphic>
                </wp:inline>
              </w:drawing>
            </w:r>
          </w:p>
          <w:p w14:paraId="1FC7B643" w14:textId="77777777" w:rsidR="00BE33FE" w:rsidRPr="00182432" w:rsidRDefault="00BE33FE" w:rsidP="002643CE">
            <w:pPr>
              <w:rPr>
                <w:rFonts w:ascii="Arial" w:hAnsi="Arial" w:cs="Arial"/>
                <w:color w:val="auto"/>
                <w:sz w:val="20"/>
                <w:szCs w:val="20"/>
                <w:lang w:val="lt-LT"/>
              </w:rPr>
            </w:pPr>
          </w:p>
          <w:p w14:paraId="4BA7EEEC"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485B1A0"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7FBEB18"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939BA95" w14:textId="41CAE533" w:rsidR="00707ED3" w:rsidRPr="00182432" w:rsidRDefault="00707ED3" w:rsidP="002643CE">
            <w:pPr>
              <w:rPr>
                <w:rFonts w:ascii="Arial" w:hAnsi="Arial" w:cs="Arial"/>
                <w:color w:val="auto"/>
                <w:sz w:val="20"/>
                <w:szCs w:val="20"/>
                <w:lang w:val="lt-LT"/>
              </w:rPr>
            </w:pPr>
          </w:p>
        </w:tc>
      </w:tr>
      <w:bookmarkEnd w:id="7"/>
      <w:tr w:rsidR="00182432" w:rsidRPr="006A5D93" w14:paraId="2896A499" w14:textId="77777777" w:rsidTr="43DE9F2C">
        <w:tc>
          <w:tcPr>
            <w:tcW w:w="567" w:type="dxa"/>
          </w:tcPr>
          <w:p w14:paraId="5325EA0C" w14:textId="3E812B77" w:rsidR="00A33AA0"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27</w:t>
            </w:r>
            <w:r w:rsidR="00C95F03" w:rsidRPr="00182432">
              <w:rPr>
                <w:rFonts w:ascii="Arial" w:hAnsi="Arial" w:cs="Arial"/>
                <w:b/>
                <w:bCs/>
                <w:color w:val="auto"/>
                <w:sz w:val="21"/>
                <w:szCs w:val="21"/>
                <w:lang w:val="lt-LT"/>
              </w:rPr>
              <w:t>.</w:t>
            </w:r>
          </w:p>
        </w:tc>
        <w:tc>
          <w:tcPr>
            <w:tcW w:w="1843" w:type="dxa"/>
          </w:tcPr>
          <w:p w14:paraId="30E98F5B" w14:textId="77777777" w:rsidR="00A33AA0" w:rsidRPr="00182432" w:rsidRDefault="00A33AA0" w:rsidP="002643CE">
            <w:pPr>
              <w:jc w:val="both"/>
              <w:rPr>
                <w:rFonts w:ascii="Arial" w:hAnsi="Arial" w:cs="Arial"/>
                <w:b/>
                <w:bCs/>
                <w:color w:val="auto"/>
                <w:sz w:val="21"/>
                <w:szCs w:val="21"/>
                <w:lang w:val="lt-LT"/>
              </w:rPr>
            </w:pPr>
          </w:p>
          <w:p w14:paraId="22C25E39" w14:textId="2F4BCE9F" w:rsidR="00B4269E" w:rsidRPr="00182432" w:rsidRDefault="00B4269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Stalas</w:t>
            </w:r>
          </w:p>
          <w:p w14:paraId="15A583A8" w14:textId="77777777" w:rsidR="00B4269E" w:rsidRPr="00182432" w:rsidRDefault="00B4269E" w:rsidP="002643CE">
            <w:pPr>
              <w:jc w:val="both"/>
              <w:rPr>
                <w:rFonts w:ascii="Arial" w:hAnsi="Arial" w:cs="Arial"/>
                <w:b/>
                <w:bCs/>
                <w:color w:val="auto"/>
                <w:sz w:val="21"/>
                <w:szCs w:val="21"/>
                <w:lang w:val="lt-LT"/>
              </w:rPr>
            </w:pPr>
          </w:p>
          <w:p w14:paraId="09B87A6F" w14:textId="010A5F6B" w:rsidR="00B4269E" w:rsidRPr="00182432" w:rsidRDefault="00B4269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ST06</w:t>
            </w:r>
            <w:r w:rsidR="00DC74E2" w:rsidRPr="00182432">
              <w:rPr>
                <w:rFonts w:ascii="Arial" w:hAnsi="Arial" w:cs="Arial"/>
                <w:b/>
                <w:bCs/>
                <w:color w:val="auto"/>
                <w:sz w:val="21"/>
                <w:szCs w:val="21"/>
                <w:lang w:val="lt-LT"/>
              </w:rPr>
              <w:t>.</w:t>
            </w:r>
            <w:r w:rsidRPr="00182432">
              <w:rPr>
                <w:rFonts w:ascii="Arial" w:hAnsi="Arial" w:cs="Arial"/>
                <w:b/>
                <w:bCs/>
                <w:color w:val="auto"/>
                <w:sz w:val="21"/>
                <w:szCs w:val="21"/>
                <w:lang w:val="lt-LT"/>
              </w:rPr>
              <w:t>05</w:t>
            </w:r>
          </w:p>
          <w:p w14:paraId="053DA2DC" w14:textId="77777777" w:rsidR="00B4269E" w:rsidRPr="00182432" w:rsidRDefault="00B4269E" w:rsidP="002643CE">
            <w:pPr>
              <w:jc w:val="both"/>
              <w:rPr>
                <w:rFonts w:ascii="Arial" w:hAnsi="Arial" w:cs="Arial"/>
                <w:b/>
                <w:bCs/>
                <w:color w:val="auto"/>
                <w:sz w:val="21"/>
                <w:szCs w:val="21"/>
                <w:lang w:val="lt-LT"/>
              </w:rPr>
            </w:pPr>
          </w:p>
          <w:p w14:paraId="17D7389E" w14:textId="77777777" w:rsidR="00B4269E" w:rsidRPr="00182432" w:rsidRDefault="00B4269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306 </w:t>
            </w:r>
            <w:r w:rsidR="009425E4" w:rsidRPr="00182432">
              <w:rPr>
                <w:rFonts w:ascii="Arial" w:hAnsi="Arial" w:cs="Arial"/>
                <w:b/>
                <w:bCs/>
                <w:color w:val="auto"/>
                <w:sz w:val="21"/>
                <w:szCs w:val="21"/>
                <w:lang w:val="lt-LT"/>
              </w:rPr>
              <w:t xml:space="preserve">ir 307 </w:t>
            </w:r>
            <w:r w:rsidRPr="00182432">
              <w:rPr>
                <w:rFonts w:ascii="Arial" w:hAnsi="Arial" w:cs="Arial"/>
                <w:b/>
                <w:bCs/>
                <w:color w:val="auto"/>
                <w:sz w:val="21"/>
                <w:szCs w:val="21"/>
                <w:lang w:val="lt-LT"/>
              </w:rPr>
              <w:t>patalpa</w:t>
            </w:r>
          </w:p>
          <w:p w14:paraId="666A5616" w14:textId="77777777" w:rsidR="009425E4" w:rsidRPr="00182432" w:rsidRDefault="009425E4" w:rsidP="002643CE">
            <w:pPr>
              <w:rPr>
                <w:rFonts w:ascii="Arial" w:hAnsi="Arial" w:cs="Arial"/>
                <w:b/>
                <w:bCs/>
                <w:color w:val="auto"/>
                <w:sz w:val="21"/>
                <w:szCs w:val="21"/>
                <w:lang w:val="lt-LT"/>
              </w:rPr>
            </w:pPr>
          </w:p>
          <w:p w14:paraId="6DB12F73" w14:textId="77777777" w:rsidR="009425E4" w:rsidRPr="00182432" w:rsidRDefault="009425E4" w:rsidP="002643CE">
            <w:pPr>
              <w:rPr>
                <w:rFonts w:ascii="Arial" w:hAnsi="Arial" w:cs="Arial"/>
                <w:b/>
                <w:bCs/>
                <w:color w:val="auto"/>
                <w:sz w:val="21"/>
                <w:szCs w:val="21"/>
                <w:lang w:val="lt-LT"/>
              </w:rPr>
            </w:pPr>
          </w:p>
          <w:p w14:paraId="7090C2DF" w14:textId="754616CB" w:rsidR="009425E4" w:rsidRPr="00182432" w:rsidRDefault="009425E4" w:rsidP="002643CE">
            <w:pPr>
              <w:rPr>
                <w:rFonts w:ascii="Arial" w:hAnsi="Arial" w:cs="Arial"/>
                <w:color w:val="auto"/>
                <w:sz w:val="21"/>
                <w:szCs w:val="21"/>
                <w:lang w:val="lt-LT"/>
              </w:rPr>
            </w:pPr>
          </w:p>
        </w:tc>
        <w:tc>
          <w:tcPr>
            <w:tcW w:w="8221" w:type="dxa"/>
          </w:tcPr>
          <w:p w14:paraId="1FD32842" w14:textId="43689BC4" w:rsidR="0044745B"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9E2106" w:rsidRPr="00182432">
              <w:rPr>
                <w:rFonts w:ascii="Arial" w:hAnsi="Arial" w:cs="Arial"/>
                <w:color w:val="auto"/>
                <w:sz w:val="21"/>
                <w:szCs w:val="21"/>
                <w:lang w:val="lt-LT"/>
              </w:rPr>
              <w:t>Matmenų galima paklaida po pastato rangos darbų +-100mm</w:t>
            </w:r>
          </w:p>
          <w:p w14:paraId="094B5192" w14:textId="5AD73B8D" w:rsidR="0044745B"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t>Stalviršis gaminamas iš 18 mm LMDP.</w:t>
            </w:r>
          </w:p>
          <w:p w14:paraId="559C908F" w14:textId="512F3CF6" w:rsidR="00726C8A" w:rsidRPr="00182432" w:rsidRDefault="00E83430" w:rsidP="002643CE">
            <w:pPr>
              <w:pStyle w:val="ListParagraph"/>
              <w:numPr>
                <w:ilvl w:val="0"/>
                <w:numId w:val="5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0D760EFF" w14:textId="7EA3CEA2" w:rsidR="0044745B"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2 mm ABS briauna, kurios spalva ir faktūra turi sutapti su stalviršiu.</w:t>
            </w:r>
          </w:p>
          <w:p w14:paraId="052A13BF" w14:textId="77777777" w:rsidR="0044745B"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t>Stalas turi turėti konstrukcinį metalinio vamzdžio rėmą, dažytą milteliniu būdu, suvirintą į stačiakampę uždaro kontūro rėminę konstrukciją.</w:t>
            </w:r>
          </w:p>
          <w:p w14:paraId="3A444853" w14:textId="77777777" w:rsidR="0044745B"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t>Rėmas į stalviršį tvirtinamas tik per metalines įvores.</w:t>
            </w:r>
          </w:p>
          <w:p w14:paraId="68976BFF" w14:textId="77777777" w:rsidR="0044745B"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 xml:space="preserve">Į rėmą tvirtinamos kojos turi būti pagamintos iš nemažiau 30x30mm storio metalinio vamzdžio, dažyto milteliniu būdu juoda spalva, suvirinto į rėminę konstrukciją, kuri sudaro apverstą U formą. </w:t>
            </w:r>
          </w:p>
          <w:p w14:paraId="1416F94B" w14:textId="77777777" w:rsidR="0044745B"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t>Stalo kojos turi turėti cilindro formos išsukamas atramėles, kurios leidžia reguliuoti stalo aukštį stalviršių paviršiams bei grindų nelygumams išlyginti.</w:t>
            </w:r>
          </w:p>
          <w:p w14:paraId="50667C0D" w14:textId="77777777" w:rsidR="0044745B"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Stalviršyje išfrezuojama anga laidams, į kuria įstatomas D80mm plastikinis žiedas. Stalas gaminamas nuo sienos iki sienos. </w:t>
            </w:r>
          </w:p>
          <w:p w14:paraId="7C90D028" w14:textId="77BDF2B4" w:rsidR="00A33AA0" w:rsidRPr="00182432" w:rsidRDefault="0044745B" w:rsidP="002643CE">
            <w:pPr>
              <w:pStyle w:val="ListParagraph"/>
              <w:numPr>
                <w:ilvl w:val="0"/>
                <w:numId w:val="57"/>
              </w:numPr>
              <w:jc w:val="both"/>
              <w:rPr>
                <w:rFonts w:ascii="Arial" w:hAnsi="Arial" w:cs="Arial"/>
                <w:color w:val="auto"/>
                <w:sz w:val="21"/>
                <w:szCs w:val="21"/>
                <w:lang w:val="lt-LT"/>
              </w:rPr>
            </w:pPr>
            <w:r w:rsidRPr="00182432">
              <w:rPr>
                <w:rFonts w:ascii="Arial" w:hAnsi="Arial" w:cs="Arial"/>
                <w:color w:val="auto"/>
                <w:sz w:val="21"/>
                <w:szCs w:val="21"/>
                <w:lang w:val="lt-LT"/>
              </w:rPr>
              <w:t>Įvedama centrinė koja su rėmu.</w:t>
            </w:r>
          </w:p>
        </w:tc>
        <w:tc>
          <w:tcPr>
            <w:tcW w:w="3402" w:type="dxa"/>
          </w:tcPr>
          <w:p w14:paraId="316B9851" w14:textId="0C871DEF" w:rsidR="00A33AA0" w:rsidRPr="00182432" w:rsidRDefault="00B4269E"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5ED27490" wp14:editId="17DE98D4">
                  <wp:extent cx="1052423" cy="803724"/>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061413" cy="810590"/>
                          </a:xfrm>
                          <a:prstGeom prst="rect">
                            <a:avLst/>
                          </a:prstGeom>
                        </pic:spPr>
                      </pic:pic>
                    </a:graphicData>
                  </a:graphic>
                </wp:inline>
              </w:drawing>
            </w:r>
          </w:p>
          <w:p w14:paraId="494972F7" w14:textId="10D2C23F" w:rsidR="00A33AA0" w:rsidRPr="00182432" w:rsidRDefault="009425E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B8BD990" wp14:editId="598EC7F7">
                  <wp:extent cx="1083187" cy="767751"/>
                  <wp:effectExtent l="0" t="0" r="3175"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94932" cy="776075"/>
                          </a:xfrm>
                          <a:prstGeom prst="rect">
                            <a:avLst/>
                          </a:prstGeom>
                          <a:noFill/>
                        </pic:spPr>
                      </pic:pic>
                    </a:graphicData>
                  </a:graphic>
                </wp:inline>
              </w:drawing>
            </w:r>
          </w:p>
          <w:p w14:paraId="59B60763" w14:textId="77777777" w:rsidR="00A33AA0" w:rsidRPr="00182432" w:rsidRDefault="00A33AA0" w:rsidP="002643CE">
            <w:pPr>
              <w:rPr>
                <w:rFonts w:ascii="Arial" w:hAnsi="Arial" w:cs="Arial"/>
                <w:color w:val="auto"/>
                <w:sz w:val="20"/>
                <w:szCs w:val="20"/>
                <w:lang w:val="lt-LT"/>
              </w:rPr>
            </w:pPr>
          </w:p>
          <w:p w14:paraId="1D86F449" w14:textId="69D4AEAA" w:rsidR="00A33AA0" w:rsidRPr="00182432" w:rsidRDefault="009425E4"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7A599A35" wp14:editId="1BE9F072">
                  <wp:extent cx="1469383" cy="982361"/>
                  <wp:effectExtent l="0" t="0" r="0" b="825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73744" cy="985276"/>
                          </a:xfrm>
                          <a:prstGeom prst="rect">
                            <a:avLst/>
                          </a:prstGeom>
                          <a:noFill/>
                        </pic:spPr>
                      </pic:pic>
                    </a:graphicData>
                  </a:graphic>
                </wp:inline>
              </w:drawing>
            </w:r>
          </w:p>
          <w:p w14:paraId="5311C7ED" w14:textId="77777777" w:rsidR="00A33AA0" w:rsidRPr="00182432" w:rsidRDefault="00A33AA0" w:rsidP="002643CE">
            <w:pPr>
              <w:rPr>
                <w:rFonts w:ascii="Arial" w:hAnsi="Arial" w:cs="Arial"/>
                <w:color w:val="auto"/>
                <w:sz w:val="20"/>
                <w:szCs w:val="20"/>
                <w:lang w:val="lt-LT"/>
              </w:rPr>
            </w:pPr>
          </w:p>
          <w:p w14:paraId="25E5B8E1"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78F24DE3"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2A3043A" w14:textId="77777777" w:rsidR="00707ED3" w:rsidRPr="00182432" w:rsidRDefault="00707ED3"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A8E8524" w14:textId="4E5F2D9C" w:rsidR="00A33AA0" w:rsidRPr="00182432" w:rsidRDefault="00A33AA0" w:rsidP="002643CE">
            <w:pPr>
              <w:rPr>
                <w:rFonts w:ascii="Arial" w:hAnsi="Arial" w:cs="Arial"/>
                <w:color w:val="auto"/>
                <w:sz w:val="20"/>
                <w:szCs w:val="20"/>
                <w:lang w:val="lt-LT"/>
              </w:rPr>
            </w:pPr>
          </w:p>
        </w:tc>
      </w:tr>
      <w:tr w:rsidR="00182432" w:rsidRPr="006A5D93" w14:paraId="0D69E7D2" w14:textId="77777777" w:rsidTr="43DE9F2C">
        <w:tc>
          <w:tcPr>
            <w:tcW w:w="567" w:type="dxa"/>
          </w:tcPr>
          <w:p w14:paraId="3635585A" w14:textId="79B34B7F" w:rsidR="00A33AA0"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28</w:t>
            </w:r>
            <w:r w:rsidR="00C95F03" w:rsidRPr="00182432">
              <w:rPr>
                <w:rFonts w:ascii="Arial" w:hAnsi="Arial" w:cs="Arial"/>
                <w:b/>
                <w:bCs/>
                <w:color w:val="auto"/>
                <w:sz w:val="21"/>
                <w:szCs w:val="21"/>
                <w:lang w:val="lt-LT"/>
              </w:rPr>
              <w:t>.</w:t>
            </w:r>
          </w:p>
        </w:tc>
        <w:tc>
          <w:tcPr>
            <w:tcW w:w="1843" w:type="dxa"/>
          </w:tcPr>
          <w:p w14:paraId="427F273E" w14:textId="6A4C7263" w:rsidR="0000242C" w:rsidRPr="00182432" w:rsidRDefault="0081020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Virtuvės baldų komplektas su įmontuota buitine technika</w:t>
            </w:r>
            <w:r w:rsidR="0000242C" w:rsidRPr="00182432">
              <w:rPr>
                <w:rFonts w:ascii="Arial" w:hAnsi="Arial" w:cs="Arial"/>
                <w:b/>
                <w:bCs/>
                <w:color w:val="auto"/>
                <w:sz w:val="21"/>
                <w:szCs w:val="21"/>
                <w:lang w:val="lt-LT"/>
              </w:rPr>
              <w:t xml:space="preserve"> be santechnikos prietaisų</w:t>
            </w:r>
          </w:p>
          <w:p w14:paraId="1B032B23" w14:textId="23115090" w:rsidR="00810204" w:rsidRPr="00182432" w:rsidRDefault="00810204" w:rsidP="002643CE">
            <w:pPr>
              <w:jc w:val="both"/>
              <w:rPr>
                <w:rFonts w:ascii="Arial" w:hAnsi="Arial" w:cs="Arial"/>
                <w:b/>
                <w:bCs/>
                <w:color w:val="auto"/>
                <w:sz w:val="21"/>
                <w:szCs w:val="21"/>
                <w:lang w:val="lt-LT"/>
              </w:rPr>
            </w:pPr>
          </w:p>
          <w:p w14:paraId="3E479960" w14:textId="77777777" w:rsidR="00810204" w:rsidRPr="00182432" w:rsidRDefault="00810204" w:rsidP="002643CE">
            <w:pPr>
              <w:jc w:val="both"/>
              <w:rPr>
                <w:rFonts w:ascii="Arial" w:hAnsi="Arial" w:cs="Arial"/>
                <w:b/>
                <w:bCs/>
                <w:color w:val="auto"/>
                <w:sz w:val="21"/>
                <w:szCs w:val="21"/>
                <w:lang w:val="lt-LT"/>
              </w:rPr>
            </w:pPr>
          </w:p>
          <w:p w14:paraId="378B3536" w14:textId="639AA20C" w:rsidR="00A33AA0" w:rsidRPr="00182432" w:rsidRDefault="00A33AA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V01</w:t>
            </w:r>
          </w:p>
        </w:tc>
        <w:tc>
          <w:tcPr>
            <w:tcW w:w="8221" w:type="dxa"/>
          </w:tcPr>
          <w:p w14:paraId="24C41CEE" w14:textId="5D422F42" w:rsidR="00122D79" w:rsidRPr="00182432" w:rsidRDefault="00B911FA"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Matmenų galima paklaida </w:t>
            </w:r>
            <w:r w:rsidR="009E2106" w:rsidRPr="00182432">
              <w:rPr>
                <w:rFonts w:ascii="Arial" w:hAnsi="Arial" w:cs="Arial"/>
                <w:color w:val="auto"/>
                <w:sz w:val="21"/>
                <w:szCs w:val="21"/>
                <w:lang w:val="lt-LT"/>
              </w:rPr>
              <w:t xml:space="preserve">po pastato rangos darbų </w:t>
            </w:r>
            <w:r w:rsidRPr="00182432">
              <w:rPr>
                <w:rFonts w:ascii="Arial" w:hAnsi="Arial" w:cs="Arial"/>
                <w:color w:val="auto"/>
                <w:sz w:val="21"/>
                <w:szCs w:val="21"/>
                <w:lang w:val="lt-LT"/>
              </w:rPr>
              <w:t>+-</w:t>
            </w:r>
            <w:r w:rsidR="006E04C9" w:rsidRPr="00182432">
              <w:rPr>
                <w:rFonts w:ascii="Arial" w:hAnsi="Arial" w:cs="Arial"/>
                <w:color w:val="auto"/>
                <w:sz w:val="21"/>
                <w:szCs w:val="21"/>
                <w:lang w:val="lt-LT"/>
              </w:rPr>
              <w:t>1</w:t>
            </w:r>
            <w:r w:rsidR="000619B1" w:rsidRPr="00182432">
              <w:rPr>
                <w:rFonts w:ascii="Arial" w:hAnsi="Arial" w:cs="Arial"/>
                <w:color w:val="auto"/>
                <w:sz w:val="21"/>
                <w:szCs w:val="21"/>
                <w:lang w:val="lt-LT"/>
              </w:rPr>
              <w:t>5</w:t>
            </w:r>
            <w:r w:rsidRPr="00182432">
              <w:rPr>
                <w:rFonts w:ascii="Arial" w:hAnsi="Arial" w:cs="Arial"/>
                <w:color w:val="auto"/>
                <w:sz w:val="21"/>
                <w:szCs w:val="21"/>
                <w:lang w:val="lt-LT"/>
              </w:rPr>
              <w:t>0mm.</w:t>
            </w:r>
          </w:p>
          <w:p w14:paraId="2289B7E9" w14:textId="46D28881" w:rsidR="00122D79" w:rsidRPr="00182432" w:rsidRDefault="00B911FA"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634E8DB2" w14:textId="26C11F6B" w:rsidR="003D4511" w:rsidRPr="00182432" w:rsidRDefault="003D4511"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7653B14B" w14:textId="47332380" w:rsidR="00726C8A" w:rsidRPr="00182432" w:rsidRDefault="00E50058" w:rsidP="002643CE">
            <w:pPr>
              <w:pStyle w:val="ListParagraph"/>
              <w:numPr>
                <w:ilvl w:val="0"/>
                <w:numId w:val="5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726C8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078B2D59" w14:textId="77777777" w:rsidR="004A0B65" w:rsidRPr="00182432" w:rsidRDefault="004A0B65" w:rsidP="002643CE">
            <w:pPr>
              <w:pStyle w:val="ListParagraph"/>
              <w:numPr>
                <w:ilvl w:val="0"/>
                <w:numId w:val="58"/>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p>
          <w:p w14:paraId="4443E653" w14:textId="36C74148" w:rsidR="00122D79" w:rsidRPr="00182432" w:rsidRDefault="00B911FA"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w:t>
            </w:r>
            <w:r w:rsidR="00835E74" w:rsidRPr="00182432">
              <w:rPr>
                <w:rFonts w:ascii="Arial" w:hAnsi="Arial" w:cs="Arial"/>
                <w:color w:val="auto"/>
                <w:sz w:val="21"/>
                <w:szCs w:val="21"/>
                <w:lang w:val="lt-LT"/>
              </w:rPr>
              <w:t xml:space="preserve">ne mažiau nei </w:t>
            </w:r>
            <w:r w:rsidR="00DB7149" w:rsidRPr="00182432">
              <w:rPr>
                <w:rFonts w:ascii="Arial" w:hAnsi="Arial" w:cs="Arial"/>
                <w:color w:val="auto"/>
                <w:sz w:val="21"/>
                <w:szCs w:val="21"/>
                <w:lang w:val="lt-LT"/>
              </w:rPr>
              <w:t>10</w:t>
            </w:r>
            <w:r w:rsidRPr="00182432">
              <w:rPr>
                <w:rFonts w:ascii="Arial" w:hAnsi="Arial" w:cs="Arial"/>
                <w:color w:val="auto"/>
                <w:sz w:val="21"/>
                <w:szCs w:val="21"/>
                <w:lang w:val="lt-LT"/>
              </w:rPr>
              <w:t xml:space="preserve"> mm </w:t>
            </w:r>
            <w:proofErr w:type="spellStart"/>
            <w:r w:rsidR="00342EC5" w:rsidRPr="00182432">
              <w:rPr>
                <w:rFonts w:ascii="Arial" w:hAnsi="Arial" w:cs="Arial"/>
                <w:color w:val="auto"/>
                <w:sz w:val="21"/>
                <w:szCs w:val="21"/>
                <w:lang w:val="lt-LT"/>
              </w:rPr>
              <w:t>C</w:t>
            </w:r>
            <w:r w:rsidR="00DB7149" w:rsidRPr="00182432">
              <w:rPr>
                <w:rFonts w:ascii="Arial" w:hAnsi="Arial" w:cs="Arial"/>
                <w:color w:val="auto"/>
                <w:sz w:val="21"/>
                <w:szCs w:val="21"/>
                <w:lang w:val="lt-LT"/>
              </w:rPr>
              <w:t>ompact</w:t>
            </w:r>
            <w:proofErr w:type="spellEnd"/>
            <w:r w:rsidR="00DB7149" w:rsidRPr="00182432">
              <w:rPr>
                <w:rFonts w:ascii="Arial" w:hAnsi="Arial" w:cs="Arial"/>
                <w:color w:val="auto"/>
                <w:sz w:val="21"/>
                <w:szCs w:val="21"/>
                <w:lang w:val="lt-LT"/>
              </w:rPr>
              <w:t xml:space="preserve"> </w:t>
            </w:r>
            <w:r w:rsidRPr="00182432">
              <w:rPr>
                <w:rFonts w:ascii="Arial" w:hAnsi="Arial" w:cs="Arial"/>
                <w:color w:val="auto"/>
                <w:sz w:val="21"/>
                <w:szCs w:val="21"/>
                <w:lang w:val="lt-LT"/>
              </w:rPr>
              <w:t xml:space="preserve">HPL, vandeniui bei nubraižymui atsparia danga.  </w:t>
            </w:r>
          </w:p>
          <w:p w14:paraId="62277037" w14:textId="32BC42A8" w:rsidR="00726C8A" w:rsidRPr="00182432" w:rsidRDefault="00E50058" w:rsidP="002643CE">
            <w:pPr>
              <w:pStyle w:val="ListParagraph"/>
              <w:numPr>
                <w:ilvl w:val="0"/>
                <w:numId w:val="58"/>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w:t>
            </w:r>
            <w:r w:rsidR="00B911FA" w:rsidRPr="00182432">
              <w:rPr>
                <w:rFonts w:ascii="Arial" w:hAnsi="Arial" w:cs="Arial"/>
                <w:color w:val="auto"/>
                <w:sz w:val="21"/>
                <w:szCs w:val="21"/>
                <w:lang w:val="lt-LT"/>
              </w:rPr>
              <w:t xml:space="preserve">palva – </w:t>
            </w:r>
            <w:r w:rsidRPr="00182432">
              <w:rPr>
                <w:rFonts w:ascii="Arial" w:hAnsi="Arial" w:cs="Arial"/>
                <w:color w:val="auto"/>
                <w:sz w:val="21"/>
                <w:szCs w:val="21"/>
                <w:lang w:val="lt-LT"/>
              </w:rPr>
              <w:t>turi būti</w:t>
            </w:r>
            <w:r w:rsidR="00B911FA" w:rsidRPr="00182432">
              <w:rPr>
                <w:rFonts w:ascii="Arial" w:hAnsi="Arial" w:cs="Arial"/>
                <w:color w:val="auto"/>
                <w:sz w:val="21"/>
                <w:szCs w:val="21"/>
                <w:lang w:val="lt-LT"/>
              </w:rPr>
              <w:t xml:space="preserve"> </w:t>
            </w:r>
            <w:r w:rsidRPr="00182432">
              <w:rPr>
                <w:rFonts w:ascii="Arial" w:hAnsi="Arial" w:cs="Arial"/>
                <w:color w:val="auto"/>
                <w:sz w:val="21"/>
                <w:szCs w:val="21"/>
                <w:lang w:val="lt-LT"/>
              </w:rPr>
              <w:t>g</w:t>
            </w:r>
            <w:r w:rsidR="00B911FA" w:rsidRPr="00182432">
              <w:rPr>
                <w:rFonts w:ascii="Arial" w:hAnsi="Arial" w:cs="Arial"/>
                <w:color w:val="auto"/>
                <w:sz w:val="21"/>
                <w:szCs w:val="21"/>
                <w:lang w:val="lt-LT"/>
              </w:rPr>
              <w:t xml:space="preserve">alimybė pasirinkti iš ne mažiau nei </w:t>
            </w:r>
            <w:r w:rsidRPr="00182432">
              <w:rPr>
                <w:rFonts w:ascii="Arial" w:hAnsi="Arial" w:cs="Arial"/>
                <w:color w:val="auto"/>
                <w:sz w:val="21"/>
                <w:szCs w:val="21"/>
                <w:lang w:val="lt-LT"/>
              </w:rPr>
              <w:t>7</w:t>
            </w:r>
            <w:r w:rsidR="00B911FA" w:rsidRPr="00182432">
              <w:rPr>
                <w:rFonts w:ascii="Arial" w:hAnsi="Arial" w:cs="Arial"/>
                <w:color w:val="auto"/>
                <w:sz w:val="21"/>
                <w:szCs w:val="21"/>
                <w:lang w:val="lt-LT"/>
              </w:rPr>
              <w:t xml:space="preserve"> </w:t>
            </w:r>
            <w:proofErr w:type="spellStart"/>
            <w:r w:rsidR="00122D79" w:rsidRPr="00182432">
              <w:rPr>
                <w:rFonts w:ascii="Arial" w:hAnsi="Arial" w:cs="Arial"/>
                <w:color w:val="auto"/>
                <w:sz w:val="21"/>
                <w:szCs w:val="21"/>
                <w:lang w:val="lt-LT"/>
              </w:rPr>
              <w:t>compact</w:t>
            </w:r>
            <w:proofErr w:type="spellEnd"/>
            <w:r w:rsidR="00122D79" w:rsidRPr="00182432">
              <w:rPr>
                <w:rFonts w:ascii="Arial" w:hAnsi="Arial" w:cs="Arial"/>
                <w:color w:val="auto"/>
                <w:sz w:val="21"/>
                <w:szCs w:val="21"/>
                <w:lang w:val="lt-LT"/>
              </w:rPr>
              <w:t xml:space="preserve"> HPL stalviršio pavyzdžių</w:t>
            </w:r>
            <w:r w:rsidRPr="00182432">
              <w:rPr>
                <w:rFonts w:ascii="Arial" w:hAnsi="Arial" w:cs="Arial"/>
                <w:color w:val="auto"/>
                <w:sz w:val="21"/>
                <w:szCs w:val="21"/>
                <w:lang w:val="lt-LT"/>
              </w:rPr>
              <w:t>, įskaitant tamsiai pilk</w:t>
            </w:r>
            <w:r w:rsidR="00724BE9" w:rsidRPr="00182432">
              <w:rPr>
                <w:rFonts w:ascii="Arial" w:hAnsi="Arial" w:cs="Arial"/>
                <w:color w:val="auto"/>
                <w:sz w:val="21"/>
                <w:szCs w:val="21"/>
                <w:lang w:val="lt-LT"/>
              </w:rPr>
              <w:t>ą, antracito spalvas</w:t>
            </w:r>
            <w:r w:rsidR="00B911FA" w:rsidRPr="00182432">
              <w:rPr>
                <w:rFonts w:ascii="Arial" w:hAnsi="Arial" w:cs="Arial"/>
                <w:i/>
                <w:iCs/>
                <w:color w:val="auto"/>
                <w:sz w:val="21"/>
                <w:szCs w:val="21"/>
                <w:lang w:val="lt-LT"/>
              </w:rPr>
              <w:t xml:space="preserve"> </w:t>
            </w:r>
            <w:r w:rsidR="00726C8A"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00368C50" w14:textId="1E08CFEA" w:rsidR="003D4511" w:rsidRPr="00182432" w:rsidRDefault="00B911FA" w:rsidP="002643CE">
            <w:pPr>
              <w:pStyle w:val="ListParagraph"/>
              <w:numPr>
                <w:ilvl w:val="0"/>
                <w:numId w:val="5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Sieninė plokštė gaminama iš ne mažesnės nei 10 mm MDP dengtos HPL, vandeniui bei nubraižymui atsparia danga. Spalva </w:t>
            </w:r>
            <w:r w:rsidR="00122D79" w:rsidRPr="00182432">
              <w:rPr>
                <w:rFonts w:ascii="Arial" w:hAnsi="Arial" w:cs="Arial"/>
                <w:color w:val="auto"/>
                <w:sz w:val="21"/>
                <w:szCs w:val="21"/>
                <w:lang w:val="lt-LT"/>
              </w:rPr>
              <w:t>identiška stalviršio spalvai.</w:t>
            </w:r>
          </w:p>
          <w:p w14:paraId="5621F7EC" w14:textId="77777777" w:rsidR="003D4511" w:rsidRPr="00182432" w:rsidRDefault="00B911FA" w:rsidP="002643CE">
            <w:pPr>
              <w:pStyle w:val="ListParagraph"/>
              <w:numPr>
                <w:ilvl w:val="0"/>
                <w:numId w:val="5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Visose virtuvės spintelėse yra numatomos reguliuojamos lentynos. </w:t>
            </w:r>
          </w:p>
          <w:p w14:paraId="6228D366" w14:textId="6A48F4F9" w:rsidR="003D4511" w:rsidRPr="00182432" w:rsidRDefault="00B911FA" w:rsidP="002643CE">
            <w:pPr>
              <w:pStyle w:val="ListParagraph"/>
              <w:numPr>
                <w:ilvl w:val="0"/>
                <w:numId w:val="58"/>
              </w:numPr>
              <w:jc w:val="both"/>
              <w:rPr>
                <w:rFonts w:ascii="Arial" w:hAnsi="Arial" w:cs="Arial"/>
                <w:i/>
                <w:iCs/>
                <w:color w:val="auto"/>
                <w:sz w:val="21"/>
                <w:szCs w:val="21"/>
                <w:lang w:val="lt-LT"/>
              </w:rPr>
            </w:pPr>
            <w:r w:rsidRPr="00182432">
              <w:rPr>
                <w:rFonts w:ascii="Arial" w:hAnsi="Arial" w:cs="Arial"/>
                <w:color w:val="auto"/>
                <w:sz w:val="21"/>
                <w:szCs w:val="21"/>
                <w:lang w:val="lt-LT"/>
              </w:rPr>
              <w:t>Rankenėlės spintelėms –</w:t>
            </w:r>
            <w:r w:rsidR="002C1FA0" w:rsidRPr="00182432">
              <w:rPr>
                <w:rFonts w:ascii="Arial" w:hAnsi="Arial" w:cs="Arial"/>
                <w:color w:val="auto"/>
                <w:sz w:val="21"/>
                <w:szCs w:val="21"/>
                <w:lang w:val="lt-LT"/>
              </w:rPr>
              <w:t xml:space="preserve"> </w:t>
            </w:r>
            <w:r w:rsidR="00F45E8E" w:rsidRPr="00182432">
              <w:rPr>
                <w:rFonts w:ascii="Arial" w:hAnsi="Arial" w:cs="Arial"/>
                <w:color w:val="auto"/>
                <w:sz w:val="21"/>
                <w:szCs w:val="21"/>
                <w:lang w:val="lt-LT"/>
              </w:rPr>
              <w:t xml:space="preserve">prisukamos, dviejų taškų, juodos spalvos </w:t>
            </w:r>
            <w:r w:rsidR="00F13C6A" w:rsidRPr="00182432">
              <w:rPr>
                <w:rFonts w:ascii="Arial" w:hAnsi="Arial" w:cs="Arial"/>
                <w:i/>
                <w:iCs/>
                <w:color w:val="auto"/>
                <w:sz w:val="21"/>
                <w:szCs w:val="21"/>
                <w:lang w:val="lt-LT"/>
              </w:rPr>
              <w:t>Galimybė pasirinkti iš ne mažiau nei 5</w:t>
            </w:r>
            <w:r w:rsidR="006A342C" w:rsidRPr="00182432">
              <w:rPr>
                <w:rFonts w:ascii="Arial" w:hAnsi="Arial" w:cs="Arial"/>
                <w:i/>
                <w:iCs/>
                <w:color w:val="auto"/>
                <w:sz w:val="21"/>
                <w:szCs w:val="21"/>
                <w:lang w:val="lt-LT"/>
              </w:rPr>
              <w:t xml:space="preserve"> juodos spalvos</w:t>
            </w:r>
            <w:r w:rsidR="00F13C6A" w:rsidRPr="00182432">
              <w:rPr>
                <w:rFonts w:ascii="Arial" w:hAnsi="Arial" w:cs="Arial"/>
                <w:i/>
                <w:iCs/>
                <w:color w:val="auto"/>
                <w:sz w:val="21"/>
                <w:szCs w:val="21"/>
                <w:lang w:val="lt-LT"/>
              </w:rPr>
              <w:t xml:space="preserve"> rankenėlių modelių (sutarties vykdymo metu  tiekėjas turės pateikti siūlomų rankenėlių pavyzdžius: nuotraukas ir/ar nukreipimą į tiekėjo/gamintojo internetiniame puslapyje esantį spalvų katalogą).</w:t>
            </w:r>
          </w:p>
          <w:p w14:paraId="5FEE6C31" w14:textId="01D071D2" w:rsidR="003D4511" w:rsidRPr="00182432" w:rsidRDefault="00B911FA"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pagaminta iš 18mm LMDP. Cokolio spalva turi sutapti su korpuso spalva.</w:t>
            </w:r>
          </w:p>
          <w:p w14:paraId="54B56ED6" w14:textId="77777777" w:rsidR="0038185E" w:rsidRPr="00182432" w:rsidRDefault="00B911FA"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Furnitūra – su tylaus uždarymo lankstais.</w:t>
            </w:r>
          </w:p>
          <w:p w14:paraId="4E8E84DE" w14:textId="0BEAEE85" w:rsidR="0038185E" w:rsidRPr="00182432" w:rsidRDefault="004C4C14"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4 vnt</w:t>
            </w:r>
            <w:r w:rsidR="002C1FA0" w:rsidRPr="00182432">
              <w:rPr>
                <w:rFonts w:ascii="Arial" w:hAnsi="Arial" w:cs="Arial"/>
                <w:color w:val="auto"/>
                <w:sz w:val="21"/>
                <w:szCs w:val="21"/>
                <w:lang w:val="lt-LT"/>
              </w:rPr>
              <w:t>.</w:t>
            </w:r>
            <w:r w:rsidRPr="00182432">
              <w:rPr>
                <w:rFonts w:ascii="Arial" w:hAnsi="Arial" w:cs="Arial"/>
                <w:color w:val="auto"/>
                <w:sz w:val="21"/>
                <w:szCs w:val="21"/>
                <w:lang w:val="lt-LT"/>
              </w:rPr>
              <w:t xml:space="preserve"> šiukšlių konteinerių </w:t>
            </w:r>
            <w:r w:rsidR="0038185E" w:rsidRPr="00182432">
              <w:rPr>
                <w:rFonts w:ascii="Arial" w:hAnsi="Arial" w:cs="Arial"/>
                <w:color w:val="auto"/>
                <w:sz w:val="21"/>
                <w:szCs w:val="21"/>
                <w:lang w:val="lt-LT"/>
              </w:rPr>
              <w:t>(komplektuojami kartu su baldais).</w:t>
            </w:r>
            <w:r w:rsidR="00FD08A4" w:rsidRPr="00182432">
              <w:rPr>
                <w:rFonts w:ascii="Arial" w:hAnsi="Arial" w:cs="Arial"/>
                <w:color w:val="auto"/>
                <w:sz w:val="21"/>
                <w:szCs w:val="21"/>
                <w:lang w:val="lt-LT"/>
              </w:rPr>
              <w:t xml:space="preserve"> Jų dydis maksimaliai telpantis stalčiuje ir netrukdantis jo atidarymui. Spalvos tamsiai pilka arba juoda.</w:t>
            </w:r>
          </w:p>
          <w:p w14:paraId="4B02BB1F" w14:textId="011DEF7E" w:rsidR="0038185E" w:rsidRPr="00182432" w:rsidRDefault="00B96792"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Virtuvės projekte yra numatomi 3 vnt. integruojami šaldytuvai. </w:t>
            </w:r>
          </w:p>
          <w:p w14:paraId="725D6C4A" w14:textId="49506265" w:rsidR="00B96792" w:rsidRPr="00182432" w:rsidRDefault="00B96792"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Virtuvės projekte yra numatomi 2 vnt. Integruojamų indaplovių.</w:t>
            </w:r>
          </w:p>
          <w:p w14:paraId="41D7E306" w14:textId="77777777" w:rsidR="00E95191" w:rsidRPr="00182432" w:rsidRDefault="00B96792" w:rsidP="002643CE">
            <w:pPr>
              <w:pStyle w:val="ListParagraph"/>
              <w:numPr>
                <w:ilvl w:val="0"/>
                <w:numId w:val="58"/>
              </w:numPr>
              <w:jc w:val="both"/>
              <w:rPr>
                <w:rFonts w:ascii="Arial" w:hAnsi="Arial" w:cs="Arial"/>
                <w:color w:val="auto"/>
                <w:sz w:val="21"/>
                <w:szCs w:val="21"/>
                <w:u w:val="single"/>
                <w:lang w:val="lt-LT"/>
              </w:rPr>
            </w:pPr>
            <w:r w:rsidRPr="00182432">
              <w:rPr>
                <w:rFonts w:ascii="Arial" w:hAnsi="Arial" w:cs="Arial"/>
                <w:color w:val="auto"/>
                <w:sz w:val="21"/>
                <w:szCs w:val="21"/>
                <w:u w:val="single"/>
                <w:lang w:val="lt-LT"/>
              </w:rPr>
              <w:t>Nurodyta buitinė technika bei jos sumontavimas turi būti įskaičiuotas į virtuvės kainą.</w:t>
            </w:r>
          </w:p>
          <w:p w14:paraId="5461534E" w14:textId="0815A7ED" w:rsidR="00E95191" w:rsidRPr="00182432" w:rsidRDefault="00E95191" w:rsidP="002643CE">
            <w:pPr>
              <w:pStyle w:val="ListParagraph"/>
              <w:numPr>
                <w:ilvl w:val="0"/>
                <w:numId w:val="58"/>
              </w:numPr>
              <w:jc w:val="both"/>
              <w:rPr>
                <w:rFonts w:ascii="Arial" w:hAnsi="Arial" w:cs="Arial"/>
                <w:color w:val="auto"/>
                <w:sz w:val="21"/>
                <w:szCs w:val="21"/>
                <w:u w:val="single"/>
                <w:lang w:val="lt-LT"/>
              </w:rPr>
            </w:pPr>
            <w:r w:rsidRPr="00182432">
              <w:rPr>
                <w:rFonts w:ascii="Arial" w:hAnsi="Arial" w:cs="Arial"/>
                <w:color w:val="auto"/>
                <w:sz w:val="21"/>
                <w:szCs w:val="21"/>
                <w:lang w:val="lt-LT"/>
              </w:rPr>
              <w:t>Buitinių atliekų konteinerių stalčių dugnuose yra išimamas metalinis įdėklas patogiam valymui (visu dugno plokštumos pločiu su auselėmis).</w:t>
            </w:r>
          </w:p>
          <w:p w14:paraId="66A487AA" w14:textId="182B41DC" w:rsidR="00B96792" w:rsidRPr="00182432" w:rsidRDefault="00BA3BD6"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S</w:t>
            </w:r>
            <w:r w:rsidR="0038185E" w:rsidRPr="00182432">
              <w:rPr>
                <w:rFonts w:ascii="Arial" w:hAnsi="Arial" w:cs="Arial"/>
                <w:color w:val="auto"/>
                <w:sz w:val="21"/>
                <w:szCs w:val="21"/>
                <w:lang w:val="lt-LT"/>
              </w:rPr>
              <w:t xml:space="preserve">pintelės su reguliuojamomis lentynomis viduje. </w:t>
            </w:r>
          </w:p>
          <w:p w14:paraId="26EC6C15" w14:textId="77777777" w:rsidR="00B96792" w:rsidRPr="00182432" w:rsidRDefault="0038185E"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Virtuvės baldo viršutinė dalis iki lubų dengiama „</w:t>
            </w:r>
            <w:proofErr w:type="spellStart"/>
            <w:r w:rsidRPr="00182432">
              <w:rPr>
                <w:rFonts w:ascii="Arial" w:hAnsi="Arial" w:cs="Arial"/>
                <w:color w:val="auto"/>
                <w:sz w:val="21"/>
                <w:szCs w:val="21"/>
                <w:lang w:val="lt-LT"/>
              </w:rPr>
              <w:t>Falsh</w:t>
            </w:r>
            <w:proofErr w:type="spellEnd"/>
            <w:r w:rsidRPr="00182432">
              <w:rPr>
                <w:rFonts w:ascii="Arial" w:hAnsi="Arial" w:cs="Arial"/>
                <w:color w:val="auto"/>
                <w:sz w:val="21"/>
                <w:szCs w:val="21"/>
                <w:lang w:val="lt-LT"/>
              </w:rPr>
              <w:t>“ fasadais, bloko gylis kaip ir baldo su integruojamu šaldytuvu.</w:t>
            </w:r>
          </w:p>
          <w:p w14:paraId="4FD45C87" w14:textId="3EF61A45" w:rsidR="00B96792" w:rsidRPr="00182432" w:rsidRDefault="00B911FA"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išfrezuotos vietos rozetėms stalviršio sienutėje pagal faktą, šaldytuvui, indaplovei ir mikrobangų krosnelėms. </w:t>
            </w:r>
          </w:p>
          <w:p w14:paraId="025A931A" w14:textId="59230019" w:rsidR="0057735A" w:rsidRPr="00182432" w:rsidRDefault="00C25DC7" w:rsidP="002643CE">
            <w:pPr>
              <w:pStyle w:val="ListParagraph"/>
              <w:numPr>
                <w:ilvl w:val="0"/>
                <w:numId w:val="58"/>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w:t>
            </w:r>
            <w:r w:rsidR="00782395" w:rsidRPr="00182432">
              <w:rPr>
                <w:rFonts w:ascii="Arial" w:hAnsi="Arial" w:cs="Arial"/>
                <w:color w:val="auto"/>
                <w:sz w:val="21"/>
                <w:szCs w:val="21"/>
                <w:lang w:val="lt-LT"/>
              </w:rPr>
              <w:t>plautuvei pagal brėžinį</w:t>
            </w:r>
            <w:r w:rsidR="00F81EDB" w:rsidRPr="00182432">
              <w:rPr>
                <w:rFonts w:ascii="Arial" w:hAnsi="Arial" w:cs="Arial"/>
                <w:color w:val="auto"/>
                <w:sz w:val="21"/>
                <w:szCs w:val="21"/>
                <w:lang w:val="lt-LT"/>
              </w:rPr>
              <w:t>.</w:t>
            </w:r>
          </w:p>
          <w:p w14:paraId="2EC79D45" w14:textId="7DF63251" w:rsidR="00D33E4A" w:rsidRPr="00182432" w:rsidRDefault="00D33E4A" w:rsidP="002643CE">
            <w:pPr>
              <w:pStyle w:val="ListParagraph"/>
              <w:numPr>
                <w:ilvl w:val="0"/>
                <w:numId w:val="58"/>
              </w:numPr>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72851B27" w14:textId="3EAFB3EA" w:rsidR="00A33AA0" w:rsidRPr="00182432" w:rsidRDefault="00CC5B91" w:rsidP="002C1FA0">
            <w:pPr>
              <w:pStyle w:val="ListParagraph"/>
              <w:numPr>
                <w:ilvl w:val="0"/>
                <w:numId w:val="58"/>
              </w:numPr>
              <w:rPr>
                <w:rFonts w:ascii="Arial" w:hAnsi="Arial" w:cs="Arial"/>
                <w:color w:val="auto"/>
                <w:sz w:val="21"/>
                <w:szCs w:val="21"/>
                <w:lang w:val="lt-LT"/>
              </w:rPr>
            </w:pPr>
            <w:r w:rsidRPr="00182432">
              <w:rPr>
                <w:rFonts w:ascii="Arial" w:hAnsi="Arial" w:cs="Arial"/>
                <w:color w:val="auto"/>
                <w:sz w:val="21"/>
                <w:szCs w:val="21"/>
                <w:lang w:val="lt-LT"/>
              </w:rPr>
              <w:t>Dalyje po plautuve paliekama vieta sifonams ir kitai įrangai.</w:t>
            </w:r>
          </w:p>
        </w:tc>
        <w:tc>
          <w:tcPr>
            <w:tcW w:w="3402" w:type="dxa"/>
          </w:tcPr>
          <w:p w14:paraId="7F78B40D" w14:textId="43740167" w:rsidR="00A33AA0" w:rsidRPr="00182432" w:rsidRDefault="00A33AA0"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5466A4FB" wp14:editId="1921328F">
                  <wp:extent cx="1873250" cy="141384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874891" cy="1415083"/>
                          </a:xfrm>
                          <a:prstGeom prst="rect">
                            <a:avLst/>
                          </a:prstGeom>
                        </pic:spPr>
                      </pic:pic>
                    </a:graphicData>
                  </a:graphic>
                </wp:inline>
              </w:drawing>
            </w:r>
          </w:p>
          <w:p w14:paraId="4057E109" w14:textId="77777777" w:rsidR="00A33AA0" w:rsidRPr="00182432" w:rsidRDefault="00A33AA0" w:rsidP="002643CE">
            <w:pPr>
              <w:rPr>
                <w:rFonts w:ascii="Arial" w:hAnsi="Arial" w:cs="Arial"/>
                <w:color w:val="auto"/>
                <w:sz w:val="20"/>
                <w:szCs w:val="20"/>
                <w:lang w:val="lt-LT"/>
              </w:rPr>
            </w:pPr>
          </w:p>
          <w:p w14:paraId="4CBAB871" w14:textId="036505C2" w:rsidR="00A33AA0" w:rsidRPr="00182432" w:rsidRDefault="001A778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59AA1BE" wp14:editId="1B5C7AF3">
                  <wp:extent cx="1663700" cy="1445642"/>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67729" cy="1449143"/>
                          </a:xfrm>
                          <a:prstGeom prst="rect">
                            <a:avLst/>
                          </a:prstGeom>
                        </pic:spPr>
                      </pic:pic>
                    </a:graphicData>
                  </a:graphic>
                </wp:inline>
              </w:drawing>
            </w:r>
          </w:p>
          <w:p w14:paraId="435F22C4" w14:textId="77777777" w:rsidR="00A33AA0" w:rsidRPr="00182432" w:rsidRDefault="00A33AA0" w:rsidP="002643CE">
            <w:pPr>
              <w:rPr>
                <w:rFonts w:ascii="Arial" w:hAnsi="Arial" w:cs="Arial"/>
                <w:color w:val="auto"/>
                <w:sz w:val="20"/>
                <w:szCs w:val="20"/>
                <w:lang w:val="lt-LT"/>
              </w:rPr>
            </w:pPr>
          </w:p>
          <w:p w14:paraId="3B6AD868" w14:textId="77777777" w:rsidR="00A33AA0" w:rsidRPr="00182432" w:rsidRDefault="00A33AA0" w:rsidP="002643CE">
            <w:pPr>
              <w:rPr>
                <w:rFonts w:ascii="Arial" w:hAnsi="Arial" w:cs="Arial"/>
                <w:color w:val="auto"/>
                <w:sz w:val="20"/>
                <w:szCs w:val="20"/>
                <w:lang w:val="lt-LT"/>
              </w:rPr>
            </w:pPr>
          </w:p>
          <w:p w14:paraId="59A85A77" w14:textId="77777777" w:rsidR="00A33AA0" w:rsidRPr="00182432" w:rsidRDefault="00A33AA0" w:rsidP="002643CE">
            <w:pPr>
              <w:rPr>
                <w:rFonts w:ascii="Arial" w:hAnsi="Arial" w:cs="Arial"/>
                <w:color w:val="auto"/>
                <w:sz w:val="20"/>
                <w:szCs w:val="20"/>
                <w:lang w:val="lt-LT"/>
              </w:rPr>
            </w:pPr>
          </w:p>
          <w:p w14:paraId="00D6369D" w14:textId="3DC08E4B" w:rsidR="00A33AA0" w:rsidRPr="00182432" w:rsidRDefault="003D4511"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1F1F97E2" wp14:editId="594CEDC0">
                  <wp:extent cx="1712609" cy="909114"/>
                  <wp:effectExtent l="0" t="0" r="1905" b="571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715936" cy="910880"/>
                          </a:xfrm>
                          <a:prstGeom prst="rect">
                            <a:avLst/>
                          </a:prstGeom>
                        </pic:spPr>
                      </pic:pic>
                    </a:graphicData>
                  </a:graphic>
                </wp:inline>
              </w:drawing>
            </w:r>
          </w:p>
          <w:p w14:paraId="4AD4DD61"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33DBC73"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527360A4"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1C2B670" w14:textId="148FA1DF" w:rsidR="00A33AA0" w:rsidRPr="00182432" w:rsidRDefault="00A33AA0" w:rsidP="002643CE">
            <w:pPr>
              <w:rPr>
                <w:rFonts w:ascii="Arial" w:hAnsi="Arial" w:cs="Arial"/>
                <w:color w:val="auto"/>
                <w:sz w:val="20"/>
                <w:szCs w:val="20"/>
                <w:lang w:val="lt-LT"/>
              </w:rPr>
            </w:pPr>
          </w:p>
          <w:p w14:paraId="3CE57AFE" w14:textId="77777777" w:rsidR="00A33AA0" w:rsidRPr="00182432" w:rsidRDefault="00A33AA0" w:rsidP="002643CE">
            <w:pPr>
              <w:rPr>
                <w:rFonts w:ascii="Arial" w:hAnsi="Arial" w:cs="Arial"/>
                <w:color w:val="auto"/>
                <w:sz w:val="20"/>
                <w:szCs w:val="20"/>
                <w:lang w:val="lt-LT"/>
              </w:rPr>
            </w:pPr>
          </w:p>
          <w:p w14:paraId="2CF4EB09" w14:textId="77777777" w:rsidR="00A33AA0" w:rsidRPr="00182432" w:rsidRDefault="00A33AA0" w:rsidP="002643CE">
            <w:pPr>
              <w:rPr>
                <w:rFonts w:ascii="Arial" w:hAnsi="Arial" w:cs="Arial"/>
                <w:color w:val="auto"/>
                <w:sz w:val="20"/>
                <w:szCs w:val="20"/>
                <w:lang w:val="lt-LT"/>
              </w:rPr>
            </w:pPr>
          </w:p>
          <w:p w14:paraId="776F8C65" w14:textId="6541B5DC" w:rsidR="0034241F" w:rsidRPr="00182432" w:rsidRDefault="0034241F" w:rsidP="002643CE">
            <w:pPr>
              <w:tabs>
                <w:tab w:val="left" w:pos="914"/>
              </w:tabs>
              <w:rPr>
                <w:rFonts w:ascii="Arial" w:hAnsi="Arial" w:cs="Arial"/>
                <w:color w:val="auto"/>
                <w:sz w:val="20"/>
                <w:szCs w:val="20"/>
                <w:lang w:val="lt-LT"/>
              </w:rPr>
            </w:pPr>
            <w:r w:rsidRPr="00182432">
              <w:rPr>
                <w:rFonts w:ascii="Arial" w:hAnsi="Arial" w:cs="Arial"/>
                <w:color w:val="auto"/>
                <w:sz w:val="20"/>
                <w:szCs w:val="20"/>
                <w:lang w:val="lt-LT"/>
              </w:rPr>
              <w:tab/>
            </w:r>
          </w:p>
        </w:tc>
      </w:tr>
      <w:tr w:rsidR="00182432" w:rsidRPr="006A5D93" w14:paraId="6FEB7331" w14:textId="77777777" w:rsidTr="43DE9F2C">
        <w:tc>
          <w:tcPr>
            <w:tcW w:w="567" w:type="dxa"/>
          </w:tcPr>
          <w:p w14:paraId="32EF10C6" w14:textId="14FF88F5" w:rsidR="00A33AA0"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29</w:t>
            </w:r>
            <w:r w:rsidR="00C95F03" w:rsidRPr="00182432">
              <w:rPr>
                <w:rFonts w:ascii="Arial" w:hAnsi="Arial" w:cs="Arial"/>
                <w:b/>
                <w:bCs/>
                <w:color w:val="auto"/>
                <w:sz w:val="21"/>
                <w:szCs w:val="21"/>
                <w:lang w:val="lt-LT"/>
              </w:rPr>
              <w:t>.</w:t>
            </w:r>
          </w:p>
        </w:tc>
        <w:tc>
          <w:tcPr>
            <w:tcW w:w="1843" w:type="dxa"/>
          </w:tcPr>
          <w:p w14:paraId="3E56317F" w14:textId="77777777" w:rsidR="009A51F9" w:rsidRPr="00182432" w:rsidRDefault="009A51F9"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Virtuvės salos baldas</w:t>
            </w:r>
          </w:p>
          <w:p w14:paraId="52EFAB09" w14:textId="77777777" w:rsidR="009A51F9" w:rsidRPr="00182432" w:rsidRDefault="009A51F9" w:rsidP="002643CE">
            <w:pPr>
              <w:jc w:val="both"/>
              <w:rPr>
                <w:rFonts w:ascii="Arial" w:hAnsi="Arial" w:cs="Arial"/>
                <w:b/>
                <w:bCs/>
                <w:color w:val="auto"/>
                <w:sz w:val="21"/>
                <w:szCs w:val="21"/>
                <w:lang w:val="lt-LT"/>
              </w:rPr>
            </w:pPr>
          </w:p>
          <w:p w14:paraId="18633939" w14:textId="0BB5A7B6" w:rsidR="00A33AA0" w:rsidRPr="00182432" w:rsidRDefault="00A33AA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V02</w:t>
            </w:r>
          </w:p>
        </w:tc>
        <w:tc>
          <w:tcPr>
            <w:tcW w:w="8221" w:type="dxa"/>
          </w:tcPr>
          <w:p w14:paraId="1B81DC3B" w14:textId="77777777" w:rsidR="002C1FA0" w:rsidRPr="00182432" w:rsidRDefault="002C1FA0" w:rsidP="002C1FA0">
            <w:pPr>
              <w:pStyle w:val="ListParagraph"/>
              <w:numPr>
                <w:ilvl w:val="0"/>
                <w:numId w:val="59"/>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po pastato rangos darbų +-150mm.</w:t>
            </w:r>
          </w:p>
          <w:p w14:paraId="4CBDA21F" w14:textId="3CD39181" w:rsidR="009A51F9" w:rsidRPr="00182432" w:rsidRDefault="009A51F9" w:rsidP="002C1FA0">
            <w:pPr>
              <w:pStyle w:val="ListParagraph"/>
              <w:numPr>
                <w:ilvl w:val="0"/>
                <w:numId w:val="59"/>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220161DF" w14:textId="59DF015E" w:rsidR="009A51F9" w:rsidRPr="00182432" w:rsidRDefault="009A51F9" w:rsidP="002643CE">
            <w:pPr>
              <w:pStyle w:val="ListParagraph"/>
              <w:numPr>
                <w:ilvl w:val="0"/>
                <w:numId w:val="59"/>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0C5FC2DD" w14:textId="6919AC4C" w:rsidR="00322D10" w:rsidRPr="00182432" w:rsidRDefault="00181E01"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322D10"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3A6336AE" w14:textId="77777777" w:rsidR="00A165D1" w:rsidRPr="00182432" w:rsidRDefault="00A165D1" w:rsidP="002643CE">
            <w:pPr>
              <w:pStyle w:val="ListParagraph"/>
              <w:numPr>
                <w:ilvl w:val="0"/>
                <w:numId w:val="59"/>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p>
          <w:p w14:paraId="381EF0D5" w14:textId="3895626C" w:rsidR="009A51F9" w:rsidRPr="00182432" w:rsidRDefault="009A51F9" w:rsidP="002643CE">
            <w:pPr>
              <w:pStyle w:val="ListParagraph"/>
              <w:numPr>
                <w:ilvl w:val="0"/>
                <w:numId w:val="59"/>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w:t>
            </w:r>
            <w:r w:rsidR="00835E74" w:rsidRPr="00182432">
              <w:rPr>
                <w:rFonts w:ascii="Arial" w:hAnsi="Arial" w:cs="Arial"/>
                <w:color w:val="auto"/>
                <w:sz w:val="21"/>
                <w:szCs w:val="21"/>
                <w:lang w:val="lt-LT"/>
              </w:rPr>
              <w:t>ne mažiau nei 1</w:t>
            </w:r>
            <w:r w:rsidRPr="00182432">
              <w:rPr>
                <w:rFonts w:ascii="Arial" w:hAnsi="Arial" w:cs="Arial"/>
                <w:color w:val="auto"/>
                <w:sz w:val="21"/>
                <w:szCs w:val="21"/>
                <w:lang w:val="lt-LT"/>
              </w:rPr>
              <w:t xml:space="preserve">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6F72CFBC" w14:textId="50772283" w:rsidR="00322D10" w:rsidRPr="00182432" w:rsidRDefault="000B2FB0"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 turi būti galimybė pasirinkti iš ne mažiau nei 7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stalviršio pavyzdžių, įskaitant tamsiai pilką, antracito spalvas</w:t>
            </w:r>
            <w:r w:rsidRPr="00182432">
              <w:rPr>
                <w:rFonts w:ascii="Arial" w:hAnsi="Arial" w:cs="Arial"/>
                <w:i/>
                <w:iCs/>
                <w:color w:val="auto"/>
                <w:sz w:val="21"/>
                <w:szCs w:val="21"/>
                <w:lang w:val="lt-LT"/>
              </w:rPr>
              <w:t xml:space="preserve"> </w:t>
            </w:r>
            <w:r w:rsidR="00322D10"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6BD3B28E" w14:textId="77777777" w:rsidR="00C0341F" w:rsidRPr="00182432" w:rsidRDefault="009A51F9"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Furnitūra – su tylaus uždarymo lankstais.</w:t>
            </w:r>
          </w:p>
          <w:p w14:paraId="30EF8515" w14:textId="6A8E2FFB" w:rsidR="00C0341F" w:rsidRPr="00182432" w:rsidRDefault="00C0341F"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09898AE4" w14:textId="77777777" w:rsidR="00F45E8E" w:rsidRPr="00182432" w:rsidRDefault="002A2F08"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Viršutiniuose stalčiuose  - įrankių dėklas, pilkos spalvos.</w:t>
            </w:r>
          </w:p>
          <w:p w14:paraId="00AEC699" w14:textId="311F75F8" w:rsidR="00F45E8E" w:rsidRPr="00182432" w:rsidRDefault="00F45E8E" w:rsidP="002643CE">
            <w:pPr>
              <w:pStyle w:val="ListParagraph"/>
              <w:numPr>
                <w:ilvl w:val="0"/>
                <w:numId w:val="59"/>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V</w:t>
            </w:r>
            <w:r w:rsidR="00A33AA0" w:rsidRPr="00182432">
              <w:rPr>
                <w:rFonts w:ascii="Arial" w:hAnsi="Arial" w:cs="Arial"/>
                <w:color w:val="auto"/>
                <w:sz w:val="21"/>
                <w:szCs w:val="21"/>
                <w:lang w:val="lt-LT"/>
              </w:rPr>
              <w:t xml:space="preserve">iena spintelė su dviem </w:t>
            </w:r>
            <w:r w:rsidR="009F71E5" w:rsidRPr="00182432">
              <w:rPr>
                <w:rFonts w:ascii="Arial" w:hAnsi="Arial" w:cs="Arial"/>
                <w:color w:val="auto"/>
                <w:sz w:val="21"/>
                <w:szCs w:val="21"/>
                <w:lang w:val="lt-LT"/>
              </w:rPr>
              <w:t>buitinių atliekų konteineriais</w:t>
            </w:r>
            <w:r w:rsidR="00A33AA0" w:rsidRPr="00182432">
              <w:rPr>
                <w:rFonts w:ascii="Arial" w:hAnsi="Arial" w:cs="Arial"/>
                <w:color w:val="auto"/>
                <w:sz w:val="21"/>
                <w:szCs w:val="21"/>
                <w:lang w:val="lt-LT"/>
              </w:rPr>
              <w:t>, konteineriai komplektuojami kartu</w:t>
            </w:r>
            <w:r w:rsidR="00332126" w:rsidRPr="00182432">
              <w:rPr>
                <w:rFonts w:ascii="Arial" w:hAnsi="Arial" w:cs="Arial"/>
                <w:color w:val="auto"/>
                <w:sz w:val="21"/>
                <w:szCs w:val="21"/>
                <w:lang w:val="lt-LT"/>
              </w:rPr>
              <w:t xml:space="preserve"> su baldu</w:t>
            </w:r>
            <w:r w:rsidRPr="00182432">
              <w:rPr>
                <w:rFonts w:ascii="Arial" w:hAnsi="Arial" w:cs="Arial"/>
                <w:color w:val="auto"/>
                <w:sz w:val="21"/>
                <w:szCs w:val="21"/>
                <w:lang w:val="lt-LT"/>
              </w:rPr>
              <w:t>.</w:t>
            </w:r>
            <w:r w:rsidR="00BD69D1" w:rsidRPr="00182432">
              <w:rPr>
                <w:rFonts w:ascii="Arial" w:hAnsi="Arial" w:cs="Arial"/>
                <w:color w:val="auto"/>
                <w:sz w:val="21"/>
                <w:szCs w:val="21"/>
                <w:lang w:val="lt-LT"/>
              </w:rPr>
              <w:t xml:space="preserve"> </w:t>
            </w:r>
            <w:r w:rsidR="000E296E" w:rsidRPr="00182432">
              <w:rPr>
                <w:rFonts w:ascii="Arial" w:hAnsi="Arial" w:cs="Arial"/>
                <w:color w:val="auto"/>
                <w:sz w:val="21"/>
                <w:szCs w:val="21"/>
                <w:lang w:val="lt-LT"/>
              </w:rPr>
              <w:t>J</w:t>
            </w:r>
            <w:r w:rsidR="00BD69D1" w:rsidRPr="00182432">
              <w:rPr>
                <w:rFonts w:ascii="Arial" w:hAnsi="Arial" w:cs="Arial"/>
                <w:color w:val="auto"/>
                <w:sz w:val="21"/>
                <w:szCs w:val="21"/>
                <w:lang w:val="lt-LT"/>
              </w:rPr>
              <w:t>ų dydis maksimaliai telpantis stalčiuje ir netrukdantis jo atidarymui. Spalvos tamsiai pilka arba juoda.</w:t>
            </w:r>
          </w:p>
          <w:p w14:paraId="17C1FAAD" w14:textId="41F28C6A" w:rsidR="00823BB5" w:rsidRPr="00182432" w:rsidRDefault="00823BB5"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Buitinių atliekų konteinerių stalč</w:t>
            </w:r>
            <w:r w:rsidR="00266AB5" w:rsidRPr="00182432">
              <w:rPr>
                <w:rFonts w:ascii="Arial" w:hAnsi="Arial" w:cs="Arial"/>
                <w:color w:val="auto"/>
                <w:sz w:val="21"/>
                <w:szCs w:val="21"/>
                <w:lang w:val="lt-LT"/>
              </w:rPr>
              <w:t>ių dugnuose yra išimamas metalinis įdėklas patogiam valymui (visu dugno plokštumos pločiu su auselėmi</w:t>
            </w:r>
            <w:r w:rsidR="00495C77" w:rsidRPr="00182432">
              <w:rPr>
                <w:rFonts w:ascii="Arial" w:hAnsi="Arial" w:cs="Arial"/>
                <w:color w:val="auto"/>
                <w:sz w:val="21"/>
                <w:szCs w:val="21"/>
                <w:lang w:val="lt-LT"/>
              </w:rPr>
              <w:t>s).</w:t>
            </w:r>
          </w:p>
          <w:p w14:paraId="4DCFADF0" w14:textId="689A40A4" w:rsidR="00F45E8E" w:rsidRPr="00182432" w:rsidRDefault="00F45E8E"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Visose virtuvės spintelėse yra numatomos reguliuojamos lentynos. </w:t>
            </w:r>
          </w:p>
          <w:p w14:paraId="18942EE4" w14:textId="77777777" w:rsidR="00D72272" w:rsidRPr="00182432" w:rsidRDefault="00A33AA0"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Balde numatytas stalviršio išsikišimas, prie kurio galima prisėsti. </w:t>
            </w:r>
          </w:p>
          <w:p w14:paraId="2C265B42" w14:textId="6B78E79D" w:rsidR="009B697F" w:rsidRPr="00182432" w:rsidRDefault="00D72272"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Rankenėlės spintelėms –</w:t>
            </w:r>
            <w:r w:rsidR="00F45E8E" w:rsidRPr="00182432">
              <w:rPr>
                <w:rFonts w:ascii="Arial" w:hAnsi="Arial" w:cs="Arial"/>
                <w:color w:val="auto"/>
                <w:sz w:val="21"/>
                <w:szCs w:val="21"/>
                <w:lang w:val="lt-LT"/>
              </w:rPr>
              <w:t>prisukamos,  dviejų taškų</w:t>
            </w:r>
            <w:r w:rsidRPr="00182432">
              <w:rPr>
                <w:rFonts w:ascii="Arial" w:hAnsi="Arial" w:cs="Arial"/>
                <w:color w:val="auto"/>
                <w:sz w:val="21"/>
                <w:szCs w:val="21"/>
                <w:lang w:val="lt-LT"/>
              </w:rPr>
              <w:t xml:space="preserve">, juodos spalvos </w:t>
            </w:r>
            <w:r w:rsidR="00F13C6A" w:rsidRPr="00182432">
              <w:rPr>
                <w:rFonts w:ascii="Arial" w:hAnsi="Arial" w:cs="Arial"/>
                <w:i/>
                <w:iCs/>
                <w:color w:val="auto"/>
                <w:sz w:val="21"/>
                <w:szCs w:val="21"/>
                <w:lang w:val="lt-LT"/>
              </w:rPr>
              <w:t>Galimybė pasirinkti iš ne mažiau nei 5</w:t>
            </w:r>
            <w:r w:rsidR="000B2FB0" w:rsidRPr="00182432">
              <w:rPr>
                <w:rFonts w:ascii="Arial" w:hAnsi="Arial" w:cs="Arial"/>
                <w:i/>
                <w:iCs/>
                <w:color w:val="auto"/>
                <w:sz w:val="21"/>
                <w:szCs w:val="21"/>
                <w:lang w:val="lt-LT"/>
              </w:rPr>
              <w:t xml:space="preserve"> juodos</w:t>
            </w:r>
            <w:r w:rsidR="00A301DD" w:rsidRPr="00182432">
              <w:rPr>
                <w:rFonts w:ascii="Arial" w:hAnsi="Arial" w:cs="Arial"/>
                <w:i/>
                <w:iCs/>
                <w:color w:val="auto"/>
                <w:sz w:val="21"/>
                <w:szCs w:val="21"/>
                <w:lang w:val="lt-LT"/>
              </w:rPr>
              <w:t xml:space="preserve"> spalvos</w:t>
            </w:r>
            <w:r w:rsidR="00F13C6A" w:rsidRPr="00182432">
              <w:rPr>
                <w:rFonts w:ascii="Arial" w:hAnsi="Arial" w:cs="Arial"/>
                <w:i/>
                <w:iCs/>
                <w:color w:val="auto"/>
                <w:sz w:val="21"/>
                <w:szCs w:val="21"/>
                <w:lang w:val="lt-LT"/>
              </w:rPr>
              <w:t xml:space="preserve"> rankenėlių modelių (sutarties vykdymo metu  tiekėjas turės pateikti siūlomų </w:t>
            </w:r>
            <w:r w:rsidR="009B697F"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31970983" w14:textId="5687D056" w:rsidR="00A33AA0" w:rsidRPr="00182432" w:rsidRDefault="00552F06" w:rsidP="002643CE">
            <w:pPr>
              <w:pStyle w:val="ListParagraph"/>
              <w:numPr>
                <w:ilvl w:val="0"/>
                <w:numId w:val="59"/>
              </w:numPr>
              <w:jc w:val="both"/>
              <w:rPr>
                <w:rFonts w:ascii="Arial" w:hAnsi="Arial" w:cs="Arial"/>
                <w:i/>
                <w:iCs/>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pagaminta iš 18mm LMDP. Cokolio spalva turi sutapti su korpuso spalva.</w:t>
            </w:r>
          </w:p>
        </w:tc>
        <w:tc>
          <w:tcPr>
            <w:tcW w:w="3402" w:type="dxa"/>
          </w:tcPr>
          <w:p w14:paraId="4D5A491C" w14:textId="718B4235" w:rsidR="00A33AA0" w:rsidRPr="00182432" w:rsidRDefault="00A33AA0"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0677DB0D" wp14:editId="168574E8">
                  <wp:extent cx="2093905" cy="1304014"/>
                  <wp:effectExtent l="0" t="0" r="1905"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093905" cy="1304014"/>
                          </a:xfrm>
                          <a:prstGeom prst="rect">
                            <a:avLst/>
                          </a:prstGeom>
                        </pic:spPr>
                      </pic:pic>
                    </a:graphicData>
                  </a:graphic>
                </wp:inline>
              </w:drawing>
            </w:r>
          </w:p>
          <w:p w14:paraId="54A37CAE" w14:textId="690B59F3" w:rsidR="00A33AA0" w:rsidRPr="00182432" w:rsidRDefault="008848BB" w:rsidP="002643CE">
            <w:pPr>
              <w:rPr>
                <w:rFonts w:ascii="Arial" w:hAnsi="Arial" w:cs="Arial"/>
                <w:color w:val="auto"/>
                <w:sz w:val="20"/>
                <w:szCs w:val="20"/>
                <w:lang w:val="lt-LT"/>
              </w:rPr>
            </w:pPr>
            <w:r w:rsidRPr="00182432">
              <w:rPr>
                <w:noProof/>
                <w:color w:val="auto"/>
                <w:sz w:val="20"/>
                <w:szCs w:val="20"/>
              </w:rPr>
              <w:drawing>
                <wp:inline distT="0" distB="0" distL="0" distR="0" wp14:anchorId="7386AE05" wp14:editId="10CEE17E">
                  <wp:extent cx="2026285" cy="177228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026285" cy="1772285"/>
                          </a:xfrm>
                          <a:prstGeom prst="rect">
                            <a:avLst/>
                          </a:prstGeom>
                        </pic:spPr>
                      </pic:pic>
                    </a:graphicData>
                  </a:graphic>
                </wp:inline>
              </w:drawing>
            </w:r>
          </w:p>
          <w:p w14:paraId="6D0979B5" w14:textId="6A813F3F" w:rsidR="00A33AA0" w:rsidRPr="00182432" w:rsidRDefault="00A33AA0" w:rsidP="002643CE">
            <w:pPr>
              <w:rPr>
                <w:rFonts w:ascii="Arial" w:hAnsi="Arial" w:cs="Arial"/>
                <w:color w:val="auto"/>
                <w:sz w:val="20"/>
                <w:szCs w:val="20"/>
                <w:lang w:val="lt-LT"/>
              </w:rPr>
            </w:pPr>
          </w:p>
          <w:p w14:paraId="57702EAB"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Žiūrėti:</w:t>
            </w:r>
          </w:p>
          <w:p w14:paraId="05BB295F"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A54BD36" w14:textId="5FEA7928" w:rsidR="00A33AA0"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2A23D083" w14:textId="77777777" w:rsidTr="43DE9F2C">
        <w:tc>
          <w:tcPr>
            <w:tcW w:w="567" w:type="dxa"/>
          </w:tcPr>
          <w:p w14:paraId="7D725F40" w14:textId="303DDB11" w:rsidR="00A33AA0"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30</w:t>
            </w:r>
            <w:r w:rsidR="00C95F03" w:rsidRPr="00182432">
              <w:rPr>
                <w:rFonts w:ascii="Arial" w:hAnsi="Arial" w:cs="Arial"/>
                <w:b/>
                <w:bCs/>
                <w:color w:val="auto"/>
                <w:sz w:val="21"/>
                <w:szCs w:val="21"/>
                <w:lang w:val="lt-LT"/>
              </w:rPr>
              <w:t>.</w:t>
            </w:r>
          </w:p>
        </w:tc>
        <w:tc>
          <w:tcPr>
            <w:tcW w:w="1843" w:type="dxa"/>
          </w:tcPr>
          <w:p w14:paraId="6714CEED" w14:textId="77777777" w:rsidR="00CD04C0" w:rsidRPr="00182432" w:rsidRDefault="003762BB"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Virtuv</w:t>
            </w:r>
            <w:r w:rsidR="00CD04C0" w:rsidRPr="00182432">
              <w:rPr>
                <w:rFonts w:ascii="Arial" w:hAnsi="Arial" w:cs="Arial"/>
                <w:b/>
                <w:bCs/>
                <w:color w:val="auto"/>
                <w:sz w:val="21"/>
                <w:szCs w:val="21"/>
                <w:lang w:val="lt-LT"/>
              </w:rPr>
              <w:t xml:space="preserve">ės salos baldas </w:t>
            </w:r>
          </w:p>
          <w:p w14:paraId="27BD2684" w14:textId="01F31FBA" w:rsidR="00A33AA0" w:rsidRPr="00182432" w:rsidRDefault="001A778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V02.1</w:t>
            </w:r>
          </w:p>
        </w:tc>
        <w:tc>
          <w:tcPr>
            <w:tcW w:w="8221" w:type="dxa"/>
          </w:tcPr>
          <w:p w14:paraId="284DB2DF" w14:textId="77777777" w:rsidR="00744C91" w:rsidRPr="00182432" w:rsidRDefault="008F0F08"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744C91" w:rsidRPr="00182432">
              <w:rPr>
                <w:rFonts w:ascii="Arial" w:hAnsi="Arial" w:cs="Arial"/>
                <w:color w:val="auto"/>
                <w:sz w:val="21"/>
                <w:szCs w:val="21"/>
                <w:lang w:val="lt-LT"/>
              </w:rPr>
              <w:t>Matmenų galima paklaida po pastato rangos darbų +-150mm.</w:t>
            </w:r>
          </w:p>
          <w:p w14:paraId="3639D102" w14:textId="47D3D1B4" w:rsidR="008F0F08" w:rsidRPr="00182432" w:rsidRDefault="008F0F08"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5C67221B" w14:textId="049F24D5" w:rsidR="00AB53FE" w:rsidRPr="00182432" w:rsidRDefault="008F0F08"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3761BCE2" w14:textId="5E8D83DB" w:rsidR="003F0E43" w:rsidRPr="00182432" w:rsidRDefault="00181E01" w:rsidP="002643CE">
            <w:pPr>
              <w:pStyle w:val="ListParagraph"/>
              <w:numPr>
                <w:ilvl w:val="1"/>
                <w:numId w:val="4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3F0E43"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34BA874D" w14:textId="6C78E8EE" w:rsidR="00AB53FE" w:rsidRPr="00182432" w:rsidRDefault="00A165D1" w:rsidP="002643CE">
            <w:pPr>
              <w:pStyle w:val="ListParagraph"/>
              <w:numPr>
                <w:ilvl w:val="1"/>
                <w:numId w:val="45"/>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r w:rsidR="00A56F08" w:rsidRPr="00182432">
              <w:rPr>
                <w:rFonts w:ascii="Arial" w:hAnsi="Arial" w:cs="Arial"/>
                <w:color w:val="auto"/>
                <w:sz w:val="21"/>
                <w:szCs w:val="21"/>
                <w:lang w:val="lt-LT"/>
              </w:rPr>
              <w:t>.</w:t>
            </w:r>
          </w:p>
          <w:p w14:paraId="577E58D5" w14:textId="77777777" w:rsidR="00AB53FE" w:rsidRPr="00182432" w:rsidRDefault="008F0F08"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2D4E1EF7" w14:textId="6030E7AA" w:rsidR="00AB53FE" w:rsidRPr="00182432" w:rsidRDefault="00A301DD" w:rsidP="002643CE">
            <w:pPr>
              <w:pStyle w:val="ListParagraph"/>
              <w:numPr>
                <w:ilvl w:val="1"/>
                <w:numId w:val="4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 turi būti galimybė pasirinkti iš ne mažiau nei 7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stalviršio pavyzdžių, įskaitant tamsiai pilką, antracito spalvas</w:t>
            </w:r>
            <w:r w:rsidRPr="00182432">
              <w:rPr>
                <w:rFonts w:ascii="Arial" w:hAnsi="Arial" w:cs="Arial"/>
                <w:i/>
                <w:iCs/>
                <w:color w:val="auto"/>
                <w:sz w:val="21"/>
                <w:szCs w:val="21"/>
                <w:lang w:val="lt-LT"/>
              </w:rPr>
              <w:t xml:space="preserve"> </w:t>
            </w:r>
            <w:r w:rsidR="003F0E43" w:rsidRPr="00182432">
              <w:rPr>
                <w:rFonts w:ascii="Arial" w:hAnsi="Arial" w:cs="Arial"/>
                <w:i/>
                <w:iCs/>
                <w:color w:val="auto"/>
                <w:sz w:val="21"/>
                <w:szCs w:val="21"/>
                <w:lang w:val="lt-LT"/>
              </w:rPr>
              <w:t>(sutarties vykdymo metu  tiekėjas turės pateikti siūlomų stalvir</w:t>
            </w:r>
            <w:r w:rsidR="003146F4" w:rsidRPr="00182432">
              <w:rPr>
                <w:rFonts w:ascii="Arial" w:hAnsi="Arial" w:cs="Arial"/>
                <w:i/>
                <w:iCs/>
                <w:color w:val="auto"/>
                <w:sz w:val="21"/>
                <w:szCs w:val="21"/>
                <w:lang w:val="lt-LT"/>
              </w:rPr>
              <w:t>šių</w:t>
            </w:r>
            <w:r w:rsidR="003F0E43"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2823C4DB" w14:textId="4FD137FE" w:rsidR="00617E09" w:rsidRPr="00182432" w:rsidRDefault="008F0F08"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 uždarymo lankstais.</w:t>
            </w:r>
          </w:p>
          <w:p w14:paraId="285DED6E" w14:textId="2C9D2685" w:rsidR="004177AD" w:rsidRPr="00182432" w:rsidRDefault="00136690"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Numatytos</w:t>
            </w:r>
            <w:r w:rsidR="004177AD" w:rsidRPr="00182432">
              <w:rPr>
                <w:rFonts w:ascii="Arial" w:hAnsi="Arial" w:cs="Arial"/>
                <w:color w:val="auto"/>
                <w:sz w:val="21"/>
                <w:szCs w:val="21"/>
                <w:lang w:val="lt-LT"/>
              </w:rPr>
              <w:t xml:space="preserve"> stalčių spintelės skirtos depozitui su įdėklu</w:t>
            </w:r>
            <w:r w:rsidR="00F84E61" w:rsidRPr="00182432">
              <w:rPr>
                <w:rFonts w:ascii="Arial" w:hAnsi="Arial" w:cs="Arial"/>
                <w:color w:val="auto"/>
                <w:sz w:val="21"/>
                <w:szCs w:val="21"/>
                <w:lang w:val="lt-LT"/>
              </w:rPr>
              <w:t>,</w:t>
            </w:r>
            <w:r w:rsidR="004177AD" w:rsidRPr="00182432">
              <w:rPr>
                <w:rFonts w:ascii="Arial" w:hAnsi="Arial" w:cs="Arial"/>
                <w:color w:val="auto"/>
                <w:sz w:val="21"/>
                <w:szCs w:val="21"/>
                <w:lang w:val="lt-LT"/>
              </w:rPr>
              <w:t xml:space="preserve"> apsaugančiu bald</w:t>
            </w:r>
            <w:r w:rsidRPr="00182432">
              <w:rPr>
                <w:rFonts w:ascii="Arial" w:hAnsi="Arial" w:cs="Arial"/>
                <w:color w:val="auto"/>
                <w:sz w:val="21"/>
                <w:szCs w:val="21"/>
                <w:lang w:val="lt-LT"/>
              </w:rPr>
              <w:t>ą</w:t>
            </w:r>
            <w:r w:rsidR="004177AD" w:rsidRPr="00182432">
              <w:rPr>
                <w:rFonts w:ascii="Arial" w:hAnsi="Arial" w:cs="Arial"/>
                <w:color w:val="auto"/>
                <w:sz w:val="21"/>
                <w:szCs w:val="21"/>
                <w:lang w:val="lt-LT"/>
              </w:rPr>
              <w:t xml:space="preserve"> nuo galimos drėgmės</w:t>
            </w:r>
          </w:p>
          <w:p w14:paraId="0FAB7AB5" w14:textId="040EE6EA" w:rsidR="00617E09" w:rsidRPr="00182432" w:rsidRDefault="008F0F08"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Stalčiai su pilno ištraukimo bėgeliais su švelniu uždarymu</w:t>
            </w:r>
            <w:r w:rsidR="0095483A" w:rsidRPr="00182432">
              <w:rPr>
                <w:rFonts w:ascii="Arial" w:hAnsi="Arial" w:cs="Arial"/>
                <w:color w:val="auto"/>
                <w:sz w:val="21"/>
                <w:szCs w:val="21"/>
                <w:lang w:val="lt-LT"/>
              </w:rPr>
              <w:t xml:space="preserve"> ir </w:t>
            </w:r>
            <w:proofErr w:type="spellStart"/>
            <w:r w:rsidR="0095483A"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02C850B5" w14:textId="0D9D7CA6" w:rsidR="00617E09" w:rsidRPr="00182432" w:rsidRDefault="001D6365"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N</w:t>
            </w:r>
            <w:r w:rsidR="008250FA" w:rsidRPr="00182432">
              <w:rPr>
                <w:rFonts w:ascii="Arial" w:hAnsi="Arial" w:cs="Arial"/>
                <w:color w:val="auto"/>
                <w:sz w:val="21"/>
                <w:szCs w:val="21"/>
                <w:lang w:val="lt-LT"/>
              </w:rPr>
              <w:t>u</w:t>
            </w:r>
            <w:r w:rsidRPr="00182432">
              <w:rPr>
                <w:rFonts w:ascii="Arial" w:hAnsi="Arial" w:cs="Arial"/>
                <w:color w:val="auto"/>
                <w:sz w:val="21"/>
                <w:szCs w:val="21"/>
                <w:lang w:val="lt-LT"/>
              </w:rPr>
              <w:t>matytos</w:t>
            </w:r>
            <w:r w:rsidR="00617E09" w:rsidRPr="00182432">
              <w:rPr>
                <w:rFonts w:ascii="Arial" w:hAnsi="Arial" w:cs="Arial"/>
                <w:color w:val="auto"/>
                <w:sz w:val="21"/>
                <w:szCs w:val="21"/>
                <w:lang w:val="lt-LT"/>
              </w:rPr>
              <w:t xml:space="preserve"> spintelės su vieta rūšiavimo konteineriams, kurių fasade yra angos su žiedais šiukšlių išmetimui, rūšiavimo konteineriai komplektuojami kartu</w:t>
            </w:r>
            <w:r w:rsidR="008F0F08" w:rsidRPr="00182432">
              <w:rPr>
                <w:rFonts w:ascii="Arial" w:hAnsi="Arial" w:cs="Arial"/>
                <w:color w:val="auto"/>
                <w:sz w:val="21"/>
                <w:szCs w:val="21"/>
                <w:lang w:val="lt-LT"/>
              </w:rPr>
              <w:t>.</w:t>
            </w:r>
          </w:p>
          <w:p w14:paraId="6DC3A074" w14:textId="2648AFA6" w:rsidR="00CB175A" w:rsidRPr="00182432" w:rsidRDefault="00CB175A"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Rūšiavimo konteineriai plastikiniai</w:t>
            </w:r>
            <w:r w:rsidR="001A3FD9" w:rsidRPr="00182432">
              <w:rPr>
                <w:rFonts w:ascii="Arial" w:hAnsi="Arial" w:cs="Arial"/>
                <w:color w:val="auto"/>
                <w:sz w:val="21"/>
                <w:szCs w:val="21"/>
                <w:lang w:val="lt-LT"/>
              </w:rPr>
              <w:t>, jų dydis maksimaliai telpantis stalčiuje ir netrukdantis jo atidarymui. Spalvos tamsiai pilka arba juoda.</w:t>
            </w:r>
          </w:p>
          <w:p w14:paraId="2912A2D5" w14:textId="6029F95D" w:rsidR="000849DA" w:rsidRPr="00182432" w:rsidRDefault="000849DA"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Šiukšlių rūšiavimo skylės briauna kantuojama nerūdijančio plieno apvadu.</w:t>
            </w:r>
          </w:p>
          <w:p w14:paraId="1F805B5A" w14:textId="47B59662" w:rsidR="00754AFC" w:rsidRPr="00182432" w:rsidRDefault="001D6365" w:rsidP="002643CE">
            <w:pPr>
              <w:pStyle w:val="ListParagraph"/>
              <w:numPr>
                <w:ilvl w:val="1"/>
                <w:numId w:val="45"/>
              </w:numPr>
              <w:jc w:val="both"/>
              <w:rPr>
                <w:rFonts w:ascii="Arial" w:hAnsi="Arial" w:cs="Arial"/>
                <w:color w:val="auto"/>
                <w:sz w:val="21"/>
                <w:szCs w:val="21"/>
                <w:lang w:val="lt-LT"/>
              </w:rPr>
            </w:pPr>
            <w:r w:rsidRPr="00182432">
              <w:rPr>
                <w:rFonts w:ascii="Arial" w:hAnsi="Arial" w:cs="Arial"/>
                <w:color w:val="auto"/>
                <w:sz w:val="21"/>
                <w:szCs w:val="21"/>
                <w:lang w:val="lt-LT"/>
              </w:rPr>
              <w:t>S</w:t>
            </w:r>
            <w:r w:rsidR="004177AD" w:rsidRPr="00182432">
              <w:rPr>
                <w:rFonts w:ascii="Arial" w:hAnsi="Arial" w:cs="Arial"/>
                <w:color w:val="auto"/>
                <w:sz w:val="21"/>
                <w:szCs w:val="21"/>
                <w:lang w:val="lt-LT"/>
              </w:rPr>
              <w:t xml:space="preserve">pintelės su </w:t>
            </w:r>
            <w:r w:rsidR="00754AFC" w:rsidRPr="00182432">
              <w:rPr>
                <w:rFonts w:ascii="Arial" w:hAnsi="Arial" w:cs="Arial"/>
                <w:color w:val="auto"/>
                <w:sz w:val="21"/>
                <w:szCs w:val="21"/>
                <w:lang w:val="lt-LT"/>
              </w:rPr>
              <w:t>reguliuojamo</w:t>
            </w:r>
            <w:r w:rsidR="004177AD" w:rsidRPr="00182432">
              <w:rPr>
                <w:rFonts w:ascii="Arial" w:hAnsi="Arial" w:cs="Arial"/>
                <w:color w:val="auto"/>
                <w:sz w:val="21"/>
                <w:szCs w:val="21"/>
                <w:lang w:val="lt-LT"/>
              </w:rPr>
              <w:t xml:space="preserve"> aukščio lentynomis</w:t>
            </w:r>
            <w:r w:rsidRPr="00182432">
              <w:rPr>
                <w:rFonts w:ascii="Arial" w:hAnsi="Arial" w:cs="Arial"/>
                <w:color w:val="auto"/>
                <w:sz w:val="21"/>
                <w:szCs w:val="21"/>
                <w:lang w:val="lt-LT"/>
              </w:rPr>
              <w:t>.</w:t>
            </w:r>
            <w:r w:rsidR="004177AD" w:rsidRPr="00182432">
              <w:rPr>
                <w:rFonts w:ascii="Arial" w:hAnsi="Arial" w:cs="Arial"/>
                <w:color w:val="auto"/>
                <w:sz w:val="21"/>
                <w:szCs w:val="21"/>
                <w:lang w:val="lt-LT"/>
              </w:rPr>
              <w:t xml:space="preserve"> </w:t>
            </w:r>
          </w:p>
          <w:p w14:paraId="0FBBDC5D" w14:textId="35B1BF38" w:rsidR="00754AFC" w:rsidRPr="00182432" w:rsidRDefault="008F0F08" w:rsidP="002643CE">
            <w:pPr>
              <w:pStyle w:val="ListParagraph"/>
              <w:numPr>
                <w:ilvl w:val="1"/>
                <w:numId w:val="4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spintelėms –prisukamos,  dviejų taškų, juodos spalvos </w:t>
            </w:r>
            <w:r w:rsidR="00F13C6A" w:rsidRPr="00182432">
              <w:rPr>
                <w:rFonts w:ascii="Arial" w:hAnsi="Arial" w:cs="Arial"/>
                <w:i/>
                <w:iCs/>
                <w:color w:val="auto"/>
                <w:sz w:val="21"/>
                <w:szCs w:val="21"/>
                <w:lang w:val="lt-LT"/>
              </w:rPr>
              <w:t xml:space="preserve">Galimybė pasirinkti iš ne mažiau nei 5 </w:t>
            </w:r>
            <w:r w:rsidR="00A301DD" w:rsidRPr="00182432">
              <w:rPr>
                <w:rFonts w:ascii="Arial" w:hAnsi="Arial" w:cs="Arial"/>
                <w:i/>
                <w:iCs/>
                <w:color w:val="auto"/>
                <w:sz w:val="21"/>
                <w:szCs w:val="21"/>
                <w:lang w:val="lt-LT"/>
              </w:rPr>
              <w:t xml:space="preserve">juodos spalvos </w:t>
            </w:r>
            <w:r w:rsidR="00F13C6A" w:rsidRPr="00182432">
              <w:rPr>
                <w:rFonts w:ascii="Arial" w:hAnsi="Arial" w:cs="Arial"/>
                <w:i/>
                <w:iCs/>
                <w:color w:val="auto"/>
                <w:sz w:val="21"/>
                <w:szCs w:val="21"/>
                <w:lang w:val="lt-LT"/>
              </w:rPr>
              <w:t xml:space="preserve">rankenėlių modelių (sutarties vykdymo metu  tiekėjas turės pateikti siūlomų </w:t>
            </w:r>
            <w:r w:rsidR="00576CBB"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1E7B70FE" w14:textId="008ED98E" w:rsidR="003D546F" w:rsidRPr="00182432" w:rsidRDefault="008F0F08" w:rsidP="002643CE">
            <w:pPr>
              <w:pStyle w:val="ListParagraph"/>
              <w:numPr>
                <w:ilvl w:val="1"/>
                <w:numId w:val="45"/>
              </w:numPr>
              <w:jc w:val="both"/>
              <w:rPr>
                <w:rFonts w:ascii="Arial" w:hAnsi="Arial" w:cs="Arial"/>
                <w:i/>
                <w:iCs/>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pagaminta iš 18mm LMDP. Cokolio spalva turi sutapti su korpuso spalva</w:t>
            </w:r>
            <w:r w:rsidR="00323C84" w:rsidRPr="00182432">
              <w:rPr>
                <w:rFonts w:ascii="Arial" w:hAnsi="Arial" w:cs="Arial"/>
                <w:color w:val="auto"/>
                <w:sz w:val="21"/>
                <w:szCs w:val="21"/>
                <w:lang w:val="lt-LT"/>
              </w:rPr>
              <w:t>.</w:t>
            </w:r>
          </w:p>
        </w:tc>
        <w:tc>
          <w:tcPr>
            <w:tcW w:w="3402" w:type="dxa"/>
          </w:tcPr>
          <w:p w14:paraId="697FA32A" w14:textId="77777777" w:rsidR="00806413" w:rsidRPr="00182432" w:rsidRDefault="00806413" w:rsidP="002643CE">
            <w:pPr>
              <w:rPr>
                <w:rFonts w:ascii="Arial" w:hAnsi="Arial" w:cs="Arial"/>
                <w:color w:val="auto"/>
                <w:sz w:val="20"/>
                <w:szCs w:val="20"/>
                <w:lang w:val="lt-LT"/>
              </w:rPr>
            </w:pPr>
          </w:p>
          <w:p w14:paraId="7989C559" w14:textId="77777777" w:rsidR="00806413" w:rsidRPr="00182432" w:rsidRDefault="00806413"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77306E41" wp14:editId="7191B589">
                  <wp:extent cx="1942690" cy="1126984"/>
                  <wp:effectExtent l="0" t="0" r="635"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947155" cy="1129574"/>
                          </a:xfrm>
                          <a:prstGeom prst="rect">
                            <a:avLst/>
                          </a:prstGeom>
                        </pic:spPr>
                      </pic:pic>
                    </a:graphicData>
                  </a:graphic>
                </wp:inline>
              </w:drawing>
            </w:r>
          </w:p>
          <w:p w14:paraId="7B6F4060" w14:textId="77777777" w:rsidR="00806413" w:rsidRPr="00182432" w:rsidRDefault="00806413" w:rsidP="002643CE">
            <w:pPr>
              <w:rPr>
                <w:rFonts w:ascii="Arial" w:hAnsi="Arial" w:cs="Arial"/>
                <w:noProof/>
                <w:color w:val="auto"/>
                <w:sz w:val="20"/>
                <w:szCs w:val="20"/>
                <w:lang w:val="lt-LT"/>
              </w:rPr>
            </w:pPr>
          </w:p>
          <w:p w14:paraId="5838C2E8" w14:textId="26F523AE" w:rsidR="00806413" w:rsidRPr="00182432" w:rsidRDefault="008848BB" w:rsidP="002643CE">
            <w:pPr>
              <w:rPr>
                <w:rFonts w:ascii="Arial" w:hAnsi="Arial" w:cs="Arial"/>
                <w:noProof/>
                <w:color w:val="auto"/>
                <w:sz w:val="20"/>
                <w:szCs w:val="20"/>
                <w:lang w:val="lt-LT"/>
              </w:rPr>
            </w:pPr>
            <w:r w:rsidRPr="00182432">
              <w:rPr>
                <w:noProof/>
                <w:color w:val="auto"/>
                <w:sz w:val="20"/>
                <w:szCs w:val="20"/>
              </w:rPr>
              <w:drawing>
                <wp:inline distT="0" distB="0" distL="0" distR="0" wp14:anchorId="256683FC" wp14:editId="68E20FBE">
                  <wp:extent cx="2026285" cy="1772285"/>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026285" cy="1772285"/>
                          </a:xfrm>
                          <a:prstGeom prst="rect">
                            <a:avLst/>
                          </a:prstGeom>
                        </pic:spPr>
                      </pic:pic>
                    </a:graphicData>
                  </a:graphic>
                </wp:inline>
              </w:drawing>
            </w:r>
          </w:p>
          <w:p w14:paraId="78AFF701" w14:textId="77777777" w:rsidR="00975FDC" w:rsidRPr="00182432" w:rsidRDefault="00975FDC" w:rsidP="002643CE">
            <w:pPr>
              <w:rPr>
                <w:rFonts w:ascii="Arial" w:hAnsi="Arial" w:cs="Arial"/>
                <w:noProof/>
                <w:color w:val="auto"/>
                <w:sz w:val="20"/>
                <w:szCs w:val="20"/>
                <w:lang w:val="lt-LT"/>
              </w:rPr>
            </w:pPr>
          </w:p>
          <w:p w14:paraId="3777DC03"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C403B2E"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72B1041"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Priedas Nr. 3. Brėžiniai ir vizualizacijos (atskiras PDF failas).</w:t>
            </w:r>
          </w:p>
          <w:p w14:paraId="00AA8E5A" w14:textId="11A3E5FD" w:rsidR="00975FDC" w:rsidRPr="00182432" w:rsidRDefault="00975FDC" w:rsidP="002643CE">
            <w:pPr>
              <w:rPr>
                <w:rFonts w:ascii="Arial" w:hAnsi="Arial" w:cs="Arial"/>
                <w:color w:val="auto"/>
                <w:sz w:val="20"/>
                <w:szCs w:val="20"/>
                <w:lang w:val="lt-LT"/>
              </w:rPr>
            </w:pPr>
          </w:p>
        </w:tc>
      </w:tr>
      <w:tr w:rsidR="00182432" w:rsidRPr="006A5D93" w14:paraId="7C75D8A3" w14:textId="77777777" w:rsidTr="43DE9F2C">
        <w:tc>
          <w:tcPr>
            <w:tcW w:w="567" w:type="dxa"/>
          </w:tcPr>
          <w:p w14:paraId="3B0305D0" w14:textId="0FB6C1C5" w:rsidR="00A33AA0"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31</w:t>
            </w:r>
            <w:r w:rsidR="009F71E5" w:rsidRPr="00182432">
              <w:rPr>
                <w:rFonts w:ascii="Arial" w:hAnsi="Arial" w:cs="Arial"/>
                <w:b/>
                <w:bCs/>
                <w:color w:val="auto"/>
                <w:sz w:val="21"/>
                <w:szCs w:val="21"/>
                <w:lang w:val="lt-LT"/>
              </w:rPr>
              <w:t>.</w:t>
            </w:r>
          </w:p>
        </w:tc>
        <w:tc>
          <w:tcPr>
            <w:tcW w:w="1843" w:type="dxa"/>
          </w:tcPr>
          <w:p w14:paraId="549621AD" w14:textId="146976BE" w:rsidR="00B661E6" w:rsidRPr="00182432" w:rsidRDefault="00B661E6"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Virtuvės baldų komplektas su įmontuota buitine technika</w:t>
            </w:r>
            <w:r w:rsidR="0000242C" w:rsidRPr="00182432">
              <w:rPr>
                <w:rFonts w:ascii="Arial" w:hAnsi="Arial" w:cs="Arial"/>
                <w:b/>
                <w:bCs/>
                <w:color w:val="auto"/>
                <w:sz w:val="21"/>
                <w:szCs w:val="21"/>
                <w:lang w:val="lt-LT"/>
              </w:rPr>
              <w:t xml:space="preserve"> be santechnikos prietaisų</w:t>
            </w:r>
          </w:p>
          <w:p w14:paraId="55873A6E" w14:textId="3FD974FD" w:rsidR="00B661E6" w:rsidRPr="00182432" w:rsidRDefault="00B661E6" w:rsidP="002643CE">
            <w:pPr>
              <w:jc w:val="both"/>
              <w:rPr>
                <w:rFonts w:ascii="Arial" w:hAnsi="Arial" w:cs="Arial"/>
                <w:b/>
                <w:bCs/>
                <w:color w:val="auto"/>
                <w:sz w:val="21"/>
                <w:szCs w:val="21"/>
                <w:lang w:val="lt-LT"/>
              </w:rPr>
            </w:pPr>
          </w:p>
          <w:p w14:paraId="1469DE63" w14:textId="2E7D17D9" w:rsidR="00B661E6" w:rsidRPr="00182432" w:rsidRDefault="00B661E6"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V03</w:t>
            </w:r>
          </w:p>
          <w:p w14:paraId="7E02C1D5" w14:textId="7057643D" w:rsidR="00B661E6" w:rsidRPr="00182432" w:rsidRDefault="00B661E6" w:rsidP="002643CE">
            <w:pPr>
              <w:jc w:val="both"/>
              <w:rPr>
                <w:rFonts w:ascii="Arial" w:hAnsi="Arial" w:cs="Arial"/>
                <w:b/>
                <w:bCs/>
                <w:color w:val="auto"/>
                <w:sz w:val="21"/>
                <w:szCs w:val="21"/>
                <w:lang w:val="lt-LT"/>
              </w:rPr>
            </w:pPr>
          </w:p>
        </w:tc>
        <w:tc>
          <w:tcPr>
            <w:tcW w:w="8221" w:type="dxa"/>
          </w:tcPr>
          <w:p w14:paraId="4BB4A053" w14:textId="77777777" w:rsidR="002C1FA0" w:rsidRPr="00182432" w:rsidRDefault="002C1FA0" w:rsidP="002C1FA0">
            <w:pPr>
              <w:pStyle w:val="ListParagraph"/>
              <w:numPr>
                <w:ilvl w:val="0"/>
                <w:numId w:val="60"/>
              </w:numPr>
              <w:spacing w:after="180" w:line="288" w:lineRule="auto"/>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po pastato rangos darbų +-150mm.</w:t>
            </w:r>
          </w:p>
          <w:p w14:paraId="3E311388" w14:textId="3C2DFFA1" w:rsidR="00552F06" w:rsidRPr="00182432" w:rsidRDefault="00552F06" w:rsidP="002C1FA0">
            <w:pPr>
              <w:pStyle w:val="ListParagraph"/>
              <w:numPr>
                <w:ilvl w:val="0"/>
                <w:numId w:val="60"/>
              </w:numPr>
              <w:spacing w:after="180" w:line="288" w:lineRule="auto"/>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050CABD2" w14:textId="6854BB65" w:rsidR="00552F06" w:rsidRPr="00182432" w:rsidRDefault="00552F06" w:rsidP="002643CE">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449620F6" w14:textId="35E254FC" w:rsidR="003146F4" w:rsidRPr="00182432" w:rsidRDefault="00181E01" w:rsidP="002643CE">
            <w:pPr>
              <w:pStyle w:val="ListParagraph"/>
              <w:numPr>
                <w:ilvl w:val="0"/>
                <w:numId w:val="60"/>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3146F4"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142639D8" w14:textId="77777777" w:rsidR="00A165D1" w:rsidRPr="00182432" w:rsidRDefault="00A165D1" w:rsidP="002643CE">
            <w:pPr>
              <w:pStyle w:val="ListParagraph"/>
              <w:numPr>
                <w:ilvl w:val="0"/>
                <w:numId w:val="60"/>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p>
          <w:p w14:paraId="64A8D9A6" w14:textId="3EE085CA" w:rsidR="00552F06" w:rsidRPr="00182432" w:rsidRDefault="00552F06" w:rsidP="002643CE">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w:t>
            </w:r>
            <w:r w:rsidR="008E6645" w:rsidRPr="00182432">
              <w:rPr>
                <w:rFonts w:ascii="Arial" w:hAnsi="Arial" w:cs="Arial"/>
                <w:color w:val="auto"/>
                <w:sz w:val="21"/>
                <w:szCs w:val="21"/>
                <w:lang w:val="lt-LT"/>
              </w:rPr>
              <w:t xml:space="preserve">ne mažiau nei </w:t>
            </w:r>
            <w:r w:rsidRPr="00182432">
              <w:rPr>
                <w:rFonts w:ascii="Arial" w:hAnsi="Arial" w:cs="Arial"/>
                <w:color w:val="auto"/>
                <w:sz w:val="21"/>
                <w:szCs w:val="21"/>
                <w:lang w:val="lt-LT"/>
              </w:rPr>
              <w:t xml:space="preserve">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4DD5B0AA" w14:textId="7DE48A7B" w:rsidR="003146F4" w:rsidRPr="00182432" w:rsidRDefault="00A301DD" w:rsidP="002643CE">
            <w:pPr>
              <w:pStyle w:val="ListParagraph"/>
              <w:numPr>
                <w:ilvl w:val="0"/>
                <w:numId w:val="60"/>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 turi būti galimybė pasirinkti iš ne mažiau nei 7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stalviršio pavyzdžių, įskaitant tamsiai pilką, antracito spalvas</w:t>
            </w:r>
            <w:r w:rsidRPr="00182432">
              <w:rPr>
                <w:rFonts w:ascii="Arial" w:hAnsi="Arial" w:cs="Arial"/>
                <w:i/>
                <w:iCs/>
                <w:color w:val="auto"/>
                <w:sz w:val="21"/>
                <w:szCs w:val="21"/>
                <w:lang w:val="lt-LT"/>
              </w:rPr>
              <w:t xml:space="preserve"> </w:t>
            </w:r>
            <w:r w:rsidR="003146F4"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3BDF4BCA" w14:textId="19E7489F" w:rsidR="00552F06" w:rsidRPr="00182432" w:rsidRDefault="00552F06" w:rsidP="002643CE">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Sieninė plokštė gaminama iš</w:t>
            </w:r>
            <w:r w:rsidR="008E6645" w:rsidRPr="00182432">
              <w:rPr>
                <w:rFonts w:ascii="Arial" w:hAnsi="Arial" w:cs="Arial"/>
                <w:color w:val="auto"/>
                <w:sz w:val="21"/>
                <w:szCs w:val="21"/>
                <w:lang w:val="lt-LT"/>
              </w:rPr>
              <w:t xml:space="preserve"> ne mažiau nei</w:t>
            </w:r>
            <w:r w:rsidRPr="00182432">
              <w:rPr>
                <w:rFonts w:ascii="Arial" w:hAnsi="Arial" w:cs="Arial"/>
                <w:color w:val="auto"/>
                <w:sz w:val="21"/>
                <w:szCs w:val="21"/>
                <w:lang w:val="lt-LT"/>
              </w:rPr>
              <w:t xml:space="preserve"> 10 mm MDP dengtos HPL, vandeniui bei nubraižymui atsparia danga. Spalva identiška stalviršio spalvai.</w:t>
            </w:r>
          </w:p>
          <w:p w14:paraId="2877B1F3" w14:textId="77777777" w:rsidR="00552F06" w:rsidRPr="00182432" w:rsidRDefault="00552F06" w:rsidP="002643CE">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Visose virtuvės spintelėse yra numatomos reguliuojamos lentynos. </w:t>
            </w:r>
          </w:p>
          <w:p w14:paraId="02449FF5" w14:textId="51EF0246" w:rsidR="0062589A" w:rsidRPr="00182432" w:rsidRDefault="0062589A" w:rsidP="002643CE">
            <w:pPr>
              <w:pStyle w:val="ListParagraph"/>
              <w:numPr>
                <w:ilvl w:val="0"/>
                <w:numId w:val="60"/>
              </w:numPr>
              <w:jc w:val="both"/>
              <w:rPr>
                <w:rFonts w:ascii="Arial" w:hAnsi="Arial" w:cs="Arial"/>
                <w:i/>
                <w:iCs/>
                <w:color w:val="auto"/>
                <w:sz w:val="21"/>
                <w:szCs w:val="21"/>
                <w:lang w:val="lt-LT"/>
              </w:rPr>
            </w:pPr>
            <w:r w:rsidRPr="00182432">
              <w:rPr>
                <w:rFonts w:ascii="Arial" w:hAnsi="Arial" w:cs="Arial"/>
                <w:color w:val="auto"/>
                <w:sz w:val="21"/>
                <w:szCs w:val="21"/>
                <w:lang w:val="lt-LT"/>
              </w:rPr>
              <w:t>Rankenėlės spintelėms –</w:t>
            </w:r>
            <w:r w:rsidR="00A454BE" w:rsidRPr="00182432">
              <w:rPr>
                <w:rFonts w:ascii="Arial" w:hAnsi="Arial" w:cs="Arial"/>
                <w:color w:val="auto"/>
                <w:sz w:val="21"/>
                <w:szCs w:val="21"/>
                <w:lang w:val="lt-LT"/>
              </w:rPr>
              <w:t xml:space="preserve"> </w:t>
            </w:r>
            <w:r w:rsidRPr="00182432">
              <w:rPr>
                <w:rFonts w:ascii="Arial" w:hAnsi="Arial" w:cs="Arial"/>
                <w:color w:val="auto"/>
                <w:sz w:val="21"/>
                <w:szCs w:val="21"/>
                <w:lang w:val="lt-LT"/>
              </w:rPr>
              <w:t xml:space="preserve">prisukamos,  dviejų taškų, juodos spalvos </w:t>
            </w:r>
            <w:r w:rsidRPr="00182432">
              <w:rPr>
                <w:rFonts w:ascii="Arial" w:hAnsi="Arial" w:cs="Arial"/>
                <w:i/>
                <w:iCs/>
                <w:color w:val="auto"/>
                <w:sz w:val="21"/>
                <w:szCs w:val="21"/>
                <w:lang w:val="lt-LT"/>
              </w:rPr>
              <w:t xml:space="preserve">Galimybė pasirinkti iš ne mažiau nei 5 </w:t>
            </w:r>
            <w:r w:rsidR="00A301DD" w:rsidRPr="00182432">
              <w:rPr>
                <w:rFonts w:ascii="Arial" w:hAnsi="Arial" w:cs="Arial"/>
                <w:i/>
                <w:iCs/>
                <w:color w:val="auto"/>
                <w:sz w:val="21"/>
                <w:szCs w:val="21"/>
                <w:lang w:val="lt-LT"/>
              </w:rPr>
              <w:t xml:space="preserve">juodos spalvos </w:t>
            </w:r>
            <w:r w:rsidRPr="00182432">
              <w:rPr>
                <w:rFonts w:ascii="Arial" w:hAnsi="Arial" w:cs="Arial"/>
                <w:i/>
                <w:iCs/>
                <w:color w:val="auto"/>
                <w:sz w:val="21"/>
                <w:szCs w:val="21"/>
                <w:lang w:val="lt-LT"/>
              </w:rPr>
              <w:t>rankenėlių modelių (sutarties vykdymo metu  tiekėjas turės pateikti siūlomų rankenėlių pavyzdžius: nuotraukas ir/ar nukreipimą į tiekėjo/gamintojo internetiniame puslapyje esantį spalvų katalogą).</w:t>
            </w:r>
          </w:p>
          <w:p w14:paraId="14BAED46" w14:textId="169405BF" w:rsidR="00552F06" w:rsidRPr="00182432" w:rsidRDefault="00552F06"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Cokolio spalva</w:t>
            </w:r>
            <w:r w:rsidR="00F96145" w:rsidRPr="00182432">
              <w:rPr>
                <w:rFonts w:ascii="Arial" w:hAnsi="Arial" w:cs="Arial"/>
                <w:color w:val="auto"/>
                <w:sz w:val="21"/>
                <w:szCs w:val="21"/>
                <w:lang w:val="lt-LT"/>
              </w:rPr>
              <w:t xml:space="preserve"> ir faktūra</w:t>
            </w:r>
            <w:r w:rsidRPr="00182432">
              <w:rPr>
                <w:rFonts w:ascii="Arial" w:hAnsi="Arial" w:cs="Arial"/>
                <w:color w:val="auto"/>
                <w:sz w:val="21"/>
                <w:szCs w:val="21"/>
                <w:lang w:val="lt-LT"/>
              </w:rPr>
              <w:t xml:space="preserve"> turi sutapti su korpuso spalva.</w:t>
            </w:r>
          </w:p>
          <w:p w14:paraId="32BDA630" w14:textId="77777777" w:rsidR="005268DA" w:rsidRPr="00182432" w:rsidRDefault="00552F06"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 uždarymo lankstais.</w:t>
            </w:r>
          </w:p>
          <w:p w14:paraId="7A820812" w14:textId="0F1EFC31" w:rsidR="005268DA" w:rsidRPr="00182432" w:rsidRDefault="005268DA"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4DAA8A6C" w14:textId="77777777" w:rsidR="00552F06" w:rsidRPr="00182432" w:rsidRDefault="00552F06"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Dvi trijų stalčių spintelės su įrankių dėklu viršutiniame stalčiuje.</w:t>
            </w:r>
          </w:p>
          <w:p w14:paraId="527C82D3" w14:textId="77777777" w:rsidR="00DB1F64" w:rsidRPr="00182432" w:rsidRDefault="008250FA"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Numatytos </w:t>
            </w:r>
            <w:r w:rsidR="00552F06" w:rsidRPr="00182432">
              <w:rPr>
                <w:rFonts w:ascii="Arial" w:hAnsi="Arial" w:cs="Arial"/>
                <w:color w:val="auto"/>
                <w:sz w:val="21"/>
                <w:szCs w:val="21"/>
                <w:lang w:val="lt-LT"/>
              </w:rPr>
              <w:t>spintelės su vieta rūšiavimo konteineriams, kurių fasade yra angos su žiedais šiukšlių išmetimui, rūšiavimo konteineriai komplektuojami kartu.</w:t>
            </w:r>
          </w:p>
          <w:p w14:paraId="0178387A" w14:textId="77777777" w:rsidR="00DB1F64" w:rsidRPr="00182432" w:rsidRDefault="00DB1F64"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Rūšiavimo konteineriai plastikiniai, jų dydis maksimaliai telpantis stalčiuje ir netrukdantis jo atidarymui. Spalvos tamsiai pilka arba juoda.</w:t>
            </w:r>
          </w:p>
          <w:p w14:paraId="6F52074E" w14:textId="77777777" w:rsidR="00DB1F64" w:rsidRPr="00182432" w:rsidRDefault="00DB1F64"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Šiukšlių rūšiavimo skylės briauna kantuojama nerūdijančio plieno apvadu.</w:t>
            </w:r>
          </w:p>
          <w:p w14:paraId="5678BF58" w14:textId="593EE877" w:rsidR="00552F06" w:rsidRPr="00182432" w:rsidRDefault="002B50AE"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Virtuvės projekte numatomas </w:t>
            </w:r>
            <w:r w:rsidR="00552F06" w:rsidRPr="00182432">
              <w:rPr>
                <w:rFonts w:ascii="Arial" w:hAnsi="Arial" w:cs="Arial"/>
                <w:color w:val="auto"/>
                <w:sz w:val="21"/>
                <w:szCs w:val="21"/>
                <w:lang w:val="lt-LT"/>
              </w:rPr>
              <w:t>integruojama</w:t>
            </w:r>
            <w:r w:rsidRPr="00182432">
              <w:rPr>
                <w:rFonts w:ascii="Arial" w:hAnsi="Arial" w:cs="Arial"/>
                <w:color w:val="auto"/>
                <w:sz w:val="21"/>
                <w:szCs w:val="21"/>
                <w:lang w:val="lt-LT"/>
              </w:rPr>
              <w:t>s</w:t>
            </w:r>
            <w:r w:rsidR="00552F06" w:rsidRPr="00182432">
              <w:rPr>
                <w:rFonts w:ascii="Arial" w:hAnsi="Arial" w:cs="Arial"/>
                <w:color w:val="auto"/>
                <w:sz w:val="21"/>
                <w:szCs w:val="21"/>
                <w:lang w:val="lt-LT"/>
              </w:rPr>
              <w:t xml:space="preserve"> šaldytuv</w:t>
            </w:r>
            <w:r w:rsidRPr="00182432">
              <w:rPr>
                <w:rFonts w:ascii="Arial" w:hAnsi="Arial" w:cs="Arial"/>
                <w:color w:val="auto"/>
                <w:sz w:val="21"/>
                <w:szCs w:val="21"/>
                <w:lang w:val="lt-LT"/>
              </w:rPr>
              <w:t>as</w:t>
            </w:r>
            <w:r w:rsidR="00552F06" w:rsidRPr="00182432">
              <w:rPr>
                <w:rFonts w:ascii="Arial" w:hAnsi="Arial" w:cs="Arial"/>
                <w:color w:val="auto"/>
                <w:sz w:val="21"/>
                <w:szCs w:val="21"/>
                <w:lang w:val="lt-LT"/>
              </w:rPr>
              <w:t>.</w:t>
            </w:r>
          </w:p>
          <w:p w14:paraId="73CC48F2" w14:textId="39F0747D" w:rsidR="00552F06" w:rsidRPr="00182432" w:rsidRDefault="002B50AE"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Virtuvės projekte numatoma </w:t>
            </w:r>
            <w:r w:rsidR="00552F06" w:rsidRPr="00182432">
              <w:rPr>
                <w:rFonts w:ascii="Arial" w:hAnsi="Arial" w:cs="Arial"/>
                <w:color w:val="auto"/>
                <w:sz w:val="21"/>
                <w:szCs w:val="21"/>
                <w:lang w:val="lt-LT"/>
              </w:rPr>
              <w:t>integruojama indų plovimo mašina</w:t>
            </w:r>
            <w:r w:rsidRPr="00182432">
              <w:rPr>
                <w:rFonts w:ascii="Arial" w:hAnsi="Arial" w:cs="Arial"/>
                <w:color w:val="auto"/>
                <w:sz w:val="21"/>
                <w:szCs w:val="21"/>
                <w:lang w:val="lt-LT"/>
              </w:rPr>
              <w:t>.</w:t>
            </w:r>
          </w:p>
          <w:p w14:paraId="4C618858" w14:textId="77777777" w:rsidR="00552F06" w:rsidRPr="00182432" w:rsidRDefault="00552F06"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Nurodyta buitinė technika bei jos sumontavimas turi būti įskaičiuotas į virtuvės kainą.</w:t>
            </w:r>
          </w:p>
          <w:p w14:paraId="64F0B571" w14:textId="62DC378D" w:rsidR="00F81EDB" w:rsidRPr="00182432" w:rsidRDefault="00F81EDB"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354C0F04" w14:textId="7E5BF975" w:rsidR="00D33E4A" w:rsidRPr="00182432" w:rsidRDefault="00D33E4A"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40CF3969" w14:textId="74CBA49B" w:rsidR="00CC5B91" w:rsidRPr="00182432" w:rsidRDefault="00CC5B91"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Dalyje po plautuve paliekama  vieta sifonams ir kitai įrangai.</w:t>
            </w:r>
          </w:p>
          <w:p w14:paraId="3A22876D" w14:textId="77777777" w:rsidR="002E22DA" w:rsidRPr="00182432" w:rsidRDefault="002E22DA"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Viena spintelė su dviem buitinių atliekų konteineriais, konteineriai komplektuojami kartu su baldu. Jų dydis maksimaliai telpantis stalčiuje ir netrukdantis jo atidarymui. Spalvos tamsiai pilka arba juoda.</w:t>
            </w:r>
          </w:p>
          <w:p w14:paraId="59B22A2D" w14:textId="77777777" w:rsidR="002E22DA" w:rsidRPr="00182432" w:rsidRDefault="002E22DA"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Buitinių atliekų konteinerių stalčių dugnuose yra išimamas metalinis įdėklas patogiam valymui (visu dugno plokštumos pločiu su auselėmis).</w:t>
            </w:r>
          </w:p>
          <w:p w14:paraId="1CD3AC2F" w14:textId="77777777" w:rsidR="00552F06" w:rsidRPr="00182432" w:rsidRDefault="00552F06"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Virtuvės baldo viršutinė dalis iki lubų dengiama „</w:t>
            </w:r>
            <w:proofErr w:type="spellStart"/>
            <w:r w:rsidRPr="00182432">
              <w:rPr>
                <w:rFonts w:ascii="Arial" w:hAnsi="Arial" w:cs="Arial"/>
                <w:color w:val="auto"/>
                <w:sz w:val="21"/>
                <w:szCs w:val="21"/>
                <w:lang w:val="lt-LT"/>
              </w:rPr>
              <w:t>Falsh</w:t>
            </w:r>
            <w:proofErr w:type="spellEnd"/>
            <w:r w:rsidRPr="00182432">
              <w:rPr>
                <w:rFonts w:ascii="Arial" w:hAnsi="Arial" w:cs="Arial"/>
                <w:color w:val="auto"/>
                <w:sz w:val="21"/>
                <w:szCs w:val="21"/>
                <w:lang w:val="lt-LT"/>
              </w:rPr>
              <w:t>“ fasadais, bloko gylis kaip ir baldo su integruojamu šaldytuvu.</w:t>
            </w:r>
          </w:p>
          <w:p w14:paraId="4AD2F2A0" w14:textId="427EEA43" w:rsidR="003D546F" w:rsidRPr="00182432" w:rsidRDefault="00552F06" w:rsidP="00F53E1A">
            <w:pPr>
              <w:pStyle w:val="ListParagraph"/>
              <w:numPr>
                <w:ilvl w:val="0"/>
                <w:numId w:val="60"/>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išfrezuotos vietos rozetėms stalviršio sienutėje pagal faktą, šaldytuvui, indaplovei ir mikrobangų krosnelėms. </w:t>
            </w:r>
          </w:p>
        </w:tc>
        <w:tc>
          <w:tcPr>
            <w:tcW w:w="3402" w:type="dxa"/>
          </w:tcPr>
          <w:p w14:paraId="462C1A7A" w14:textId="77777777" w:rsidR="00304842" w:rsidRPr="00182432" w:rsidRDefault="00304842" w:rsidP="002643CE">
            <w:pPr>
              <w:rPr>
                <w:rFonts w:ascii="Arial" w:hAnsi="Arial" w:cs="Arial"/>
                <w:color w:val="auto"/>
                <w:sz w:val="20"/>
                <w:szCs w:val="20"/>
                <w:lang w:val="lt-LT"/>
              </w:rPr>
            </w:pPr>
          </w:p>
          <w:p w14:paraId="6C8B76F1" w14:textId="6B776C03" w:rsidR="00304842" w:rsidRPr="00182432" w:rsidRDefault="00304842"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48C220C" wp14:editId="1F030E23">
                  <wp:extent cx="2203450" cy="1103630"/>
                  <wp:effectExtent l="0" t="0" r="635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203450" cy="1103630"/>
                          </a:xfrm>
                          <a:prstGeom prst="rect">
                            <a:avLst/>
                          </a:prstGeom>
                        </pic:spPr>
                      </pic:pic>
                    </a:graphicData>
                  </a:graphic>
                </wp:inline>
              </w:drawing>
            </w:r>
          </w:p>
          <w:p w14:paraId="7EA81B8C" w14:textId="34D019D8" w:rsidR="00304842" w:rsidRPr="00182432" w:rsidRDefault="00C47BC5" w:rsidP="002643CE">
            <w:pPr>
              <w:rPr>
                <w:rFonts w:ascii="Arial" w:hAnsi="Arial" w:cs="Arial"/>
                <w:color w:val="auto"/>
                <w:sz w:val="20"/>
                <w:szCs w:val="20"/>
                <w:lang w:val="lt-LT"/>
              </w:rPr>
            </w:pPr>
            <w:r w:rsidRPr="00182432">
              <w:rPr>
                <w:noProof/>
                <w:color w:val="auto"/>
                <w:sz w:val="20"/>
                <w:szCs w:val="20"/>
              </w:rPr>
              <w:drawing>
                <wp:inline distT="0" distB="0" distL="0" distR="0" wp14:anchorId="2E7C527B" wp14:editId="7274F872">
                  <wp:extent cx="2019300" cy="1362075"/>
                  <wp:effectExtent l="0" t="0" r="0" b="952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019300" cy="1362075"/>
                          </a:xfrm>
                          <a:prstGeom prst="rect">
                            <a:avLst/>
                          </a:prstGeom>
                        </pic:spPr>
                      </pic:pic>
                    </a:graphicData>
                  </a:graphic>
                </wp:inline>
              </w:drawing>
            </w:r>
          </w:p>
          <w:p w14:paraId="31A75B64" w14:textId="0B14355F" w:rsidR="00304842" w:rsidRPr="00182432" w:rsidRDefault="00304842" w:rsidP="002643CE">
            <w:pPr>
              <w:rPr>
                <w:rFonts w:ascii="Arial" w:hAnsi="Arial" w:cs="Arial"/>
                <w:color w:val="auto"/>
                <w:sz w:val="20"/>
                <w:szCs w:val="20"/>
                <w:lang w:val="lt-LT"/>
              </w:rPr>
            </w:pPr>
          </w:p>
          <w:p w14:paraId="0D9C8EB3"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A1B2FE9"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009D10B"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FA1AC98" w14:textId="77777777" w:rsidR="00304842" w:rsidRPr="00182432" w:rsidRDefault="00304842" w:rsidP="002643CE">
            <w:pPr>
              <w:rPr>
                <w:rFonts w:ascii="Arial" w:hAnsi="Arial" w:cs="Arial"/>
                <w:color w:val="auto"/>
                <w:sz w:val="20"/>
                <w:szCs w:val="20"/>
                <w:lang w:val="lt-LT"/>
              </w:rPr>
            </w:pPr>
          </w:p>
          <w:p w14:paraId="2B984329" w14:textId="77777777" w:rsidR="00304842" w:rsidRPr="00182432" w:rsidRDefault="00304842" w:rsidP="002643CE">
            <w:pPr>
              <w:rPr>
                <w:rFonts w:ascii="Arial" w:hAnsi="Arial" w:cs="Arial"/>
                <w:color w:val="auto"/>
                <w:sz w:val="20"/>
                <w:szCs w:val="20"/>
                <w:lang w:val="lt-LT"/>
              </w:rPr>
            </w:pPr>
          </w:p>
          <w:p w14:paraId="5FF58AF0" w14:textId="72C3FCF0" w:rsidR="00304842" w:rsidRPr="00182432" w:rsidRDefault="00304842" w:rsidP="002643CE">
            <w:pPr>
              <w:rPr>
                <w:rFonts w:ascii="Arial" w:hAnsi="Arial" w:cs="Arial"/>
                <w:color w:val="auto"/>
                <w:sz w:val="20"/>
                <w:szCs w:val="20"/>
                <w:lang w:val="lt-LT"/>
              </w:rPr>
            </w:pPr>
          </w:p>
          <w:p w14:paraId="526C4355" w14:textId="77777777" w:rsidR="00304842" w:rsidRPr="00182432" w:rsidRDefault="00304842" w:rsidP="002643CE">
            <w:pPr>
              <w:rPr>
                <w:rFonts w:ascii="Arial" w:hAnsi="Arial" w:cs="Arial"/>
                <w:color w:val="auto"/>
                <w:sz w:val="20"/>
                <w:szCs w:val="20"/>
                <w:lang w:val="lt-LT"/>
              </w:rPr>
            </w:pPr>
          </w:p>
          <w:p w14:paraId="604987DC" w14:textId="77777777" w:rsidR="00304842" w:rsidRPr="00182432" w:rsidRDefault="00304842" w:rsidP="002643CE">
            <w:pPr>
              <w:rPr>
                <w:rFonts w:ascii="Arial" w:hAnsi="Arial" w:cs="Arial"/>
                <w:color w:val="auto"/>
                <w:sz w:val="20"/>
                <w:szCs w:val="20"/>
                <w:lang w:val="lt-LT"/>
              </w:rPr>
            </w:pPr>
          </w:p>
          <w:p w14:paraId="66938FF8" w14:textId="0D5E392C" w:rsidR="00304842" w:rsidRPr="00182432" w:rsidRDefault="00304842" w:rsidP="002643CE">
            <w:pPr>
              <w:rPr>
                <w:rFonts w:ascii="Arial" w:hAnsi="Arial" w:cs="Arial"/>
                <w:color w:val="auto"/>
                <w:sz w:val="20"/>
                <w:szCs w:val="20"/>
                <w:lang w:val="lt-LT"/>
              </w:rPr>
            </w:pPr>
          </w:p>
          <w:p w14:paraId="19D93FD6" w14:textId="77777777" w:rsidR="00304842" w:rsidRPr="00182432" w:rsidRDefault="00304842" w:rsidP="002643CE">
            <w:pPr>
              <w:rPr>
                <w:rFonts w:ascii="Arial" w:hAnsi="Arial" w:cs="Arial"/>
                <w:color w:val="auto"/>
                <w:sz w:val="20"/>
                <w:szCs w:val="20"/>
                <w:lang w:val="lt-LT"/>
              </w:rPr>
            </w:pPr>
          </w:p>
          <w:p w14:paraId="51446BA7" w14:textId="77777777" w:rsidR="00304842" w:rsidRPr="00182432" w:rsidRDefault="00304842" w:rsidP="002643CE">
            <w:pPr>
              <w:rPr>
                <w:rFonts w:ascii="Arial" w:hAnsi="Arial" w:cs="Arial"/>
                <w:color w:val="auto"/>
                <w:sz w:val="20"/>
                <w:szCs w:val="20"/>
                <w:lang w:val="lt-LT"/>
              </w:rPr>
            </w:pPr>
          </w:p>
          <w:p w14:paraId="3C52C17D" w14:textId="77777777" w:rsidR="00304842" w:rsidRPr="00182432" w:rsidRDefault="00304842" w:rsidP="002643CE">
            <w:pPr>
              <w:rPr>
                <w:rFonts w:ascii="Arial" w:hAnsi="Arial" w:cs="Arial"/>
                <w:color w:val="auto"/>
                <w:sz w:val="20"/>
                <w:szCs w:val="20"/>
                <w:lang w:val="lt-LT"/>
              </w:rPr>
            </w:pPr>
          </w:p>
          <w:p w14:paraId="17D3ED91" w14:textId="77777777" w:rsidR="00304842" w:rsidRPr="00182432" w:rsidRDefault="00304842" w:rsidP="002643CE">
            <w:pPr>
              <w:rPr>
                <w:rFonts w:ascii="Arial" w:hAnsi="Arial" w:cs="Arial"/>
                <w:color w:val="auto"/>
                <w:sz w:val="20"/>
                <w:szCs w:val="20"/>
                <w:lang w:val="lt-LT"/>
              </w:rPr>
            </w:pPr>
          </w:p>
          <w:p w14:paraId="11F32D15" w14:textId="77777777" w:rsidR="00304842" w:rsidRPr="00182432" w:rsidRDefault="00304842" w:rsidP="002643CE">
            <w:pPr>
              <w:rPr>
                <w:rFonts w:ascii="Arial" w:hAnsi="Arial" w:cs="Arial"/>
                <w:color w:val="auto"/>
                <w:sz w:val="20"/>
                <w:szCs w:val="20"/>
                <w:lang w:val="lt-LT"/>
              </w:rPr>
            </w:pPr>
          </w:p>
          <w:p w14:paraId="19B2D3D9" w14:textId="384D8BA6" w:rsidR="00304842" w:rsidRPr="00182432" w:rsidRDefault="00304842" w:rsidP="002643CE">
            <w:pPr>
              <w:rPr>
                <w:rFonts w:ascii="Arial" w:hAnsi="Arial" w:cs="Arial"/>
                <w:color w:val="auto"/>
                <w:sz w:val="20"/>
                <w:szCs w:val="20"/>
                <w:lang w:val="lt-LT"/>
              </w:rPr>
            </w:pPr>
          </w:p>
        </w:tc>
      </w:tr>
      <w:tr w:rsidR="00182432" w:rsidRPr="006A5D93" w14:paraId="54EAC2BF" w14:textId="77777777" w:rsidTr="43DE9F2C">
        <w:tc>
          <w:tcPr>
            <w:tcW w:w="567" w:type="dxa"/>
          </w:tcPr>
          <w:p w14:paraId="1A509093" w14:textId="61289A2F" w:rsidR="00BF3301"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32</w:t>
            </w:r>
            <w:r w:rsidR="00BF3301" w:rsidRPr="00182432">
              <w:rPr>
                <w:rFonts w:ascii="Arial" w:hAnsi="Arial" w:cs="Arial"/>
                <w:b/>
                <w:bCs/>
                <w:color w:val="auto"/>
                <w:sz w:val="21"/>
                <w:szCs w:val="21"/>
                <w:lang w:val="lt-LT"/>
              </w:rPr>
              <w:t>.</w:t>
            </w:r>
          </w:p>
          <w:p w14:paraId="35A24140" w14:textId="77777777" w:rsidR="00BF3301" w:rsidRPr="00182432" w:rsidRDefault="00BF3301" w:rsidP="002643CE">
            <w:pPr>
              <w:rPr>
                <w:rFonts w:ascii="Arial" w:hAnsi="Arial" w:cs="Arial"/>
                <w:b/>
                <w:bCs/>
                <w:color w:val="auto"/>
                <w:sz w:val="21"/>
                <w:szCs w:val="21"/>
                <w:lang w:val="lt-LT"/>
              </w:rPr>
            </w:pPr>
          </w:p>
          <w:p w14:paraId="2C315C19" w14:textId="77777777" w:rsidR="00BF3301" w:rsidRPr="00182432" w:rsidRDefault="00BF3301" w:rsidP="002643CE">
            <w:pPr>
              <w:rPr>
                <w:rFonts w:ascii="Arial" w:hAnsi="Arial" w:cs="Arial"/>
                <w:b/>
                <w:bCs/>
                <w:color w:val="auto"/>
                <w:sz w:val="21"/>
                <w:szCs w:val="21"/>
                <w:lang w:val="lt-LT"/>
              </w:rPr>
            </w:pPr>
          </w:p>
          <w:p w14:paraId="2CC576CE" w14:textId="77777777" w:rsidR="00BF3301" w:rsidRPr="00182432" w:rsidRDefault="00BF3301" w:rsidP="002643CE">
            <w:pPr>
              <w:rPr>
                <w:rFonts w:ascii="Arial" w:hAnsi="Arial" w:cs="Arial"/>
                <w:b/>
                <w:bCs/>
                <w:color w:val="auto"/>
                <w:sz w:val="21"/>
                <w:szCs w:val="21"/>
                <w:lang w:val="lt-LT"/>
              </w:rPr>
            </w:pPr>
          </w:p>
          <w:p w14:paraId="7115B5CB" w14:textId="77777777" w:rsidR="00BF3301" w:rsidRPr="00182432" w:rsidRDefault="00BF3301" w:rsidP="002643CE">
            <w:pPr>
              <w:rPr>
                <w:rFonts w:ascii="Arial" w:hAnsi="Arial" w:cs="Arial"/>
                <w:b/>
                <w:bCs/>
                <w:color w:val="auto"/>
                <w:sz w:val="21"/>
                <w:szCs w:val="21"/>
                <w:lang w:val="lt-LT"/>
              </w:rPr>
            </w:pPr>
          </w:p>
          <w:p w14:paraId="44159F99" w14:textId="77777777" w:rsidR="00BF3301" w:rsidRPr="00182432" w:rsidRDefault="00BF3301" w:rsidP="002643CE">
            <w:pPr>
              <w:rPr>
                <w:rFonts w:ascii="Arial" w:hAnsi="Arial" w:cs="Arial"/>
                <w:b/>
                <w:bCs/>
                <w:color w:val="auto"/>
                <w:sz w:val="21"/>
                <w:szCs w:val="21"/>
                <w:lang w:val="lt-LT"/>
              </w:rPr>
            </w:pPr>
          </w:p>
          <w:p w14:paraId="533F8031" w14:textId="77777777" w:rsidR="00BF3301" w:rsidRPr="00182432" w:rsidRDefault="00BF3301" w:rsidP="002643CE">
            <w:pPr>
              <w:rPr>
                <w:rFonts w:ascii="Arial" w:hAnsi="Arial" w:cs="Arial"/>
                <w:b/>
                <w:bCs/>
                <w:color w:val="auto"/>
                <w:sz w:val="21"/>
                <w:szCs w:val="21"/>
                <w:lang w:val="lt-LT"/>
              </w:rPr>
            </w:pPr>
          </w:p>
          <w:p w14:paraId="2D92E3F8" w14:textId="77777777" w:rsidR="00BF3301" w:rsidRPr="00182432" w:rsidRDefault="00BF3301" w:rsidP="002643CE">
            <w:pPr>
              <w:rPr>
                <w:rFonts w:ascii="Arial" w:hAnsi="Arial" w:cs="Arial"/>
                <w:b/>
                <w:bCs/>
                <w:color w:val="auto"/>
                <w:sz w:val="21"/>
                <w:szCs w:val="21"/>
                <w:lang w:val="lt-LT"/>
              </w:rPr>
            </w:pPr>
          </w:p>
          <w:p w14:paraId="7E06E805" w14:textId="77777777" w:rsidR="00BF3301" w:rsidRPr="00182432" w:rsidRDefault="00BF3301" w:rsidP="002643CE">
            <w:pPr>
              <w:rPr>
                <w:rFonts w:ascii="Arial" w:hAnsi="Arial" w:cs="Arial"/>
                <w:b/>
                <w:bCs/>
                <w:color w:val="auto"/>
                <w:sz w:val="21"/>
                <w:szCs w:val="21"/>
                <w:lang w:val="lt-LT"/>
              </w:rPr>
            </w:pPr>
          </w:p>
          <w:p w14:paraId="1F76EB99" w14:textId="77777777" w:rsidR="00BF3301" w:rsidRPr="00182432" w:rsidRDefault="00BF3301" w:rsidP="002643CE">
            <w:pPr>
              <w:rPr>
                <w:rFonts w:ascii="Arial" w:hAnsi="Arial" w:cs="Arial"/>
                <w:b/>
                <w:bCs/>
                <w:color w:val="auto"/>
                <w:sz w:val="21"/>
                <w:szCs w:val="21"/>
                <w:lang w:val="lt-LT"/>
              </w:rPr>
            </w:pPr>
          </w:p>
          <w:p w14:paraId="19088B7D" w14:textId="77777777" w:rsidR="00BF3301" w:rsidRPr="00182432" w:rsidRDefault="00BF3301" w:rsidP="002643CE">
            <w:pPr>
              <w:rPr>
                <w:rFonts w:ascii="Arial" w:hAnsi="Arial" w:cs="Arial"/>
                <w:b/>
                <w:bCs/>
                <w:color w:val="auto"/>
                <w:sz w:val="21"/>
                <w:szCs w:val="21"/>
                <w:lang w:val="lt-LT"/>
              </w:rPr>
            </w:pPr>
          </w:p>
          <w:p w14:paraId="4F721EE6" w14:textId="77777777" w:rsidR="00BF3301" w:rsidRPr="00182432" w:rsidRDefault="00BF3301" w:rsidP="002643CE">
            <w:pPr>
              <w:rPr>
                <w:rFonts w:ascii="Arial" w:hAnsi="Arial" w:cs="Arial"/>
                <w:b/>
                <w:bCs/>
                <w:color w:val="auto"/>
                <w:sz w:val="21"/>
                <w:szCs w:val="21"/>
                <w:lang w:val="lt-LT"/>
              </w:rPr>
            </w:pPr>
          </w:p>
          <w:p w14:paraId="039EF48A" w14:textId="77777777" w:rsidR="00BF3301" w:rsidRPr="00182432" w:rsidRDefault="00BF3301" w:rsidP="002643CE">
            <w:pPr>
              <w:rPr>
                <w:rFonts w:ascii="Arial" w:hAnsi="Arial" w:cs="Arial"/>
                <w:b/>
                <w:bCs/>
                <w:color w:val="auto"/>
                <w:sz w:val="21"/>
                <w:szCs w:val="21"/>
                <w:lang w:val="lt-LT"/>
              </w:rPr>
            </w:pPr>
          </w:p>
          <w:p w14:paraId="2A3FB077" w14:textId="77777777" w:rsidR="00BF3301" w:rsidRPr="00182432" w:rsidRDefault="00BF3301" w:rsidP="002643CE">
            <w:pPr>
              <w:rPr>
                <w:rFonts w:ascii="Arial" w:hAnsi="Arial" w:cs="Arial"/>
                <w:b/>
                <w:bCs/>
                <w:color w:val="auto"/>
                <w:sz w:val="21"/>
                <w:szCs w:val="21"/>
                <w:lang w:val="lt-LT"/>
              </w:rPr>
            </w:pPr>
          </w:p>
          <w:p w14:paraId="0020F541" w14:textId="77777777" w:rsidR="00BF3301" w:rsidRPr="00182432" w:rsidRDefault="00BF3301" w:rsidP="002643CE">
            <w:pPr>
              <w:rPr>
                <w:rFonts w:ascii="Arial" w:hAnsi="Arial" w:cs="Arial"/>
                <w:b/>
                <w:bCs/>
                <w:color w:val="auto"/>
                <w:sz w:val="21"/>
                <w:szCs w:val="21"/>
                <w:lang w:val="lt-LT"/>
              </w:rPr>
            </w:pPr>
          </w:p>
          <w:p w14:paraId="0211DEC6" w14:textId="77777777" w:rsidR="00BF3301" w:rsidRPr="00182432" w:rsidRDefault="00BF3301" w:rsidP="002643CE">
            <w:pPr>
              <w:rPr>
                <w:rFonts w:ascii="Arial" w:hAnsi="Arial" w:cs="Arial"/>
                <w:b/>
                <w:bCs/>
                <w:color w:val="auto"/>
                <w:sz w:val="21"/>
                <w:szCs w:val="21"/>
                <w:lang w:val="lt-LT"/>
              </w:rPr>
            </w:pPr>
          </w:p>
          <w:p w14:paraId="34BBF12A" w14:textId="77777777" w:rsidR="00BF3301" w:rsidRPr="00182432" w:rsidRDefault="00BF3301" w:rsidP="002643CE">
            <w:pPr>
              <w:rPr>
                <w:rFonts w:ascii="Arial" w:hAnsi="Arial" w:cs="Arial"/>
                <w:b/>
                <w:bCs/>
                <w:color w:val="auto"/>
                <w:sz w:val="21"/>
                <w:szCs w:val="21"/>
                <w:lang w:val="lt-LT"/>
              </w:rPr>
            </w:pPr>
          </w:p>
          <w:p w14:paraId="3F813677" w14:textId="77777777" w:rsidR="00BF3301" w:rsidRPr="00182432" w:rsidRDefault="00BF3301" w:rsidP="002643CE">
            <w:pPr>
              <w:rPr>
                <w:rFonts w:ascii="Arial" w:hAnsi="Arial" w:cs="Arial"/>
                <w:b/>
                <w:bCs/>
                <w:color w:val="auto"/>
                <w:sz w:val="21"/>
                <w:szCs w:val="21"/>
                <w:lang w:val="lt-LT"/>
              </w:rPr>
            </w:pPr>
          </w:p>
          <w:p w14:paraId="0CE9BF7A" w14:textId="77777777" w:rsidR="00BF3301" w:rsidRPr="00182432" w:rsidRDefault="00BF3301" w:rsidP="002643CE">
            <w:pPr>
              <w:rPr>
                <w:rFonts w:ascii="Arial" w:hAnsi="Arial" w:cs="Arial"/>
                <w:b/>
                <w:bCs/>
                <w:color w:val="auto"/>
                <w:sz w:val="21"/>
                <w:szCs w:val="21"/>
                <w:lang w:val="lt-LT"/>
              </w:rPr>
            </w:pPr>
          </w:p>
          <w:p w14:paraId="45C84351" w14:textId="77777777" w:rsidR="00BF3301" w:rsidRPr="00182432" w:rsidRDefault="00BF3301" w:rsidP="002643CE">
            <w:pPr>
              <w:rPr>
                <w:rFonts w:ascii="Arial" w:hAnsi="Arial" w:cs="Arial"/>
                <w:b/>
                <w:bCs/>
                <w:color w:val="auto"/>
                <w:sz w:val="21"/>
                <w:szCs w:val="21"/>
                <w:lang w:val="lt-LT"/>
              </w:rPr>
            </w:pPr>
          </w:p>
          <w:p w14:paraId="47391FB9" w14:textId="77777777" w:rsidR="00BF3301" w:rsidRPr="00182432" w:rsidRDefault="00BF3301" w:rsidP="002643CE">
            <w:pPr>
              <w:rPr>
                <w:rFonts w:ascii="Arial" w:hAnsi="Arial" w:cs="Arial"/>
                <w:b/>
                <w:bCs/>
                <w:color w:val="auto"/>
                <w:sz w:val="21"/>
                <w:szCs w:val="21"/>
                <w:lang w:val="lt-LT"/>
              </w:rPr>
            </w:pPr>
          </w:p>
          <w:p w14:paraId="37999930" w14:textId="77777777" w:rsidR="00BF3301" w:rsidRPr="00182432" w:rsidRDefault="00BF3301" w:rsidP="002643CE">
            <w:pPr>
              <w:rPr>
                <w:rFonts w:ascii="Arial" w:hAnsi="Arial" w:cs="Arial"/>
                <w:b/>
                <w:bCs/>
                <w:color w:val="auto"/>
                <w:sz w:val="21"/>
                <w:szCs w:val="21"/>
                <w:lang w:val="lt-LT"/>
              </w:rPr>
            </w:pPr>
          </w:p>
          <w:p w14:paraId="1D67AE4C" w14:textId="77777777" w:rsidR="00BF3301" w:rsidRPr="00182432" w:rsidRDefault="00BF3301" w:rsidP="002643CE">
            <w:pPr>
              <w:rPr>
                <w:rFonts w:ascii="Arial" w:hAnsi="Arial" w:cs="Arial"/>
                <w:b/>
                <w:bCs/>
                <w:color w:val="auto"/>
                <w:sz w:val="21"/>
                <w:szCs w:val="21"/>
                <w:lang w:val="lt-LT"/>
              </w:rPr>
            </w:pPr>
          </w:p>
          <w:p w14:paraId="7D9EAE0D" w14:textId="77777777" w:rsidR="00BF3301" w:rsidRPr="00182432" w:rsidRDefault="00BF3301" w:rsidP="002643CE">
            <w:pPr>
              <w:rPr>
                <w:rFonts w:ascii="Arial" w:hAnsi="Arial" w:cs="Arial"/>
                <w:b/>
                <w:bCs/>
                <w:color w:val="auto"/>
                <w:sz w:val="21"/>
                <w:szCs w:val="21"/>
                <w:lang w:val="lt-LT"/>
              </w:rPr>
            </w:pPr>
          </w:p>
          <w:p w14:paraId="43124CC6" w14:textId="77777777" w:rsidR="00BF3301" w:rsidRPr="00182432" w:rsidRDefault="00BF3301" w:rsidP="002643CE">
            <w:pPr>
              <w:rPr>
                <w:rFonts w:ascii="Arial" w:hAnsi="Arial" w:cs="Arial"/>
                <w:b/>
                <w:bCs/>
                <w:color w:val="auto"/>
                <w:sz w:val="21"/>
                <w:szCs w:val="21"/>
                <w:lang w:val="lt-LT"/>
              </w:rPr>
            </w:pPr>
          </w:p>
          <w:p w14:paraId="28C5F4E3" w14:textId="77777777" w:rsidR="00BF3301" w:rsidRPr="00182432" w:rsidRDefault="00BF3301" w:rsidP="002643CE">
            <w:pPr>
              <w:rPr>
                <w:rFonts w:ascii="Arial" w:hAnsi="Arial" w:cs="Arial"/>
                <w:b/>
                <w:bCs/>
                <w:color w:val="auto"/>
                <w:sz w:val="21"/>
                <w:szCs w:val="21"/>
                <w:lang w:val="lt-LT"/>
              </w:rPr>
            </w:pPr>
          </w:p>
          <w:p w14:paraId="5004D6E1" w14:textId="30182165" w:rsidR="00BF3301" w:rsidRPr="00182432" w:rsidRDefault="00BF3301" w:rsidP="002643CE">
            <w:pPr>
              <w:rPr>
                <w:rFonts w:ascii="Arial" w:hAnsi="Arial" w:cs="Arial"/>
                <w:b/>
                <w:bCs/>
                <w:color w:val="auto"/>
                <w:sz w:val="21"/>
                <w:szCs w:val="21"/>
                <w:lang w:val="lt-LT"/>
              </w:rPr>
            </w:pPr>
          </w:p>
        </w:tc>
        <w:tc>
          <w:tcPr>
            <w:tcW w:w="1843" w:type="dxa"/>
          </w:tcPr>
          <w:p w14:paraId="1A33E975" w14:textId="0825FACA" w:rsidR="00B75F87" w:rsidRPr="00182432" w:rsidRDefault="00BF3301"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lastRenderedPageBreak/>
              <w:t>Virtuvės salos baldas</w:t>
            </w:r>
            <w:r w:rsidR="007F3464" w:rsidRPr="00182432">
              <w:rPr>
                <w:rFonts w:ascii="Arial" w:hAnsi="Arial" w:cs="Arial"/>
                <w:b/>
                <w:bCs/>
                <w:color w:val="auto"/>
                <w:sz w:val="21"/>
                <w:szCs w:val="21"/>
                <w:lang w:val="lt-LT"/>
              </w:rPr>
              <w:t xml:space="preserve"> su buitine technika</w:t>
            </w:r>
            <w:r w:rsidR="00B75F87" w:rsidRPr="00182432">
              <w:rPr>
                <w:rFonts w:ascii="Arial" w:hAnsi="Arial" w:cs="Arial"/>
                <w:b/>
                <w:bCs/>
                <w:color w:val="auto"/>
                <w:sz w:val="21"/>
                <w:szCs w:val="21"/>
                <w:lang w:val="lt-LT"/>
              </w:rPr>
              <w:t>, be santechnikos prietaisų</w:t>
            </w:r>
          </w:p>
          <w:p w14:paraId="552A70EE" w14:textId="54900000" w:rsidR="00BF3301" w:rsidRPr="00182432" w:rsidRDefault="00BF3301" w:rsidP="002643CE">
            <w:pPr>
              <w:jc w:val="both"/>
              <w:rPr>
                <w:rFonts w:ascii="Arial" w:hAnsi="Arial" w:cs="Arial"/>
                <w:b/>
                <w:bCs/>
                <w:color w:val="auto"/>
                <w:sz w:val="21"/>
                <w:szCs w:val="21"/>
                <w:lang w:val="lt-LT"/>
              </w:rPr>
            </w:pPr>
          </w:p>
          <w:p w14:paraId="583B3ABE" w14:textId="77777777" w:rsidR="00BF3301" w:rsidRPr="00182432" w:rsidRDefault="00BF3301" w:rsidP="002643CE">
            <w:pPr>
              <w:jc w:val="both"/>
              <w:rPr>
                <w:rFonts w:ascii="Arial" w:hAnsi="Arial" w:cs="Arial"/>
                <w:b/>
                <w:bCs/>
                <w:color w:val="auto"/>
                <w:sz w:val="21"/>
                <w:szCs w:val="21"/>
                <w:lang w:val="lt-LT"/>
              </w:rPr>
            </w:pPr>
          </w:p>
          <w:p w14:paraId="64B464B5" w14:textId="5F1E408F" w:rsidR="00BF3301" w:rsidRPr="00182432" w:rsidRDefault="00BF3301"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V05</w:t>
            </w:r>
          </w:p>
        </w:tc>
        <w:tc>
          <w:tcPr>
            <w:tcW w:w="8221" w:type="dxa"/>
          </w:tcPr>
          <w:p w14:paraId="66C9166D" w14:textId="706613C8" w:rsidR="006D3260" w:rsidRPr="00182432" w:rsidRDefault="00BF3301"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744C91" w:rsidRPr="00182432">
              <w:rPr>
                <w:rFonts w:ascii="Arial" w:hAnsi="Arial" w:cs="Arial"/>
                <w:color w:val="auto"/>
                <w:sz w:val="21"/>
                <w:szCs w:val="21"/>
                <w:lang w:val="lt-LT"/>
              </w:rPr>
              <w:t>Matmenų galima paklaida po pastato rangos darbų +-150mm</w:t>
            </w:r>
            <w:r w:rsidR="006D3260" w:rsidRPr="00182432">
              <w:rPr>
                <w:rFonts w:ascii="Arial" w:hAnsi="Arial" w:cs="Arial"/>
                <w:color w:val="auto"/>
                <w:sz w:val="21"/>
                <w:szCs w:val="21"/>
                <w:lang w:val="lt-LT"/>
              </w:rPr>
              <w:t>.</w:t>
            </w:r>
          </w:p>
          <w:p w14:paraId="06120599" w14:textId="77777777" w:rsidR="002C237A" w:rsidRPr="00182432" w:rsidRDefault="00BF3301"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556EE78D" w14:textId="77777777" w:rsidR="002C237A" w:rsidRPr="00182432" w:rsidRDefault="00BF3301"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721A56DD" w14:textId="13AF9731" w:rsidR="003146F4" w:rsidRPr="00182432" w:rsidRDefault="00181E01" w:rsidP="002643CE">
            <w:pPr>
              <w:pStyle w:val="ListParagraph"/>
              <w:numPr>
                <w:ilvl w:val="0"/>
                <w:numId w:val="61"/>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3146F4"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23D8F0F3" w14:textId="77777777" w:rsidR="00A165D1" w:rsidRPr="00182432" w:rsidRDefault="00A165D1" w:rsidP="002643CE">
            <w:pPr>
              <w:pStyle w:val="ListParagraph"/>
              <w:numPr>
                <w:ilvl w:val="0"/>
                <w:numId w:val="61"/>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p>
          <w:p w14:paraId="7AF23470" w14:textId="77777777" w:rsidR="00BA1130" w:rsidRPr="00182432" w:rsidRDefault="00BF3301"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w:t>
            </w:r>
            <w:r w:rsidR="008E6645" w:rsidRPr="00182432">
              <w:rPr>
                <w:rFonts w:ascii="Arial" w:hAnsi="Arial" w:cs="Arial"/>
                <w:color w:val="auto"/>
                <w:sz w:val="21"/>
                <w:szCs w:val="21"/>
                <w:lang w:val="lt-LT"/>
              </w:rPr>
              <w:t xml:space="preserve">ne mažiau nei </w:t>
            </w:r>
            <w:r w:rsidRPr="00182432">
              <w:rPr>
                <w:rFonts w:ascii="Arial" w:hAnsi="Arial" w:cs="Arial"/>
                <w:color w:val="auto"/>
                <w:sz w:val="21"/>
                <w:szCs w:val="21"/>
                <w:lang w:val="lt-LT"/>
              </w:rPr>
              <w:t xml:space="preserve">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26C1A6E1" w14:textId="5F69B327" w:rsidR="00BA1130" w:rsidRPr="00182432" w:rsidRDefault="00D87C42" w:rsidP="002643CE">
            <w:pPr>
              <w:pStyle w:val="ListParagraph"/>
              <w:numPr>
                <w:ilvl w:val="0"/>
                <w:numId w:val="61"/>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 turi būti galimybė pasirinkti iš ne mažiau nei 7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stalviršio pavyzdžių, įskaitant tamsiai pilką, antracito spalvas</w:t>
            </w:r>
            <w:r w:rsidRPr="00182432">
              <w:rPr>
                <w:rFonts w:ascii="Arial" w:hAnsi="Arial" w:cs="Arial"/>
                <w:i/>
                <w:iCs/>
                <w:color w:val="auto"/>
                <w:sz w:val="21"/>
                <w:szCs w:val="21"/>
                <w:lang w:val="lt-LT"/>
              </w:rPr>
              <w:t xml:space="preserve"> </w:t>
            </w:r>
            <w:r w:rsidR="003146F4"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1F46FAD2" w14:textId="77777777" w:rsidR="005268DA" w:rsidRPr="00182432" w:rsidRDefault="00BF3301"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Furnitūra – su tylaus uždarymo lankstais.</w:t>
            </w:r>
          </w:p>
          <w:p w14:paraId="05E80057" w14:textId="38408BFB" w:rsidR="005268DA" w:rsidRPr="00182432" w:rsidRDefault="005268DA"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0289BEA3" w14:textId="38A2A201" w:rsidR="00D00866" w:rsidRPr="00182432" w:rsidRDefault="00197AD9"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 xml:space="preserve">Viena </w:t>
            </w:r>
            <w:r w:rsidR="00140531" w:rsidRPr="00182432">
              <w:rPr>
                <w:rFonts w:ascii="Arial" w:hAnsi="Arial" w:cs="Arial"/>
                <w:color w:val="auto"/>
                <w:sz w:val="21"/>
                <w:szCs w:val="21"/>
                <w:lang w:val="lt-LT"/>
              </w:rPr>
              <w:t xml:space="preserve">trijų stalčių </w:t>
            </w:r>
            <w:r w:rsidRPr="00182432">
              <w:rPr>
                <w:rFonts w:ascii="Arial" w:hAnsi="Arial" w:cs="Arial"/>
                <w:color w:val="auto"/>
                <w:sz w:val="21"/>
                <w:szCs w:val="21"/>
                <w:lang w:val="lt-LT"/>
              </w:rPr>
              <w:t>spintelė</w:t>
            </w:r>
            <w:r w:rsidR="00BF3301" w:rsidRPr="00182432">
              <w:rPr>
                <w:rFonts w:ascii="Arial" w:hAnsi="Arial" w:cs="Arial"/>
                <w:color w:val="auto"/>
                <w:sz w:val="21"/>
                <w:szCs w:val="21"/>
                <w:lang w:val="lt-LT"/>
              </w:rPr>
              <w:t xml:space="preserve"> </w:t>
            </w:r>
            <w:r w:rsidR="00140531" w:rsidRPr="00182432">
              <w:rPr>
                <w:rFonts w:ascii="Arial" w:hAnsi="Arial" w:cs="Arial"/>
                <w:color w:val="auto"/>
                <w:sz w:val="21"/>
                <w:szCs w:val="21"/>
                <w:lang w:val="lt-LT"/>
              </w:rPr>
              <w:t xml:space="preserve">su </w:t>
            </w:r>
            <w:r w:rsidR="00BF3301" w:rsidRPr="00182432">
              <w:rPr>
                <w:rFonts w:ascii="Arial" w:hAnsi="Arial" w:cs="Arial"/>
                <w:color w:val="auto"/>
                <w:sz w:val="21"/>
                <w:szCs w:val="21"/>
                <w:lang w:val="lt-LT"/>
              </w:rPr>
              <w:t>įrankių dėkl</w:t>
            </w:r>
            <w:r w:rsidR="00140531" w:rsidRPr="00182432">
              <w:rPr>
                <w:rFonts w:ascii="Arial" w:hAnsi="Arial" w:cs="Arial"/>
                <w:color w:val="auto"/>
                <w:sz w:val="21"/>
                <w:szCs w:val="21"/>
                <w:lang w:val="lt-LT"/>
              </w:rPr>
              <w:t>u viršutiniame stalčiuje</w:t>
            </w:r>
            <w:r w:rsidR="00BF3301" w:rsidRPr="00182432">
              <w:rPr>
                <w:rFonts w:ascii="Arial" w:hAnsi="Arial" w:cs="Arial"/>
                <w:color w:val="auto"/>
                <w:sz w:val="21"/>
                <w:szCs w:val="21"/>
                <w:lang w:val="lt-LT"/>
              </w:rPr>
              <w:t>, pilkos spalvos.</w:t>
            </w:r>
          </w:p>
          <w:p w14:paraId="69D790DD" w14:textId="1950EDC1" w:rsidR="00D00866" w:rsidRPr="00182432" w:rsidRDefault="006D2F28"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Numatyta</w:t>
            </w:r>
            <w:r w:rsidR="00BF3301" w:rsidRPr="00182432">
              <w:rPr>
                <w:rFonts w:ascii="Arial" w:hAnsi="Arial" w:cs="Arial"/>
                <w:color w:val="auto"/>
                <w:sz w:val="21"/>
                <w:szCs w:val="21"/>
                <w:lang w:val="lt-LT"/>
              </w:rPr>
              <w:t xml:space="preserve"> </w:t>
            </w:r>
            <w:r w:rsidR="00D76A49" w:rsidRPr="00182432">
              <w:rPr>
                <w:rFonts w:ascii="Arial" w:hAnsi="Arial" w:cs="Arial"/>
                <w:color w:val="auto"/>
                <w:sz w:val="21"/>
                <w:szCs w:val="21"/>
                <w:lang w:val="lt-LT"/>
              </w:rPr>
              <w:t>vieta rūšiavimo konteineriams, kurių fasade yra angos su žiedais šiukšlių išmetimui. K</w:t>
            </w:r>
            <w:r w:rsidR="00BF3301" w:rsidRPr="00182432">
              <w:rPr>
                <w:rFonts w:ascii="Arial" w:hAnsi="Arial" w:cs="Arial"/>
                <w:color w:val="auto"/>
                <w:sz w:val="21"/>
                <w:szCs w:val="21"/>
                <w:lang w:val="lt-LT"/>
              </w:rPr>
              <w:t>onteineriai komplektuojami kartu su baldu.</w:t>
            </w:r>
          </w:p>
          <w:p w14:paraId="1A989C6F" w14:textId="77777777" w:rsidR="0041793E" w:rsidRPr="00182432" w:rsidRDefault="0041793E"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Rūšiavimo konteineriai plastikiniai, jų dydis maksimaliai telpantis stalčiuje ir netrukdantis jo atidarymui. Spalvos tamsiai pilka arba juoda.</w:t>
            </w:r>
          </w:p>
          <w:p w14:paraId="6BB60C83" w14:textId="77777777" w:rsidR="0041793E" w:rsidRPr="00182432" w:rsidRDefault="0041793E"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Šiukšlių rūšiavimo skylės briauna kantuojama nerūdijančio plieno apvadu.</w:t>
            </w:r>
          </w:p>
          <w:p w14:paraId="061BC572" w14:textId="77777777" w:rsidR="000321EC" w:rsidRPr="00182432" w:rsidRDefault="000321EC" w:rsidP="000321EC">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Viena spintelė su dviem buitinių atliekų konteineriais, konteineriai komplektuojami kartu su baldu. Jų dydis maksimaliai telpantis stalčiuje ir netrukdantis jo atidarymui. Spalvos tamsiai pilka arba juoda.</w:t>
            </w:r>
          </w:p>
          <w:p w14:paraId="7272650D" w14:textId="77777777" w:rsidR="000321EC" w:rsidRPr="00182432" w:rsidRDefault="000321EC" w:rsidP="000321EC">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Buitinių atliekų konteinerių stalčių dugnuose yra išimamas metalinis įdėklas patogiam valymui (visu dugno plokštumos pločiu su auselėmis).</w:t>
            </w:r>
          </w:p>
          <w:p w14:paraId="772451E0" w14:textId="77777777" w:rsidR="006D2F28" w:rsidRPr="00182432" w:rsidRDefault="006D2F28"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numatomas integruojamas šaldytuvas.</w:t>
            </w:r>
          </w:p>
          <w:p w14:paraId="4765E879" w14:textId="77777777" w:rsidR="006D2F28" w:rsidRPr="00182432" w:rsidRDefault="006D2F28"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 integruojama indų plovimo mašina.</w:t>
            </w:r>
          </w:p>
          <w:p w14:paraId="3D1CE6A6" w14:textId="00113C3E" w:rsidR="00044FFB" w:rsidRPr="00182432" w:rsidRDefault="007F3464" w:rsidP="002643CE">
            <w:pPr>
              <w:pStyle w:val="ListParagraph"/>
              <w:numPr>
                <w:ilvl w:val="0"/>
                <w:numId w:val="61"/>
              </w:numPr>
              <w:jc w:val="both"/>
              <w:rPr>
                <w:rFonts w:ascii="Arial" w:hAnsi="Arial" w:cs="Arial"/>
                <w:color w:val="auto"/>
                <w:sz w:val="21"/>
                <w:szCs w:val="21"/>
                <w:u w:val="single"/>
                <w:lang w:val="lt-LT"/>
              </w:rPr>
            </w:pPr>
            <w:r w:rsidRPr="00182432">
              <w:rPr>
                <w:rFonts w:ascii="Arial" w:hAnsi="Arial" w:cs="Arial"/>
                <w:color w:val="auto"/>
                <w:sz w:val="21"/>
                <w:szCs w:val="21"/>
                <w:u w:val="single"/>
                <w:lang w:val="lt-LT"/>
              </w:rPr>
              <w:t>Buitinė technika komplektuojama kartu su baldais ir įsiskaičiuoja į baldų kainą.</w:t>
            </w:r>
          </w:p>
          <w:p w14:paraId="357FAE7A" w14:textId="77777777" w:rsidR="00D00866" w:rsidRPr="00182432" w:rsidRDefault="00BF3301"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Visose virtuvės spintelėse yra numatomos reguliuojamos lentynos. </w:t>
            </w:r>
          </w:p>
          <w:p w14:paraId="597A34A6" w14:textId="77777777" w:rsidR="00D00866" w:rsidRPr="00182432" w:rsidRDefault="00BF3301"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Balde numatytas stalviršio išsikišimas, prie kurio galima prisėsti. </w:t>
            </w:r>
          </w:p>
          <w:p w14:paraId="18C55482" w14:textId="4051C795" w:rsidR="00D26B4F" w:rsidRPr="00182432" w:rsidRDefault="00BF3301" w:rsidP="002643CE">
            <w:pPr>
              <w:pStyle w:val="ListParagraph"/>
              <w:numPr>
                <w:ilvl w:val="0"/>
                <w:numId w:val="61"/>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spintelėms –prisukamos,  dviejų taškų, juodos spalvos </w:t>
            </w:r>
            <w:r w:rsidR="00F13C6A" w:rsidRPr="00182432">
              <w:rPr>
                <w:rFonts w:ascii="Arial" w:hAnsi="Arial" w:cs="Arial"/>
                <w:i/>
                <w:iCs/>
                <w:color w:val="auto"/>
                <w:sz w:val="21"/>
                <w:szCs w:val="21"/>
                <w:lang w:val="lt-LT"/>
              </w:rPr>
              <w:t xml:space="preserve">Galimybė pasirinkti iš ne mažiau nei 5 </w:t>
            </w:r>
            <w:r w:rsidR="00D87C42" w:rsidRPr="00182432">
              <w:rPr>
                <w:rFonts w:ascii="Arial" w:hAnsi="Arial" w:cs="Arial"/>
                <w:i/>
                <w:iCs/>
                <w:color w:val="auto"/>
                <w:sz w:val="21"/>
                <w:szCs w:val="21"/>
                <w:lang w:val="lt-LT"/>
              </w:rPr>
              <w:t xml:space="preserve">juodos spalvos </w:t>
            </w:r>
            <w:r w:rsidR="00F13C6A" w:rsidRPr="00182432">
              <w:rPr>
                <w:rFonts w:ascii="Arial" w:hAnsi="Arial" w:cs="Arial"/>
                <w:i/>
                <w:iCs/>
                <w:color w:val="auto"/>
                <w:sz w:val="21"/>
                <w:szCs w:val="21"/>
                <w:lang w:val="lt-LT"/>
              </w:rPr>
              <w:t xml:space="preserve">rankenėlių modelių (sutarties vykdymo metu  tiekėjas turės pateikti siūlomų </w:t>
            </w:r>
            <w:r w:rsidR="00D26B4F"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7D7AF8F0" w14:textId="6547B46C" w:rsidR="00CB1C8A" w:rsidRPr="00182432" w:rsidRDefault="00BF3301" w:rsidP="002643CE">
            <w:pPr>
              <w:pStyle w:val="ListParagraph"/>
              <w:numPr>
                <w:ilvl w:val="0"/>
                <w:numId w:val="61"/>
              </w:numPr>
              <w:jc w:val="both"/>
              <w:rPr>
                <w:rFonts w:ascii="Arial" w:hAnsi="Arial" w:cs="Arial"/>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pagamint</w:t>
            </w:r>
            <w:r w:rsidR="00D00866" w:rsidRPr="00182432">
              <w:rPr>
                <w:rFonts w:ascii="Arial" w:hAnsi="Arial" w:cs="Arial"/>
                <w:color w:val="auto"/>
                <w:sz w:val="21"/>
                <w:szCs w:val="21"/>
                <w:lang w:val="lt-LT"/>
              </w:rPr>
              <w:t>u</w:t>
            </w:r>
            <w:r w:rsidRPr="00182432">
              <w:rPr>
                <w:rFonts w:ascii="Arial" w:hAnsi="Arial" w:cs="Arial"/>
                <w:color w:val="auto"/>
                <w:sz w:val="21"/>
                <w:szCs w:val="21"/>
                <w:lang w:val="lt-LT"/>
              </w:rPr>
              <w:t xml:space="preserve"> iš 18mm LMDP. Cokolio spalva turi sutapti su korpuso spalva.</w:t>
            </w:r>
          </w:p>
          <w:p w14:paraId="1A195ECA" w14:textId="77777777" w:rsidR="00D33E4A" w:rsidRPr="00182432" w:rsidRDefault="00F81EDB" w:rsidP="002643CE">
            <w:pPr>
              <w:pStyle w:val="ListParagraph"/>
              <w:numPr>
                <w:ilvl w:val="0"/>
                <w:numId w:val="61"/>
              </w:numPr>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3696FC53" w14:textId="749FF09C" w:rsidR="00D33E4A" w:rsidRPr="00182432" w:rsidRDefault="00D33E4A" w:rsidP="002643CE">
            <w:pPr>
              <w:pStyle w:val="ListParagraph"/>
              <w:numPr>
                <w:ilvl w:val="0"/>
                <w:numId w:val="61"/>
              </w:numPr>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77884DF7" w14:textId="5A562A06" w:rsidR="00327E15" w:rsidRPr="00182432" w:rsidRDefault="00CC5B91" w:rsidP="002643CE">
            <w:pPr>
              <w:pStyle w:val="ListParagraph"/>
              <w:numPr>
                <w:ilvl w:val="0"/>
                <w:numId w:val="61"/>
              </w:numPr>
              <w:rPr>
                <w:rFonts w:ascii="Arial" w:hAnsi="Arial" w:cs="Arial"/>
                <w:color w:val="auto"/>
                <w:sz w:val="21"/>
                <w:szCs w:val="21"/>
                <w:lang w:val="lt-LT"/>
              </w:rPr>
            </w:pPr>
            <w:r w:rsidRPr="00182432">
              <w:rPr>
                <w:rFonts w:ascii="Arial" w:hAnsi="Arial" w:cs="Arial"/>
                <w:color w:val="auto"/>
                <w:sz w:val="21"/>
                <w:szCs w:val="21"/>
                <w:lang w:val="lt-LT"/>
              </w:rPr>
              <w:t>Dalyje po plautuve paliekama  vieta sifonams ir kitai įrangai.</w:t>
            </w:r>
          </w:p>
        </w:tc>
        <w:tc>
          <w:tcPr>
            <w:tcW w:w="3402" w:type="dxa"/>
          </w:tcPr>
          <w:p w14:paraId="661EE819" w14:textId="77777777" w:rsidR="00FF3310" w:rsidRPr="00182432" w:rsidRDefault="00FF3310" w:rsidP="002643CE">
            <w:pPr>
              <w:rPr>
                <w:rFonts w:ascii="Arial" w:hAnsi="Arial" w:cs="Arial"/>
                <w:noProof/>
                <w:color w:val="auto"/>
                <w:sz w:val="20"/>
                <w:szCs w:val="20"/>
                <w:lang w:val="lt-LT"/>
              </w:rPr>
            </w:pPr>
          </w:p>
          <w:p w14:paraId="64A74C20" w14:textId="77777777" w:rsidR="00FF3310" w:rsidRPr="00182432" w:rsidRDefault="00FF331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21C83786" wp14:editId="1906C17F">
                  <wp:extent cx="2203450" cy="1143635"/>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203450" cy="1143635"/>
                          </a:xfrm>
                          <a:prstGeom prst="rect">
                            <a:avLst/>
                          </a:prstGeom>
                        </pic:spPr>
                      </pic:pic>
                    </a:graphicData>
                  </a:graphic>
                </wp:inline>
              </w:drawing>
            </w:r>
          </w:p>
          <w:p w14:paraId="4E67F94C" w14:textId="429862D2" w:rsidR="00FF3310" w:rsidRPr="00182432" w:rsidRDefault="00C47BC5" w:rsidP="002643CE">
            <w:pPr>
              <w:rPr>
                <w:rFonts w:ascii="Arial" w:hAnsi="Arial" w:cs="Arial"/>
                <w:noProof/>
                <w:color w:val="auto"/>
                <w:sz w:val="20"/>
                <w:szCs w:val="20"/>
                <w:lang w:val="lt-LT"/>
              </w:rPr>
            </w:pPr>
            <w:r w:rsidRPr="00182432">
              <w:rPr>
                <w:noProof/>
                <w:color w:val="auto"/>
                <w:sz w:val="20"/>
                <w:szCs w:val="20"/>
              </w:rPr>
              <w:lastRenderedPageBreak/>
              <w:drawing>
                <wp:inline distT="0" distB="0" distL="0" distR="0" wp14:anchorId="6B13D87F" wp14:editId="7365618A">
                  <wp:extent cx="2026285" cy="154749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026285" cy="1547495"/>
                          </a:xfrm>
                          <a:prstGeom prst="rect">
                            <a:avLst/>
                          </a:prstGeom>
                        </pic:spPr>
                      </pic:pic>
                    </a:graphicData>
                  </a:graphic>
                </wp:inline>
              </w:drawing>
            </w:r>
          </w:p>
          <w:p w14:paraId="55D0B8F6" w14:textId="19AA0166" w:rsidR="00FF3310" w:rsidRPr="00182432" w:rsidRDefault="00FF3310" w:rsidP="002643CE">
            <w:pPr>
              <w:rPr>
                <w:rFonts w:ascii="Arial" w:hAnsi="Arial" w:cs="Arial"/>
                <w:noProof/>
                <w:color w:val="auto"/>
                <w:sz w:val="20"/>
                <w:szCs w:val="20"/>
                <w:lang w:val="lt-LT"/>
              </w:rPr>
            </w:pPr>
          </w:p>
          <w:p w14:paraId="205F7AE6" w14:textId="77777777" w:rsidR="00A744F7" w:rsidRPr="00182432" w:rsidRDefault="00A744F7" w:rsidP="002643CE">
            <w:pPr>
              <w:rPr>
                <w:rFonts w:ascii="Arial" w:hAnsi="Arial" w:cs="Arial"/>
                <w:noProof/>
                <w:color w:val="auto"/>
                <w:sz w:val="20"/>
                <w:szCs w:val="20"/>
                <w:lang w:val="lt-LT"/>
              </w:rPr>
            </w:pPr>
          </w:p>
          <w:p w14:paraId="10F2B6CC" w14:textId="77777777" w:rsidR="00975FDC" w:rsidRPr="00182432" w:rsidRDefault="00975FDC"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4A5B7B56" w14:textId="77777777" w:rsidR="00975FDC" w:rsidRPr="00182432" w:rsidRDefault="00975FDC"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32977A2B" w14:textId="77777777" w:rsidR="00975FDC" w:rsidRPr="00182432" w:rsidRDefault="00975FDC"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4B439EC8" w14:textId="735F79C0" w:rsidR="00A744F7" w:rsidRPr="00182432" w:rsidRDefault="00A744F7" w:rsidP="002643CE">
            <w:pPr>
              <w:rPr>
                <w:rFonts w:ascii="Arial" w:hAnsi="Arial" w:cs="Arial"/>
                <w:noProof/>
                <w:color w:val="auto"/>
                <w:sz w:val="20"/>
                <w:szCs w:val="20"/>
                <w:lang w:val="lt-LT"/>
              </w:rPr>
            </w:pPr>
          </w:p>
          <w:p w14:paraId="4323F13E" w14:textId="5271D0AE" w:rsidR="00A744F7" w:rsidRPr="00182432" w:rsidRDefault="00A744F7" w:rsidP="002643CE">
            <w:pPr>
              <w:rPr>
                <w:rFonts w:ascii="Arial" w:hAnsi="Arial" w:cs="Arial"/>
                <w:color w:val="auto"/>
                <w:sz w:val="20"/>
                <w:szCs w:val="20"/>
                <w:lang w:val="lt-LT"/>
              </w:rPr>
            </w:pPr>
          </w:p>
        </w:tc>
      </w:tr>
      <w:tr w:rsidR="00182432" w:rsidRPr="006A5D93" w14:paraId="1BC51666" w14:textId="77777777" w:rsidTr="43DE9F2C">
        <w:tc>
          <w:tcPr>
            <w:tcW w:w="567" w:type="dxa"/>
          </w:tcPr>
          <w:p w14:paraId="4D3DF074" w14:textId="7498AD78" w:rsidR="00BF3301"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33</w:t>
            </w:r>
            <w:r w:rsidR="001F5154" w:rsidRPr="00182432">
              <w:rPr>
                <w:rFonts w:ascii="Arial" w:hAnsi="Arial" w:cs="Arial"/>
                <w:b/>
                <w:bCs/>
                <w:color w:val="auto"/>
                <w:sz w:val="21"/>
                <w:szCs w:val="21"/>
                <w:lang w:val="lt-LT"/>
              </w:rPr>
              <w:t>.</w:t>
            </w:r>
          </w:p>
        </w:tc>
        <w:tc>
          <w:tcPr>
            <w:tcW w:w="1843" w:type="dxa"/>
          </w:tcPr>
          <w:p w14:paraId="07D24E47" w14:textId="10B43F61" w:rsidR="008F16BA" w:rsidRPr="00182432" w:rsidRDefault="008F16BA"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Virtuvės baldų komplektas su įmontuota buitine technika</w:t>
            </w:r>
            <w:r w:rsidR="007E120A" w:rsidRPr="00182432">
              <w:rPr>
                <w:rFonts w:ascii="Arial" w:hAnsi="Arial" w:cs="Arial"/>
                <w:b/>
                <w:bCs/>
                <w:color w:val="auto"/>
                <w:sz w:val="21"/>
                <w:szCs w:val="21"/>
                <w:lang w:val="lt-LT"/>
              </w:rPr>
              <w:t xml:space="preserve"> be santechnikos prietaisų</w:t>
            </w:r>
          </w:p>
          <w:p w14:paraId="19B100E2" w14:textId="77777777" w:rsidR="00BF3301" w:rsidRPr="00182432" w:rsidRDefault="00BF3301" w:rsidP="002643CE">
            <w:pPr>
              <w:jc w:val="both"/>
              <w:rPr>
                <w:rFonts w:ascii="Arial" w:hAnsi="Arial" w:cs="Arial"/>
                <w:b/>
                <w:bCs/>
                <w:color w:val="auto"/>
                <w:sz w:val="21"/>
                <w:szCs w:val="21"/>
                <w:lang w:val="lt-LT"/>
              </w:rPr>
            </w:pPr>
          </w:p>
          <w:p w14:paraId="5C3E6E87" w14:textId="17DF39B4" w:rsidR="008F16BA" w:rsidRPr="00182432" w:rsidRDefault="008F16BA"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w:t>
            </w:r>
            <w:r w:rsidR="00CA4736" w:rsidRPr="00182432">
              <w:rPr>
                <w:rFonts w:ascii="Arial" w:hAnsi="Arial" w:cs="Arial"/>
                <w:b/>
                <w:bCs/>
                <w:color w:val="auto"/>
                <w:sz w:val="21"/>
                <w:szCs w:val="21"/>
                <w:lang w:val="lt-LT"/>
              </w:rPr>
              <w:t>0</w:t>
            </w:r>
            <w:r w:rsidRPr="00182432">
              <w:rPr>
                <w:rFonts w:ascii="Arial" w:hAnsi="Arial" w:cs="Arial"/>
                <w:b/>
                <w:bCs/>
                <w:color w:val="auto"/>
                <w:sz w:val="21"/>
                <w:szCs w:val="21"/>
                <w:lang w:val="lt-LT"/>
              </w:rPr>
              <w:t>6</w:t>
            </w:r>
          </w:p>
        </w:tc>
        <w:tc>
          <w:tcPr>
            <w:tcW w:w="8221" w:type="dxa"/>
          </w:tcPr>
          <w:p w14:paraId="37853290" w14:textId="126FD9B3" w:rsidR="007F6667"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744C91" w:rsidRPr="00182432">
              <w:rPr>
                <w:rFonts w:ascii="Arial" w:hAnsi="Arial" w:cs="Arial"/>
                <w:color w:val="auto"/>
                <w:sz w:val="21"/>
                <w:szCs w:val="21"/>
                <w:lang w:val="lt-LT"/>
              </w:rPr>
              <w:t>Matmenų galima paklaida po pastato rangos darbų +-150mm</w:t>
            </w:r>
            <w:r w:rsidRPr="00182432">
              <w:rPr>
                <w:rFonts w:ascii="Arial" w:hAnsi="Arial" w:cs="Arial"/>
                <w:color w:val="auto"/>
                <w:sz w:val="21"/>
                <w:szCs w:val="21"/>
                <w:lang w:val="lt-LT"/>
              </w:rPr>
              <w:t>.</w:t>
            </w:r>
          </w:p>
          <w:p w14:paraId="135E1171" w14:textId="77777777" w:rsidR="007F6667"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08090B9F" w14:textId="6876C8F7" w:rsidR="007F6667"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47EE675A" w14:textId="2A4BCFA0" w:rsidR="005C61DF" w:rsidRPr="00182432" w:rsidRDefault="00181E01" w:rsidP="002643CE">
            <w:pPr>
              <w:pStyle w:val="ListParagraph"/>
              <w:numPr>
                <w:ilvl w:val="0"/>
                <w:numId w:val="62"/>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5C61DF"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1C5560A4" w14:textId="77777777" w:rsidR="00A165D1" w:rsidRPr="00182432" w:rsidRDefault="00A165D1" w:rsidP="002643CE">
            <w:pPr>
              <w:pStyle w:val="ListParagraph"/>
              <w:numPr>
                <w:ilvl w:val="0"/>
                <w:numId w:val="62"/>
              </w:numPr>
              <w:rPr>
                <w:rFonts w:ascii="Arial" w:hAnsi="Arial" w:cs="Arial"/>
                <w:color w:val="auto"/>
                <w:sz w:val="21"/>
                <w:szCs w:val="21"/>
                <w:lang w:val="lt-LT"/>
              </w:rPr>
            </w:pPr>
            <w:r w:rsidRPr="00182432">
              <w:rPr>
                <w:rFonts w:ascii="Arial" w:hAnsi="Arial" w:cs="Arial"/>
                <w:color w:val="auto"/>
                <w:sz w:val="21"/>
                <w:szCs w:val="21"/>
                <w:lang w:val="lt-LT"/>
              </w:rPr>
              <w:lastRenderedPageBreak/>
              <w:t>Plokštės paviršiaus struktūra: matinis, atsparus pirštų antspaudams.</w:t>
            </w:r>
          </w:p>
          <w:p w14:paraId="71CEB557" w14:textId="77777777" w:rsidR="00A25C8F"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3FB607EE" w14:textId="080F085D" w:rsidR="005C61DF" w:rsidRPr="00182432" w:rsidRDefault="00453C3C" w:rsidP="002643CE">
            <w:pPr>
              <w:pStyle w:val="ListParagraph"/>
              <w:numPr>
                <w:ilvl w:val="0"/>
                <w:numId w:val="62"/>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 turi būti galimybė pasirinkti iš ne mažiau nei 7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stalviršio pavyzdžių, įskaitant tamsiai pilką, antracito spalvas</w:t>
            </w:r>
            <w:r w:rsidRPr="00182432">
              <w:rPr>
                <w:rFonts w:ascii="Arial" w:hAnsi="Arial" w:cs="Arial"/>
                <w:i/>
                <w:iCs/>
                <w:color w:val="auto"/>
                <w:sz w:val="21"/>
                <w:szCs w:val="21"/>
                <w:lang w:val="lt-LT"/>
              </w:rPr>
              <w:t xml:space="preserve"> </w:t>
            </w:r>
            <w:r w:rsidR="005C61DF"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6CBCCC0D" w14:textId="455B0D80" w:rsidR="00895803"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Sieninė plokštė gaminama iš ne mažiau nei 10 mm MDP dengtos HPL, vandeniui bei nubraižymui atsparia danga. Spalva identiška stalviršio spalvai.</w:t>
            </w:r>
          </w:p>
          <w:p w14:paraId="06AFA28D" w14:textId="77777777" w:rsidR="00895803"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Visose virtuvės spintelėse yra numatomos reguliuojamos lentynos. </w:t>
            </w:r>
          </w:p>
          <w:p w14:paraId="359CBCEE" w14:textId="744053CF" w:rsidR="0082053C" w:rsidRPr="00182432" w:rsidRDefault="007F6667" w:rsidP="002643CE">
            <w:pPr>
              <w:pStyle w:val="ListParagraph"/>
              <w:numPr>
                <w:ilvl w:val="0"/>
                <w:numId w:val="62"/>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spintelėms –prisukamos,  dviejų taškų, juodos spalvos </w:t>
            </w:r>
            <w:r w:rsidR="00F13C6A" w:rsidRPr="00182432">
              <w:rPr>
                <w:rFonts w:ascii="Arial" w:hAnsi="Arial" w:cs="Arial"/>
                <w:i/>
                <w:iCs/>
                <w:color w:val="auto"/>
                <w:sz w:val="21"/>
                <w:szCs w:val="21"/>
                <w:lang w:val="lt-LT"/>
              </w:rPr>
              <w:t xml:space="preserve">Galimybė pasirinkti iš ne mažiau nei 5 </w:t>
            </w:r>
            <w:r w:rsidR="00453C3C" w:rsidRPr="00182432">
              <w:rPr>
                <w:rFonts w:ascii="Arial" w:hAnsi="Arial" w:cs="Arial"/>
                <w:i/>
                <w:iCs/>
                <w:color w:val="auto"/>
                <w:sz w:val="21"/>
                <w:szCs w:val="21"/>
                <w:lang w:val="lt-LT"/>
              </w:rPr>
              <w:t xml:space="preserve">juodos spalvos </w:t>
            </w:r>
            <w:r w:rsidR="00F13C6A" w:rsidRPr="00182432">
              <w:rPr>
                <w:rFonts w:ascii="Arial" w:hAnsi="Arial" w:cs="Arial"/>
                <w:i/>
                <w:iCs/>
                <w:color w:val="auto"/>
                <w:sz w:val="21"/>
                <w:szCs w:val="21"/>
                <w:lang w:val="lt-LT"/>
              </w:rPr>
              <w:t xml:space="preserve">rankenėlių modelių (sutarties vykdymo metu  tiekėjas turės pateikti siūlomų </w:t>
            </w:r>
            <w:r w:rsidR="00FD4087"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531C9DFF" w14:textId="77777777" w:rsidR="00462BC6"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pagaminta iš 18mm LMDP. Cokolio spalva turi sutapti su korpuso spalva.</w:t>
            </w:r>
          </w:p>
          <w:p w14:paraId="66AFE749" w14:textId="77777777" w:rsidR="005268DA"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 uždarymo lankstais.</w:t>
            </w:r>
          </w:p>
          <w:p w14:paraId="44CAC6B2" w14:textId="670FDD76" w:rsidR="005268DA" w:rsidRPr="00182432" w:rsidRDefault="005268DA"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48DE6D4F" w14:textId="36C9C8FA" w:rsidR="00462BC6" w:rsidRPr="00182432" w:rsidRDefault="00F938A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Dvi</w:t>
            </w:r>
            <w:r w:rsidR="00A042A5" w:rsidRPr="00182432">
              <w:rPr>
                <w:rFonts w:ascii="Arial" w:hAnsi="Arial" w:cs="Arial"/>
                <w:color w:val="auto"/>
                <w:sz w:val="21"/>
                <w:szCs w:val="21"/>
                <w:lang w:val="lt-LT"/>
              </w:rPr>
              <w:t xml:space="preserve"> </w:t>
            </w:r>
            <w:r w:rsidR="007F6667" w:rsidRPr="00182432">
              <w:rPr>
                <w:rFonts w:ascii="Arial" w:hAnsi="Arial" w:cs="Arial"/>
                <w:color w:val="auto"/>
                <w:sz w:val="21"/>
                <w:szCs w:val="21"/>
                <w:lang w:val="lt-LT"/>
              </w:rPr>
              <w:t>trijų stalčių spintelė</w:t>
            </w:r>
            <w:r w:rsidRPr="00182432">
              <w:rPr>
                <w:rFonts w:ascii="Arial" w:hAnsi="Arial" w:cs="Arial"/>
                <w:color w:val="auto"/>
                <w:sz w:val="21"/>
                <w:szCs w:val="21"/>
                <w:lang w:val="lt-LT"/>
              </w:rPr>
              <w:t>s</w:t>
            </w:r>
            <w:r w:rsidR="007F6667" w:rsidRPr="00182432">
              <w:rPr>
                <w:rFonts w:ascii="Arial" w:hAnsi="Arial" w:cs="Arial"/>
                <w:color w:val="auto"/>
                <w:sz w:val="21"/>
                <w:szCs w:val="21"/>
                <w:lang w:val="lt-LT"/>
              </w:rPr>
              <w:t xml:space="preserve"> su įrankių dėklu viršutiniame stalčiuje.</w:t>
            </w:r>
            <w:r w:rsidR="00A042A5" w:rsidRPr="00182432">
              <w:rPr>
                <w:rFonts w:ascii="Arial" w:hAnsi="Arial" w:cs="Arial"/>
                <w:color w:val="auto"/>
                <w:sz w:val="21"/>
                <w:szCs w:val="21"/>
                <w:lang w:val="lt-LT"/>
              </w:rPr>
              <w:t xml:space="preserve"> Įrankių dėklas pilkos spalvos.</w:t>
            </w:r>
          </w:p>
          <w:p w14:paraId="6C65D58B" w14:textId="45B20D42" w:rsidR="009A2137" w:rsidRPr="00182432" w:rsidRDefault="00E0182A"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Numatytos</w:t>
            </w:r>
            <w:r w:rsidR="007F6667" w:rsidRPr="00182432">
              <w:rPr>
                <w:rFonts w:ascii="Arial" w:hAnsi="Arial" w:cs="Arial"/>
                <w:color w:val="auto"/>
                <w:sz w:val="21"/>
                <w:szCs w:val="21"/>
                <w:lang w:val="lt-LT"/>
              </w:rPr>
              <w:t xml:space="preserve">  spintelės su vieta rūšiavimo konteineriams, kurių fasade yra angos su žiedais šiukšlių išmetimui, rūšiavimo konteineriai komplektuojami kartu.</w:t>
            </w:r>
          </w:p>
          <w:p w14:paraId="31D3A23F" w14:textId="77777777" w:rsidR="002A1892" w:rsidRPr="00182432" w:rsidRDefault="002A1892"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Rūšiavimo konteineriai plastikiniai, jų dydis maksimaliai telpantis stalčiuje ir netrukdantis jo atidarymui. Spalvos tamsiai pilka arba juoda.</w:t>
            </w:r>
          </w:p>
          <w:p w14:paraId="1F041285" w14:textId="77777777" w:rsidR="002A1892" w:rsidRPr="00182432" w:rsidRDefault="002A1892"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Šiukšlių rūšiavimo skylės briauna kantuojama nerūdijančio plieno apvadu.</w:t>
            </w:r>
          </w:p>
          <w:p w14:paraId="75186BFB" w14:textId="77777777" w:rsidR="00422203" w:rsidRPr="00182432" w:rsidRDefault="00422203" w:rsidP="00422203">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Viena spintelė su dviem buitinių atliekų konteineriais, konteineriai komplektuojami kartu su baldu. Jų dydis maksimaliai telpantis stalčiuje ir netrukdantis jo atidarymui. Spalvos tamsiai pilka arba juoda.</w:t>
            </w:r>
          </w:p>
          <w:p w14:paraId="44F3859A" w14:textId="77777777" w:rsidR="00422203" w:rsidRPr="00182432" w:rsidRDefault="00422203" w:rsidP="00422203">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Buitinių atliekų konteinerių stalčių dugnuose yra išimamas metalinis įdėklas patogiam valymui (visu dugno plokštumos pločiu su auselėmis).</w:t>
            </w:r>
          </w:p>
          <w:p w14:paraId="6F9DDF81" w14:textId="77777777" w:rsidR="00E0182A" w:rsidRPr="00182432" w:rsidRDefault="00E0182A"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numatomas integruojamas šaldytuvas.</w:t>
            </w:r>
          </w:p>
          <w:p w14:paraId="16945106" w14:textId="77777777" w:rsidR="00E0182A" w:rsidRPr="00182432" w:rsidRDefault="00E0182A"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 integruojama indų plovimo mašina.</w:t>
            </w:r>
          </w:p>
          <w:p w14:paraId="12A80564" w14:textId="77777777" w:rsidR="009A2137" w:rsidRPr="00182432" w:rsidRDefault="007F6667" w:rsidP="002643CE">
            <w:pPr>
              <w:pStyle w:val="ListParagraph"/>
              <w:numPr>
                <w:ilvl w:val="0"/>
                <w:numId w:val="62"/>
              </w:numPr>
              <w:jc w:val="both"/>
              <w:rPr>
                <w:rFonts w:ascii="Arial" w:hAnsi="Arial" w:cs="Arial"/>
                <w:color w:val="auto"/>
                <w:sz w:val="21"/>
                <w:szCs w:val="21"/>
                <w:u w:val="single"/>
                <w:lang w:val="lt-LT"/>
              </w:rPr>
            </w:pPr>
            <w:r w:rsidRPr="00182432">
              <w:rPr>
                <w:rFonts w:ascii="Arial" w:hAnsi="Arial" w:cs="Arial"/>
                <w:color w:val="auto"/>
                <w:sz w:val="21"/>
                <w:szCs w:val="21"/>
                <w:u w:val="single"/>
                <w:lang w:val="lt-LT"/>
              </w:rPr>
              <w:t>Nurodyta buitinė technika bei jos sumontavimas turi būti įskaičiuotas į virtuvės kainą.</w:t>
            </w:r>
          </w:p>
          <w:p w14:paraId="66BACC50" w14:textId="2CA0F3FC" w:rsidR="00F81EDB" w:rsidRPr="00182432" w:rsidRDefault="00F81EDB" w:rsidP="002643CE">
            <w:pPr>
              <w:pStyle w:val="ListParagraph"/>
              <w:numPr>
                <w:ilvl w:val="0"/>
                <w:numId w:val="62"/>
              </w:numPr>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35BCD327" w14:textId="5A86C180" w:rsidR="00D33E4A" w:rsidRPr="00182432" w:rsidRDefault="00D33E4A" w:rsidP="002643CE">
            <w:pPr>
              <w:pStyle w:val="ListParagraph"/>
              <w:numPr>
                <w:ilvl w:val="0"/>
                <w:numId w:val="62"/>
              </w:numPr>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0D0C8FEA" w14:textId="77F55575" w:rsidR="00CC5B91" w:rsidRPr="00182432" w:rsidRDefault="00CC5B91" w:rsidP="002643CE">
            <w:pPr>
              <w:pStyle w:val="ListParagraph"/>
              <w:numPr>
                <w:ilvl w:val="0"/>
                <w:numId w:val="62"/>
              </w:numPr>
              <w:rPr>
                <w:rFonts w:ascii="Arial" w:hAnsi="Arial" w:cs="Arial"/>
                <w:color w:val="auto"/>
                <w:sz w:val="21"/>
                <w:szCs w:val="21"/>
                <w:lang w:val="lt-LT"/>
              </w:rPr>
            </w:pPr>
            <w:r w:rsidRPr="00182432">
              <w:rPr>
                <w:rFonts w:ascii="Arial" w:hAnsi="Arial" w:cs="Arial"/>
                <w:color w:val="auto"/>
                <w:sz w:val="21"/>
                <w:szCs w:val="21"/>
                <w:lang w:val="lt-LT"/>
              </w:rPr>
              <w:lastRenderedPageBreak/>
              <w:t>Dalyje po plautuve paliekama  vieta sifonams ir kitai įrangai.</w:t>
            </w:r>
          </w:p>
          <w:p w14:paraId="14911A0A" w14:textId="62A14FD0" w:rsidR="00BF4AD5" w:rsidRPr="00182432" w:rsidRDefault="00C64A5A"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Numatyti</w:t>
            </w:r>
            <w:r w:rsidR="007F6667" w:rsidRPr="00182432">
              <w:rPr>
                <w:rFonts w:ascii="Arial" w:hAnsi="Arial" w:cs="Arial"/>
                <w:color w:val="auto"/>
                <w:sz w:val="21"/>
                <w:szCs w:val="21"/>
                <w:lang w:val="lt-LT"/>
              </w:rPr>
              <w:t xml:space="preserve"> buitinių atliekų konteineriai, konteineriai komplektuojami kartu.   </w:t>
            </w:r>
          </w:p>
          <w:p w14:paraId="41E8890D" w14:textId="77777777" w:rsidR="002A507C" w:rsidRPr="00182432" w:rsidRDefault="007F6667" w:rsidP="002643CE">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Virtuvės baldo viršutinė dalis iki lubų dengiama „</w:t>
            </w:r>
            <w:proofErr w:type="spellStart"/>
            <w:r w:rsidRPr="00182432">
              <w:rPr>
                <w:rFonts w:ascii="Arial" w:hAnsi="Arial" w:cs="Arial"/>
                <w:color w:val="auto"/>
                <w:sz w:val="21"/>
                <w:szCs w:val="21"/>
                <w:lang w:val="lt-LT"/>
              </w:rPr>
              <w:t>Falsh</w:t>
            </w:r>
            <w:proofErr w:type="spellEnd"/>
            <w:r w:rsidRPr="00182432">
              <w:rPr>
                <w:rFonts w:ascii="Arial" w:hAnsi="Arial" w:cs="Arial"/>
                <w:color w:val="auto"/>
                <w:sz w:val="21"/>
                <w:szCs w:val="21"/>
                <w:lang w:val="lt-LT"/>
              </w:rPr>
              <w:t xml:space="preserve">“ fasadais, bloko gylis kaip </w:t>
            </w:r>
            <w:r w:rsidR="00DC01F6" w:rsidRPr="00182432">
              <w:rPr>
                <w:rFonts w:ascii="Arial" w:hAnsi="Arial" w:cs="Arial"/>
                <w:color w:val="auto"/>
                <w:sz w:val="21"/>
                <w:szCs w:val="21"/>
                <w:lang w:val="lt-LT"/>
              </w:rPr>
              <w:t>pakabinamų spintelių</w:t>
            </w:r>
            <w:r w:rsidRPr="00182432">
              <w:rPr>
                <w:rFonts w:ascii="Arial" w:hAnsi="Arial" w:cs="Arial"/>
                <w:color w:val="auto"/>
                <w:sz w:val="21"/>
                <w:szCs w:val="21"/>
                <w:lang w:val="lt-LT"/>
              </w:rPr>
              <w:t>.</w:t>
            </w:r>
          </w:p>
          <w:p w14:paraId="62230975" w14:textId="6F941033" w:rsidR="008F16BA" w:rsidRPr="00182432" w:rsidRDefault="007F6667" w:rsidP="00021A73">
            <w:pPr>
              <w:pStyle w:val="ListParagraph"/>
              <w:numPr>
                <w:ilvl w:val="0"/>
                <w:numId w:val="62"/>
              </w:numPr>
              <w:jc w:val="both"/>
              <w:rPr>
                <w:rFonts w:ascii="Arial" w:hAnsi="Arial" w:cs="Arial"/>
                <w:color w:val="auto"/>
                <w:sz w:val="21"/>
                <w:szCs w:val="21"/>
                <w:lang w:val="lt-LT"/>
              </w:rPr>
            </w:pPr>
            <w:r w:rsidRPr="00182432">
              <w:rPr>
                <w:rFonts w:ascii="Arial" w:hAnsi="Arial" w:cs="Arial"/>
                <w:color w:val="auto"/>
                <w:sz w:val="21"/>
                <w:szCs w:val="21"/>
                <w:lang w:val="lt-LT"/>
              </w:rPr>
              <w:t>Turi būti išfrezuotos vietos rozetėms stalviršio sienutėje pagal faktą</w:t>
            </w:r>
            <w:r w:rsidR="00BB3122" w:rsidRPr="00182432">
              <w:rPr>
                <w:rFonts w:ascii="Arial" w:hAnsi="Arial" w:cs="Arial"/>
                <w:color w:val="auto"/>
                <w:sz w:val="21"/>
                <w:szCs w:val="21"/>
                <w:lang w:val="lt-LT"/>
              </w:rPr>
              <w:t>.</w:t>
            </w:r>
          </w:p>
        </w:tc>
        <w:tc>
          <w:tcPr>
            <w:tcW w:w="3402" w:type="dxa"/>
          </w:tcPr>
          <w:p w14:paraId="24375A9A" w14:textId="77777777" w:rsidR="00BF3301" w:rsidRPr="00182432" w:rsidRDefault="008F16BA"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7797B59C" wp14:editId="121F2207">
                  <wp:extent cx="2203450" cy="111188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203450" cy="1111885"/>
                          </a:xfrm>
                          <a:prstGeom prst="rect">
                            <a:avLst/>
                          </a:prstGeom>
                        </pic:spPr>
                      </pic:pic>
                    </a:graphicData>
                  </a:graphic>
                </wp:inline>
              </w:drawing>
            </w:r>
          </w:p>
          <w:p w14:paraId="3DE0A41E" w14:textId="77777777" w:rsidR="009D7CBD" w:rsidRPr="00182432" w:rsidRDefault="009D7CBD" w:rsidP="002643CE">
            <w:pPr>
              <w:rPr>
                <w:rFonts w:ascii="Arial" w:hAnsi="Arial" w:cs="Arial"/>
                <w:noProof/>
                <w:color w:val="auto"/>
                <w:sz w:val="20"/>
                <w:szCs w:val="20"/>
                <w:lang w:val="lt-LT"/>
              </w:rPr>
            </w:pPr>
          </w:p>
          <w:p w14:paraId="4BDE78A5" w14:textId="0DCA9355" w:rsidR="009D7CBD" w:rsidRPr="00182432" w:rsidRDefault="00687DA4" w:rsidP="002643CE">
            <w:pPr>
              <w:rPr>
                <w:rFonts w:ascii="Arial" w:hAnsi="Arial" w:cs="Arial"/>
                <w:noProof/>
                <w:color w:val="auto"/>
                <w:sz w:val="20"/>
                <w:szCs w:val="20"/>
                <w:lang w:val="lt-LT"/>
              </w:rPr>
            </w:pPr>
            <w:r w:rsidRPr="00182432">
              <w:rPr>
                <w:noProof/>
                <w:color w:val="auto"/>
                <w:sz w:val="20"/>
                <w:szCs w:val="20"/>
              </w:rPr>
              <w:lastRenderedPageBreak/>
              <w:drawing>
                <wp:inline distT="0" distB="0" distL="0" distR="0" wp14:anchorId="2F82ECDC" wp14:editId="4CC58A9D">
                  <wp:extent cx="2026285" cy="1955800"/>
                  <wp:effectExtent l="0" t="0" r="0" b="635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026285" cy="1955800"/>
                          </a:xfrm>
                          <a:prstGeom prst="rect">
                            <a:avLst/>
                          </a:prstGeom>
                        </pic:spPr>
                      </pic:pic>
                    </a:graphicData>
                  </a:graphic>
                </wp:inline>
              </w:drawing>
            </w:r>
          </w:p>
          <w:p w14:paraId="485A5B0A" w14:textId="7AA67953" w:rsidR="009D7CBD" w:rsidRPr="00182432" w:rsidRDefault="009D7CBD" w:rsidP="002643CE">
            <w:pPr>
              <w:rPr>
                <w:rFonts w:ascii="Arial" w:hAnsi="Arial" w:cs="Arial"/>
                <w:b/>
                <w:bCs/>
                <w:color w:val="auto"/>
                <w:sz w:val="20"/>
                <w:szCs w:val="20"/>
                <w:lang w:val="lt-LT"/>
              </w:rPr>
            </w:pPr>
          </w:p>
          <w:p w14:paraId="7C635C54" w14:textId="77777777" w:rsidR="00975FDC" w:rsidRPr="00182432" w:rsidRDefault="00975FDC" w:rsidP="002643CE">
            <w:pPr>
              <w:rPr>
                <w:rFonts w:ascii="Arial" w:hAnsi="Arial" w:cs="Arial"/>
                <w:b/>
                <w:bCs/>
                <w:color w:val="auto"/>
                <w:sz w:val="20"/>
                <w:szCs w:val="20"/>
                <w:lang w:val="lt-LT"/>
              </w:rPr>
            </w:pPr>
          </w:p>
          <w:p w14:paraId="689B9F1B" w14:textId="77777777" w:rsidR="00975FDC" w:rsidRPr="00182432" w:rsidRDefault="00975FDC" w:rsidP="002643CE">
            <w:pPr>
              <w:rPr>
                <w:rFonts w:ascii="Arial" w:hAnsi="Arial" w:cs="Arial"/>
                <w:b/>
                <w:bCs/>
                <w:color w:val="auto"/>
                <w:sz w:val="20"/>
                <w:szCs w:val="20"/>
                <w:lang w:val="lt-LT"/>
              </w:rPr>
            </w:pPr>
          </w:p>
          <w:p w14:paraId="3533BFA7"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1D4C3247"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F3181A6"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52EB43A" w14:textId="0ADA026C" w:rsidR="00975FDC" w:rsidRPr="00182432" w:rsidRDefault="00975FDC" w:rsidP="002643CE">
            <w:pPr>
              <w:rPr>
                <w:rFonts w:ascii="Arial" w:hAnsi="Arial" w:cs="Arial"/>
                <w:color w:val="auto"/>
                <w:sz w:val="20"/>
                <w:szCs w:val="20"/>
                <w:lang w:val="lt-LT"/>
              </w:rPr>
            </w:pPr>
          </w:p>
        </w:tc>
      </w:tr>
      <w:tr w:rsidR="00182432" w:rsidRPr="006A5D93" w14:paraId="2655649E" w14:textId="77777777" w:rsidTr="43DE9F2C">
        <w:tc>
          <w:tcPr>
            <w:tcW w:w="567" w:type="dxa"/>
          </w:tcPr>
          <w:p w14:paraId="57A6E2EF" w14:textId="34D9647B" w:rsidR="00BB0835"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34</w:t>
            </w:r>
            <w:r w:rsidR="001F5154" w:rsidRPr="00182432">
              <w:rPr>
                <w:rFonts w:ascii="Arial" w:hAnsi="Arial" w:cs="Arial"/>
                <w:b/>
                <w:bCs/>
                <w:color w:val="auto"/>
                <w:sz w:val="21"/>
                <w:szCs w:val="21"/>
                <w:lang w:val="lt-LT"/>
              </w:rPr>
              <w:t>.</w:t>
            </w:r>
          </w:p>
        </w:tc>
        <w:tc>
          <w:tcPr>
            <w:tcW w:w="1843" w:type="dxa"/>
          </w:tcPr>
          <w:p w14:paraId="6AEC513B" w14:textId="083A8B47" w:rsidR="00F240E4" w:rsidRPr="00182432" w:rsidRDefault="00BB0835"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Virtuvės baldų komplektas su įmontuota buitine technika</w:t>
            </w:r>
            <w:r w:rsidR="00F240E4" w:rsidRPr="00182432">
              <w:rPr>
                <w:rFonts w:ascii="Arial" w:hAnsi="Arial" w:cs="Arial"/>
                <w:b/>
                <w:bCs/>
                <w:color w:val="auto"/>
                <w:sz w:val="21"/>
                <w:szCs w:val="21"/>
                <w:lang w:val="lt-LT"/>
              </w:rPr>
              <w:t xml:space="preserve"> be santechnikos prietaisų</w:t>
            </w:r>
          </w:p>
          <w:p w14:paraId="528F3472" w14:textId="06F5368E" w:rsidR="00BB0835" w:rsidRPr="00182432" w:rsidRDefault="00F240E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 </w:t>
            </w:r>
          </w:p>
          <w:p w14:paraId="08CACA87" w14:textId="423528E4" w:rsidR="00BB0835" w:rsidRPr="00182432" w:rsidRDefault="00BB0835" w:rsidP="002643CE">
            <w:pPr>
              <w:jc w:val="both"/>
              <w:rPr>
                <w:rFonts w:ascii="Arial" w:hAnsi="Arial" w:cs="Arial"/>
                <w:b/>
                <w:bCs/>
                <w:color w:val="auto"/>
                <w:sz w:val="21"/>
                <w:szCs w:val="21"/>
                <w:lang w:val="lt-LT"/>
              </w:rPr>
            </w:pPr>
          </w:p>
          <w:p w14:paraId="0C6E9789" w14:textId="45660057" w:rsidR="00BB0835" w:rsidRPr="00182432" w:rsidRDefault="00BB0835"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V08</w:t>
            </w:r>
          </w:p>
          <w:p w14:paraId="2D0258C9" w14:textId="77777777" w:rsidR="00BB0835" w:rsidRPr="00182432" w:rsidRDefault="00BB0835" w:rsidP="002643CE">
            <w:pPr>
              <w:jc w:val="both"/>
              <w:rPr>
                <w:rFonts w:ascii="Arial" w:hAnsi="Arial" w:cs="Arial"/>
                <w:b/>
                <w:bCs/>
                <w:color w:val="auto"/>
                <w:sz w:val="21"/>
                <w:szCs w:val="21"/>
                <w:lang w:val="lt-LT"/>
              </w:rPr>
            </w:pPr>
          </w:p>
          <w:p w14:paraId="1058686A" w14:textId="77777777" w:rsidR="00BB0835" w:rsidRPr="00182432" w:rsidRDefault="00BB0835" w:rsidP="002643CE">
            <w:pPr>
              <w:jc w:val="both"/>
              <w:rPr>
                <w:rFonts w:ascii="Arial" w:hAnsi="Arial" w:cs="Arial"/>
                <w:b/>
                <w:bCs/>
                <w:color w:val="auto"/>
                <w:sz w:val="21"/>
                <w:szCs w:val="21"/>
                <w:lang w:val="lt-LT"/>
              </w:rPr>
            </w:pPr>
          </w:p>
          <w:p w14:paraId="642C667E" w14:textId="77777777" w:rsidR="00BB0835" w:rsidRPr="00182432" w:rsidRDefault="00BB0835" w:rsidP="002643CE">
            <w:pPr>
              <w:jc w:val="both"/>
              <w:rPr>
                <w:rFonts w:ascii="Arial" w:hAnsi="Arial" w:cs="Arial"/>
                <w:b/>
                <w:bCs/>
                <w:color w:val="auto"/>
                <w:sz w:val="21"/>
                <w:szCs w:val="21"/>
                <w:lang w:val="lt-LT"/>
              </w:rPr>
            </w:pPr>
          </w:p>
          <w:p w14:paraId="388DE48C" w14:textId="77777777" w:rsidR="00BB0835" w:rsidRPr="00182432" w:rsidRDefault="00BB0835" w:rsidP="002643CE">
            <w:pPr>
              <w:jc w:val="both"/>
              <w:rPr>
                <w:rFonts w:ascii="Arial" w:hAnsi="Arial" w:cs="Arial"/>
                <w:b/>
                <w:bCs/>
                <w:color w:val="auto"/>
                <w:sz w:val="21"/>
                <w:szCs w:val="21"/>
                <w:lang w:val="lt-LT"/>
              </w:rPr>
            </w:pPr>
          </w:p>
          <w:p w14:paraId="3DD14D4A" w14:textId="77777777" w:rsidR="00BB0835" w:rsidRPr="00182432" w:rsidRDefault="00BB0835" w:rsidP="002643CE">
            <w:pPr>
              <w:jc w:val="both"/>
              <w:rPr>
                <w:rFonts w:ascii="Arial" w:hAnsi="Arial" w:cs="Arial"/>
                <w:b/>
                <w:bCs/>
                <w:color w:val="auto"/>
                <w:sz w:val="21"/>
                <w:szCs w:val="21"/>
                <w:lang w:val="lt-LT"/>
              </w:rPr>
            </w:pPr>
          </w:p>
          <w:p w14:paraId="02FF6C01" w14:textId="77777777" w:rsidR="00BB0835" w:rsidRPr="00182432" w:rsidRDefault="00BB0835" w:rsidP="002643CE">
            <w:pPr>
              <w:jc w:val="both"/>
              <w:rPr>
                <w:rFonts w:ascii="Arial" w:hAnsi="Arial" w:cs="Arial"/>
                <w:b/>
                <w:bCs/>
                <w:color w:val="auto"/>
                <w:sz w:val="21"/>
                <w:szCs w:val="21"/>
                <w:lang w:val="lt-LT"/>
              </w:rPr>
            </w:pPr>
          </w:p>
          <w:p w14:paraId="56FCBA4C" w14:textId="77777777" w:rsidR="00BB0835" w:rsidRPr="00182432" w:rsidRDefault="00BB0835" w:rsidP="002643CE">
            <w:pPr>
              <w:jc w:val="both"/>
              <w:rPr>
                <w:rFonts w:ascii="Arial" w:hAnsi="Arial" w:cs="Arial"/>
                <w:b/>
                <w:bCs/>
                <w:color w:val="auto"/>
                <w:sz w:val="21"/>
                <w:szCs w:val="21"/>
                <w:lang w:val="lt-LT"/>
              </w:rPr>
            </w:pPr>
          </w:p>
          <w:p w14:paraId="367A80C4" w14:textId="77777777" w:rsidR="00BB0835" w:rsidRPr="00182432" w:rsidRDefault="00BB0835" w:rsidP="002643CE">
            <w:pPr>
              <w:jc w:val="both"/>
              <w:rPr>
                <w:rFonts w:ascii="Arial" w:hAnsi="Arial" w:cs="Arial"/>
                <w:b/>
                <w:bCs/>
                <w:color w:val="auto"/>
                <w:sz w:val="21"/>
                <w:szCs w:val="21"/>
                <w:lang w:val="lt-LT"/>
              </w:rPr>
            </w:pPr>
          </w:p>
          <w:p w14:paraId="72A3E285" w14:textId="77777777" w:rsidR="00BB0835" w:rsidRPr="00182432" w:rsidRDefault="00BB0835" w:rsidP="002643CE">
            <w:pPr>
              <w:jc w:val="both"/>
              <w:rPr>
                <w:rFonts w:ascii="Arial" w:hAnsi="Arial" w:cs="Arial"/>
                <w:b/>
                <w:bCs/>
                <w:color w:val="auto"/>
                <w:sz w:val="21"/>
                <w:szCs w:val="21"/>
                <w:lang w:val="lt-LT"/>
              </w:rPr>
            </w:pPr>
          </w:p>
          <w:p w14:paraId="78C37E8B" w14:textId="77777777" w:rsidR="00BB0835" w:rsidRPr="00182432" w:rsidRDefault="00BB0835" w:rsidP="002643CE">
            <w:pPr>
              <w:jc w:val="both"/>
              <w:rPr>
                <w:rFonts w:ascii="Arial" w:hAnsi="Arial" w:cs="Arial"/>
                <w:b/>
                <w:bCs/>
                <w:color w:val="auto"/>
                <w:sz w:val="21"/>
                <w:szCs w:val="21"/>
                <w:lang w:val="lt-LT"/>
              </w:rPr>
            </w:pPr>
          </w:p>
          <w:p w14:paraId="24452D27" w14:textId="77777777" w:rsidR="00BB0835" w:rsidRPr="00182432" w:rsidRDefault="00BB0835" w:rsidP="002643CE">
            <w:pPr>
              <w:jc w:val="both"/>
              <w:rPr>
                <w:rFonts w:ascii="Arial" w:hAnsi="Arial" w:cs="Arial"/>
                <w:b/>
                <w:bCs/>
                <w:color w:val="auto"/>
                <w:sz w:val="21"/>
                <w:szCs w:val="21"/>
                <w:lang w:val="lt-LT"/>
              </w:rPr>
            </w:pPr>
          </w:p>
          <w:p w14:paraId="52C24BF4" w14:textId="77777777" w:rsidR="00BB0835" w:rsidRPr="00182432" w:rsidRDefault="00BB0835" w:rsidP="002643CE">
            <w:pPr>
              <w:jc w:val="both"/>
              <w:rPr>
                <w:rFonts w:ascii="Arial" w:hAnsi="Arial" w:cs="Arial"/>
                <w:b/>
                <w:bCs/>
                <w:color w:val="auto"/>
                <w:sz w:val="21"/>
                <w:szCs w:val="21"/>
                <w:lang w:val="lt-LT"/>
              </w:rPr>
            </w:pPr>
          </w:p>
          <w:p w14:paraId="368639A5" w14:textId="77777777" w:rsidR="00BB0835" w:rsidRPr="00182432" w:rsidRDefault="00BB0835" w:rsidP="002643CE">
            <w:pPr>
              <w:jc w:val="both"/>
              <w:rPr>
                <w:rFonts w:ascii="Arial" w:hAnsi="Arial" w:cs="Arial"/>
                <w:b/>
                <w:bCs/>
                <w:color w:val="auto"/>
                <w:sz w:val="21"/>
                <w:szCs w:val="21"/>
                <w:lang w:val="lt-LT"/>
              </w:rPr>
            </w:pPr>
          </w:p>
          <w:p w14:paraId="78439E8A" w14:textId="77777777" w:rsidR="00BB0835" w:rsidRPr="00182432" w:rsidRDefault="00BB0835" w:rsidP="002643CE">
            <w:pPr>
              <w:jc w:val="both"/>
              <w:rPr>
                <w:rFonts w:ascii="Arial" w:hAnsi="Arial" w:cs="Arial"/>
                <w:b/>
                <w:bCs/>
                <w:color w:val="auto"/>
                <w:sz w:val="21"/>
                <w:szCs w:val="21"/>
                <w:lang w:val="lt-LT"/>
              </w:rPr>
            </w:pPr>
          </w:p>
          <w:p w14:paraId="2D4682B0" w14:textId="77777777" w:rsidR="00BB0835" w:rsidRPr="00182432" w:rsidRDefault="00BB0835" w:rsidP="002643CE">
            <w:pPr>
              <w:jc w:val="both"/>
              <w:rPr>
                <w:rFonts w:ascii="Arial" w:hAnsi="Arial" w:cs="Arial"/>
                <w:b/>
                <w:bCs/>
                <w:color w:val="auto"/>
                <w:sz w:val="21"/>
                <w:szCs w:val="21"/>
                <w:lang w:val="lt-LT"/>
              </w:rPr>
            </w:pPr>
          </w:p>
          <w:p w14:paraId="385CDCF1" w14:textId="5525FC22" w:rsidR="00BB0835" w:rsidRPr="00182432" w:rsidRDefault="00BB0835" w:rsidP="002643CE">
            <w:pPr>
              <w:jc w:val="both"/>
              <w:rPr>
                <w:rFonts w:ascii="Arial" w:hAnsi="Arial" w:cs="Arial"/>
                <w:b/>
                <w:bCs/>
                <w:color w:val="auto"/>
                <w:sz w:val="21"/>
                <w:szCs w:val="21"/>
                <w:lang w:val="lt-LT"/>
              </w:rPr>
            </w:pPr>
          </w:p>
        </w:tc>
        <w:tc>
          <w:tcPr>
            <w:tcW w:w="8221" w:type="dxa"/>
          </w:tcPr>
          <w:p w14:paraId="447791AF" w14:textId="27CA9134"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744C91" w:rsidRPr="00182432">
              <w:rPr>
                <w:rFonts w:ascii="Arial" w:hAnsi="Arial" w:cs="Arial"/>
                <w:color w:val="auto"/>
                <w:sz w:val="21"/>
                <w:szCs w:val="21"/>
                <w:lang w:val="lt-LT"/>
              </w:rPr>
              <w:t>Matmenų galima paklaida po pastato rangos darbų +-150mm</w:t>
            </w:r>
            <w:r w:rsidRPr="00182432">
              <w:rPr>
                <w:rFonts w:ascii="Arial" w:hAnsi="Arial" w:cs="Arial"/>
                <w:color w:val="auto"/>
                <w:sz w:val="21"/>
                <w:szCs w:val="21"/>
                <w:lang w:val="lt-LT"/>
              </w:rPr>
              <w:t>.</w:t>
            </w:r>
          </w:p>
          <w:p w14:paraId="3A1CAFEE" w14:textId="77777777"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254DE3D1" w14:textId="0CD7620D" w:rsidR="00651791"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0229A697" w14:textId="07FBBFEE" w:rsidR="00CD6B9F" w:rsidRPr="00182432" w:rsidRDefault="00181E01" w:rsidP="002643CE">
            <w:pPr>
              <w:pStyle w:val="ListParagraph"/>
              <w:numPr>
                <w:ilvl w:val="0"/>
                <w:numId w:val="6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CD6B9F"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28D8E123" w14:textId="36C8F218"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w:t>
            </w:r>
            <w:r w:rsidR="00EC33F3" w:rsidRPr="00182432">
              <w:rPr>
                <w:rFonts w:ascii="Arial" w:hAnsi="Arial" w:cs="Arial"/>
                <w:color w:val="auto"/>
                <w:sz w:val="21"/>
                <w:szCs w:val="21"/>
                <w:lang w:val="lt-LT"/>
              </w:rPr>
              <w:t>, atsparus</w:t>
            </w:r>
            <w:r w:rsidR="0093109B" w:rsidRPr="00182432">
              <w:rPr>
                <w:rFonts w:ascii="Arial" w:hAnsi="Arial" w:cs="Arial"/>
                <w:color w:val="auto"/>
                <w:sz w:val="21"/>
                <w:szCs w:val="21"/>
                <w:lang w:val="lt-LT"/>
              </w:rPr>
              <w:t xml:space="preserve"> pirštų antspaudams.</w:t>
            </w:r>
          </w:p>
          <w:p w14:paraId="2341D5EE" w14:textId="77777777"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2FB8D99D" w14:textId="45FEE8C7" w:rsidR="00BB0835" w:rsidRPr="00182432" w:rsidRDefault="00453C3C" w:rsidP="002643CE">
            <w:pPr>
              <w:pStyle w:val="ListParagraph"/>
              <w:numPr>
                <w:ilvl w:val="0"/>
                <w:numId w:val="6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 turi būti galimybė pasirinkti iš ne mažiau nei 7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stalviršio pavyzdžių, įskaitant tamsiai pilką, antracito spalvas</w:t>
            </w:r>
            <w:r w:rsidRPr="00182432">
              <w:rPr>
                <w:rFonts w:ascii="Arial" w:hAnsi="Arial" w:cs="Arial"/>
                <w:i/>
                <w:iCs/>
                <w:color w:val="auto"/>
                <w:sz w:val="21"/>
                <w:szCs w:val="21"/>
                <w:lang w:val="lt-LT"/>
              </w:rPr>
              <w:t xml:space="preserve"> </w:t>
            </w:r>
            <w:r w:rsidR="00CD6B9F"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618120D1" w14:textId="77777777"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Sieninė plokštė gaminama iš ne mažiau nei 10 mm MDP dengtos HPL, vandeniui bei nubraižymui atsparia danga. Spalva identiška stalviršio spalvai.</w:t>
            </w:r>
          </w:p>
          <w:p w14:paraId="31D4E863" w14:textId="77777777"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Visose virtuvės spintelėse yra numatomos reguliuojamos lentynos. </w:t>
            </w:r>
          </w:p>
          <w:p w14:paraId="1492CA49" w14:textId="4E3F6DB9" w:rsidR="00FD4087" w:rsidRPr="00182432" w:rsidRDefault="00BB0835" w:rsidP="002643CE">
            <w:pPr>
              <w:pStyle w:val="ListParagraph"/>
              <w:numPr>
                <w:ilvl w:val="0"/>
                <w:numId w:val="63"/>
              </w:numPr>
              <w:jc w:val="both"/>
              <w:rPr>
                <w:rFonts w:ascii="Arial" w:hAnsi="Arial" w:cs="Arial"/>
                <w:i/>
                <w:iCs/>
                <w:color w:val="auto"/>
                <w:sz w:val="21"/>
                <w:szCs w:val="21"/>
                <w:lang w:val="lt-LT"/>
              </w:rPr>
            </w:pPr>
            <w:r w:rsidRPr="00182432">
              <w:rPr>
                <w:rFonts w:ascii="Arial" w:hAnsi="Arial" w:cs="Arial"/>
                <w:color w:val="auto"/>
                <w:sz w:val="21"/>
                <w:szCs w:val="21"/>
                <w:lang w:val="lt-LT"/>
              </w:rPr>
              <w:t>Rankenėlės spintelėms –prisukamos,</w:t>
            </w:r>
            <w:r w:rsidR="00237DA2" w:rsidRPr="00182432">
              <w:rPr>
                <w:rFonts w:ascii="Arial" w:hAnsi="Arial" w:cs="Arial"/>
                <w:color w:val="auto"/>
                <w:sz w:val="21"/>
                <w:szCs w:val="21"/>
                <w:lang w:val="lt-LT"/>
              </w:rPr>
              <w:t xml:space="preserve"> </w:t>
            </w:r>
            <w:r w:rsidRPr="00182432">
              <w:rPr>
                <w:rFonts w:ascii="Arial" w:hAnsi="Arial" w:cs="Arial"/>
                <w:color w:val="auto"/>
                <w:sz w:val="21"/>
                <w:szCs w:val="21"/>
                <w:lang w:val="lt-LT"/>
              </w:rPr>
              <w:t xml:space="preserve">dviejų taškų, juodos spalvos </w:t>
            </w:r>
            <w:r w:rsidR="00F13C6A" w:rsidRPr="00182432">
              <w:rPr>
                <w:rFonts w:ascii="Arial" w:hAnsi="Arial" w:cs="Arial"/>
                <w:i/>
                <w:iCs/>
                <w:color w:val="auto"/>
                <w:sz w:val="21"/>
                <w:szCs w:val="21"/>
                <w:lang w:val="lt-LT"/>
              </w:rPr>
              <w:t xml:space="preserve">Galimybė pasirinkti iš ne mažiau nei 5 </w:t>
            </w:r>
            <w:r w:rsidR="00453C3C" w:rsidRPr="00182432">
              <w:rPr>
                <w:rFonts w:ascii="Arial" w:hAnsi="Arial" w:cs="Arial"/>
                <w:i/>
                <w:iCs/>
                <w:color w:val="auto"/>
                <w:sz w:val="21"/>
                <w:szCs w:val="21"/>
                <w:lang w:val="lt-LT"/>
              </w:rPr>
              <w:t xml:space="preserve">juodos spalvos </w:t>
            </w:r>
            <w:r w:rsidR="00F13C6A" w:rsidRPr="00182432">
              <w:rPr>
                <w:rFonts w:ascii="Arial" w:hAnsi="Arial" w:cs="Arial"/>
                <w:i/>
                <w:iCs/>
                <w:color w:val="auto"/>
                <w:sz w:val="21"/>
                <w:szCs w:val="21"/>
                <w:lang w:val="lt-LT"/>
              </w:rPr>
              <w:t xml:space="preserve">rankenėlių modelių (sutarties vykdymo metu  tiekėjas turės pateikti siūlomų </w:t>
            </w:r>
            <w:r w:rsidR="00FD4087"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1CF203E3" w14:textId="5E67125B"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pagaminta iš 18mm LMDP. Cokolio spalva turi sutapti su korpuso spalva.</w:t>
            </w:r>
          </w:p>
          <w:p w14:paraId="55319541" w14:textId="77777777" w:rsidR="00A61419"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 uždarymo lankstais.</w:t>
            </w:r>
          </w:p>
          <w:p w14:paraId="7E9FE5FD" w14:textId="63FF5375" w:rsidR="00A61419" w:rsidRPr="00182432" w:rsidRDefault="00A61419"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0181BD2D" w14:textId="216ED8C5" w:rsidR="00BB0835" w:rsidRPr="00182432" w:rsidRDefault="008E5E39"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Viena</w:t>
            </w:r>
            <w:r w:rsidR="00BB0835" w:rsidRPr="00182432">
              <w:rPr>
                <w:rFonts w:ascii="Arial" w:hAnsi="Arial" w:cs="Arial"/>
                <w:color w:val="auto"/>
                <w:sz w:val="21"/>
                <w:szCs w:val="21"/>
                <w:lang w:val="lt-LT"/>
              </w:rPr>
              <w:t xml:space="preserve"> trijų stalčių spintelė su įrankių dėklu viršutiniame stalčiuje. Įrankių dėklas pilkos spalvos.</w:t>
            </w:r>
          </w:p>
          <w:p w14:paraId="22BA640B" w14:textId="77777777" w:rsidR="00C64A5A" w:rsidRPr="00182432" w:rsidRDefault="00C64A5A"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numatomas integruojamas šaldytuvas.</w:t>
            </w:r>
          </w:p>
          <w:p w14:paraId="639CBA0F" w14:textId="77777777" w:rsidR="00C64A5A" w:rsidRPr="00182432" w:rsidRDefault="00C64A5A"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 integruojama indų plovimo mašina.</w:t>
            </w:r>
          </w:p>
          <w:p w14:paraId="59360718" w14:textId="5A3E475B"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Nurodyta buitinė technika bei jos sumontavimas turi būti įskaičiuotas į virtuvės kainą.</w:t>
            </w:r>
          </w:p>
          <w:p w14:paraId="22445670" w14:textId="62E53B32" w:rsidR="00D33E4A" w:rsidRPr="00182432" w:rsidRDefault="00D33E4A" w:rsidP="002643CE">
            <w:pPr>
              <w:pStyle w:val="ListParagraph"/>
              <w:numPr>
                <w:ilvl w:val="0"/>
                <w:numId w:val="63"/>
              </w:numPr>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7BCBADC6" w14:textId="295F6362" w:rsidR="00F81EDB" w:rsidRPr="00182432" w:rsidRDefault="00F81EDB" w:rsidP="002643CE">
            <w:pPr>
              <w:pStyle w:val="ListParagraph"/>
              <w:numPr>
                <w:ilvl w:val="0"/>
                <w:numId w:val="63"/>
              </w:numPr>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353AF43F" w14:textId="4907C816" w:rsidR="00CC5B91" w:rsidRPr="00182432" w:rsidRDefault="00CC5B91" w:rsidP="002643CE">
            <w:pPr>
              <w:pStyle w:val="ListParagraph"/>
              <w:numPr>
                <w:ilvl w:val="0"/>
                <w:numId w:val="63"/>
              </w:numPr>
              <w:rPr>
                <w:rFonts w:ascii="Arial" w:hAnsi="Arial" w:cs="Arial"/>
                <w:color w:val="auto"/>
                <w:sz w:val="21"/>
                <w:szCs w:val="21"/>
                <w:lang w:val="lt-LT"/>
              </w:rPr>
            </w:pPr>
            <w:r w:rsidRPr="00182432">
              <w:rPr>
                <w:rFonts w:ascii="Arial" w:hAnsi="Arial" w:cs="Arial"/>
                <w:color w:val="auto"/>
                <w:sz w:val="21"/>
                <w:szCs w:val="21"/>
                <w:lang w:val="lt-LT"/>
              </w:rPr>
              <w:t>Dalyje po plautuve paliekama  vieta sifonams ir kitai įrangai.</w:t>
            </w:r>
          </w:p>
          <w:p w14:paraId="4D229617" w14:textId="77777777" w:rsidR="00CE0F36" w:rsidRPr="00182432" w:rsidRDefault="00CE0F36" w:rsidP="00CE0F36">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Viena spintelė su dviem buitinių atliekų konteineriais, konteineriai komplektuojami kartu su baldu. Jų dydis maksimaliai telpantis stalčiuje ir netrukdantis jo atidarymui. Spalvos tamsiai pilka arba juoda.</w:t>
            </w:r>
          </w:p>
          <w:p w14:paraId="42E4C074" w14:textId="77777777" w:rsidR="00CE0F36" w:rsidRPr="00182432" w:rsidRDefault="00CE0F36" w:rsidP="00CE0F36">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Buitinių atliekų konteinerių stalčių dugnuose yra išimamas metalinis įdėklas patogiam valymui (visu dugno plokštumos pločiu su auselėmis).</w:t>
            </w:r>
          </w:p>
          <w:p w14:paraId="51A9F29E" w14:textId="77777777"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Virtuvės baldo viršutinė dalis iki lubų dengiama „</w:t>
            </w:r>
            <w:proofErr w:type="spellStart"/>
            <w:r w:rsidRPr="00182432">
              <w:rPr>
                <w:rFonts w:ascii="Arial" w:hAnsi="Arial" w:cs="Arial"/>
                <w:color w:val="auto"/>
                <w:sz w:val="21"/>
                <w:szCs w:val="21"/>
                <w:lang w:val="lt-LT"/>
              </w:rPr>
              <w:t>Falsh</w:t>
            </w:r>
            <w:proofErr w:type="spellEnd"/>
            <w:r w:rsidRPr="00182432">
              <w:rPr>
                <w:rFonts w:ascii="Arial" w:hAnsi="Arial" w:cs="Arial"/>
                <w:color w:val="auto"/>
                <w:sz w:val="21"/>
                <w:szCs w:val="21"/>
                <w:lang w:val="lt-LT"/>
              </w:rPr>
              <w:t>“ fasadais, bloko gylis kaip pakabinamų spintelių.</w:t>
            </w:r>
          </w:p>
          <w:p w14:paraId="7FCD69F7" w14:textId="77777777"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Turi būti išfrezuotos vietos rozetėms stalviršio sienutėje pagal faktą.</w:t>
            </w:r>
          </w:p>
          <w:p w14:paraId="5D94D587" w14:textId="4AF5D354" w:rsidR="00BB0835" w:rsidRPr="00182432" w:rsidRDefault="00BB0835" w:rsidP="002643CE">
            <w:pPr>
              <w:pStyle w:val="ListParagraph"/>
              <w:numPr>
                <w:ilvl w:val="0"/>
                <w:numId w:val="63"/>
              </w:numPr>
              <w:jc w:val="both"/>
              <w:rPr>
                <w:rFonts w:ascii="Arial" w:hAnsi="Arial" w:cs="Arial"/>
                <w:color w:val="auto"/>
                <w:sz w:val="21"/>
                <w:szCs w:val="21"/>
                <w:lang w:val="lt-LT"/>
              </w:rPr>
            </w:pPr>
            <w:r w:rsidRPr="00182432">
              <w:rPr>
                <w:rFonts w:ascii="Arial" w:hAnsi="Arial" w:cs="Arial"/>
                <w:color w:val="auto"/>
                <w:sz w:val="21"/>
                <w:szCs w:val="21"/>
                <w:lang w:val="lt-LT"/>
              </w:rPr>
              <w:t>Vienoje dalyje sumontuojama atvira lentyna virš kavos aparato</w:t>
            </w:r>
            <w:r w:rsidR="002C33F7" w:rsidRPr="00182432">
              <w:rPr>
                <w:rFonts w:ascii="Arial" w:hAnsi="Arial" w:cs="Arial"/>
                <w:color w:val="auto"/>
                <w:sz w:val="21"/>
                <w:szCs w:val="21"/>
                <w:lang w:val="lt-LT"/>
              </w:rPr>
              <w:t>.</w:t>
            </w:r>
          </w:p>
        </w:tc>
        <w:tc>
          <w:tcPr>
            <w:tcW w:w="3402" w:type="dxa"/>
          </w:tcPr>
          <w:p w14:paraId="0DDFFB13" w14:textId="77777777" w:rsidR="00BB0835" w:rsidRPr="00182432" w:rsidRDefault="00BB0835" w:rsidP="002643CE">
            <w:pPr>
              <w:rPr>
                <w:rFonts w:ascii="Arial" w:hAnsi="Arial" w:cs="Arial"/>
                <w:noProof/>
                <w:color w:val="auto"/>
                <w:sz w:val="20"/>
                <w:szCs w:val="20"/>
                <w:lang w:val="lt-LT"/>
              </w:rPr>
            </w:pPr>
          </w:p>
          <w:p w14:paraId="44864BFB" w14:textId="760B54A8" w:rsidR="00BB0835" w:rsidRPr="00182432" w:rsidRDefault="00BB0835"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2BBBBAC0" wp14:editId="5BF82C31">
                  <wp:extent cx="2203450" cy="1578610"/>
                  <wp:effectExtent l="0" t="0" r="6350" b="254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203450" cy="1578610"/>
                          </a:xfrm>
                          <a:prstGeom prst="rect">
                            <a:avLst/>
                          </a:prstGeom>
                        </pic:spPr>
                      </pic:pic>
                    </a:graphicData>
                  </a:graphic>
                </wp:inline>
              </w:drawing>
            </w:r>
          </w:p>
          <w:p w14:paraId="602DA940" w14:textId="77777777" w:rsidR="00BB0835" w:rsidRPr="00182432" w:rsidRDefault="00BB0835" w:rsidP="002643CE">
            <w:pPr>
              <w:rPr>
                <w:rFonts w:ascii="Arial" w:hAnsi="Arial" w:cs="Arial"/>
                <w:noProof/>
                <w:color w:val="auto"/>
                <w:sz w:val="20"/>
                <w:szCs w:val="20"/>
                <w:lang w:val="lt-LT"/>
              </w:rPr>
            </w:pPr>
          </w:p>
          <w:p w14:paraId="13F4226C" w14:textId="38EE6BED" w:rsidR="00BB0835" w:rsidRPr="00182432" w:rsidRDefault="002C7037" w:rsidP="002643CE">
            <w:pPr>
              <w:rPr>
                <w:rFonts w:ascii="Arial" w:hAnsi="Arial" w:cs="Arial"/>
                <w:noProof/>
                <w:color w:val="auto"/>
                <w:sz w:val="20"/>
                <w:szCs w:val="20"/>
                <w:lang w:val="lt-LT"/>
              </w:rPr>
            </w:pPr>
            <w:r w:rsidRPr="00182432">
              <w:rPr>
                <w:noProof/>
                <w:color w:val="auto"/>
                <w:sz w:val="20"/>
                <w:szCs w:val="20"/>
              </w:rPr>
              <w:drawing>
                <wp:inline distT="0" distB="0" distL="0" distR="0" wp14:anchorId="2DAF451B" wp14:editId="0DF81DBB">
                  <wp:extent cx="1638300" cy="146998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639961" cy="1471473"/>
                          </a:xfrm>
                          <a:prstGeom prst="rect">
                            <a:avLst/>
                          </a:prstGeom>
                        </pic:spPr>
                      </pic:pic>
                    </a:graphicData>
                  </a:graphic>
                </wp:inline>
              </w:drawing>
            </w:r>
          </w:p>
          <w:p w14:paraId="0639C9ED" w14:textId="77777777" w:rsidR="00975FDC" w:rsidRPr="00182432" w:rsidRDefault="00975FDC" w:rsidP="002643CE">
            <w:pPr>
              <w:rPr>
                <w:rFonts w:ascii="Arial" w:hAnsi="Arial" w:cs="Arial"/>
                <w:noProof/>
                <w:color w:val="auto"/>
                <w:sz w:val="20"/>
                <w:szCs w:val="20"/>
                <w:lang w:val="lt-LT"/>
              </w:rPr>
            </w:pPr>
          </w:p>
          <w:p w14:paraId="2A7A43B6" w14:textId="77777777" w:rsidR="00975FDC" w:rsidRPr="00182432" w:rsidRDefault="00975FDC" w:rsidP="002643CE">
            <w:pPr>
              <w:rPr>
                <w:rFonts w:ascii="Arial" w:hAnsi="Arial" w:cs="Arial"/>
                <w:noProof/>
                <w:color w:val="auto"/>
                <w:sz w:val="20"/>
                <w:szCs w:val="20"/>
                <w:lang w:val="lt-LT"/>
              </w:rPr>
            </w:pPr>
          </w:p>
          <w:p w14:paraId="2F845B16"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3A716CA"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C21F4E9"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31D07CED" w14:textId="72044FE7" w:rsidR="00975FDC" w:rsidRPr="00182432" w:rsidRDefault="00975FDC" w:rsidP="002643CE">
            <w:pPr>
              <w:ind w:firstLine="720"/>
              <w:rPr>
                <w:rFonts w:ascii="Arial" w:hAnsi="Arial" w:cs="Arial"/>
                <w:color w:val="auto"/>
                <w:sz w:val="20"/>
                <w:szCs w:val="20"/>
                <w:lang w:val="lt-LT"/>
              </w:rPr>
            </w:pPr>
          </w:p>
        </w:tc>
      </w:tr>
      <w:tr w:rsidR="00182432" w:rsidRPr="006A5D93" w14:paraId="70FEB9D5" w14:textId="77777777" w:rsidTr="43DE9F2C">
        <w:tc>
          <w:tcPr>
            <w:tcW w:w="567" w:type="dxa"/>
          </w:tcPr>
          <w:p w14:paraId="3501D70B" w14:textId="70817A2D" w:rsidR="00781A02"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35</w:t>
            </w:r>
            <w:r w:rsidR="00781A02" w:rsidRPr="00182432">
              <w:rPr>
                <w:rFonts w:ascii="Arial" w:hAnsi="Arial" w:cs="Arial"/>
                <w:b/>
                <w:bCs/>
                <w:color w:val="auto"/>
                <w:sz w:val="21"/>
                <w:szCs w:val="21"/>
                <w:lang w:val="lt-LT"/>
              </w:rPr>
              <w:t>.</w:t>
            </w:r>
          </w:p>
        </w:tc>
        <w:tc>
          <w:tcPr>
            <w:tcW w:w="1843" w:type="dxa"/>
          </w:tcPr>
          <w:p w14:paraId="59DC6683" w14:textId="27B9D04F" w:rsidR="00F240E4" w:rsidRPr="00182432" w:rsidRDefault="00781A02"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Virtuvės salos baldas su įmontuota buitine technika</w:t>
            </w:r>
            <w:r w:rsidR="00F240E4" w:rsidRPr="00182432">
              <w:rPr>
                <w:rFonts w:ascii="Arial" w:hAnsi="Arial" w:cs="Arial"/>
                <w:b/>
                <w:bCs/>
                <w:color w:val="auto"/>
                <w:sz w:val="21"/>
                <w:szCs w:val="21"/>
                <w:lang w:val="lt-LT"/>
              </w:rPr>
              <w:t xml:space="preserve"> be santechnikos prietaisų</w:t>
            </w:r>
          </w:p>
          <w:p w14:paraId="2B42B99C" w14:textId="77558AC6" w:rsidR="00781A02" w:rsidRPr="00182432" w:rsidRDefault="00781A02" w:rsidP="002643CE">
            <w:pPr>
              <w:jc w:val="both"/>
              <w:rPr>
                <w:rFonts w:ascii="Arial" w:hAnsi="Arial" w:cs="Arial"/>
                <w:b/>
                <w:bCs/>
                <w:color w:val="auto"/>
                <w:sz w:val="21"/>
                <w:szCs w:val="21"/>
                <w:lang w:val="lt-LT"/>
              </w:rPr>
            </w:pPr>
          </w:p>
          <w:p w14:paraId="75075C56" w14:textId="77777777" w:rsidR="00781A02" w:rsidRPr="00182432" w:rsidRDefault="00781A02" w:rsidP="002643CE">
            <w:pPr>
              <w:jc w:val="both"/>
              <w:rPr>
                <w:rFonts w:ascii="Arial" w:hAnsi="Arial" w:cs="Arial"/>
                <w:b/>
                <w:bCs/>
                <w:color w:val="auto"/>
                <w:sz w:val="21"/>
                <w:szCs w:val="21"/>
                <w:lang w:val="lt-LT"/>
              </w:rPr>
            </w:pPr>
          </w:p>
          <w:p w14:paraId="22A38C14" w14:textId="734DF4C7" w:rsidR="00781A02" w:rsidRPr="00182432" w:rsidRDefault="00781A02"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w:t>
            </w:r>
            <w:r w:rsidR="00AF124A" w:rsidRPr="00182432">
              <w:rPr>
                <w:rFonts w:ascii="Arial" w:hAnsi="Arial" w:cs="Arial"/>
                <w:b/>
                <w:bCs/>
                <w:color w:val="auto"/>
                <w:sz w:val="21"/>
                <w:szCs w:val="21"/>
                <w:lang w:val="lt-LT"/>
              </w:rPr>
              <w:t>0</w:t>
            </w:r>
            <w:r w:rsidRPr="00182432">
              <w:rPr>
                <w:rFonts w:ascii="Arial" w:hAnsi="Arial" w:cs="Arial"/>
                <w:b/>
                <w:bCs/>
                <w:color w:val="auto"/>
                <w:sz w:val="21"/>
                <w:szCs w:val="21"/>
                <w:lang w:val="lt-LT"/>
              </w:rPr>
              <w:t>9</w:t>
            </w:r>
          </w:p>
        </w:tc>
        <w:tc>
          <w:tcPr>
            <w:tcW w:w="8221" w:type="dxa"/>
          </w:tcPr>
          <w:p w14:paraId="6760CE98" w14:textId="54BB1792" w:rsidR="0049183E"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744C91" w:rsidRPr="00182432">
              <w:rPr>
                <w:rFonts w:ascii="Arial" w:hAnsi="Arial" w:cs="Arial"/>
                <w:color w:val="auto"/>
                <w:sz w:val="21"/>
                <w:szCs w:val="21"/>
                <w:lang w:val="lt-LT"/>
              </w:rPr>
              <w:t>Matmenų galima paklaida po pastato rangos darbų +-150mm</w:t>
            </w:r>
            <w:r w:rsidRPr="00182432">
              <w:rPr>
                <w:rFonts w:ascii="Arial" w:hAnsi="Arial" w:cs="Arial"/>
                <w:color w:val="auto"/>
                <w:sz w:val="21"/>
                <w:szCs w:val="21"/>
                <w:lang w:val="lt-LT"/>
              </w:rPr>
              <w:t>.</w:t>
            </w:r>
          </w:p>
          <w:p w14:paraId="34121786" w14:textId="0B0F5C9E" w:rsidR="00781A02"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351D31FE" w14:textId="3066BCFD" w:rsidR="00781A02"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10B5B121" w14:textId="4CBDB787" w:rsidR="000B0635" w:rsidRPr="00182432" w:rsidRDefault="00181E01" w:rsidP="002643CE">
            <w:pPr>
              <w:pStyle w:val="ListParagraph"/>
              <w:numPr>
                <w:ilvl w:val="0"/>
                <w:numId w:val="6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0B0635"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4F969653" w14:textId="77777777" w:rsidR="00A165D1" w:rsidRPr="00182432" w:rsidRDefault="00A165D1" w:rsidP="002643CE">
            <w:pPr>
              <w:pStyle w:val="ListParagraph"/>
              <w:numPr>
                <w:ilvl w:val="0"/>
                <w:numId w:val="64"/>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p>
          <w:p w14:paraId="0A343388" w14:textId="77777777" w:rsidR="00781A02"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74E5188B" w14:textId="02AE7400" w:rsidR="000B0635" w:rsidRPr="00182432" w:rsidRDefault="00453C3C" w:rsidP="002643CE">
            <w:pPr>
              <w:pStyle w:val="ListParagraph"/>
              <w:numPr>
                <w:ilvl w:val="0"/>
                <w:numId w:val="6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 turi būti galimybė pasirinkti iš ne mažiau nei 7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stalviršio pavyzdžių, įskaitant tamsiai pilką, antracito spalvas</w:t>
            </w:r>
            <w:r w:rsidRPr="00182432">
              <w:rPr>
                <w:rFonts w:ascii="Arial" w:hAnsi="Arial" w:cs="Arial"/>
                <w:i/>
                <w:iCs/>
                <w:color w:val="auto"/>
                <w:sz w:val="21"/>
                <w:szCs w:val="21"/>
                <w:lang w:val="lt-LT"/>
              </w:rPr>
              <w:t xml:space="preserve"> </w:t>
            </w:r>
            <w:r w:rsidR="000B0635"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7B6EA082" w14:textId="13EB88CE" w:rsidR="00781A02"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 uždarymo lankstais.</w:t>
            </w:r>
          </w:p>
          <w:p w14:paraId="53CC3C6C" w14:textId="77DE0C72" w:rsidR="00781A02" w:rsidRPr="00182432" w:rsidRDefault="00C64A5A"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Numatytos</w:t>
            </w:r>
            <w:r w:rsidR="00781A02" w:rsidRPr="00182432">
              <w:rPr>
                <w:rFonts w:ascii="Arial" w:hAnsi="Arial" w:cs="Arial"/>
                <w:color w:val="auto"/>
                <w:sz w:val="21"/>
                <w:szCs w:val="21"/>
                <w:lang w:val="lt-LT"/>
              </w:rPr>
              <w:t xml:space="preserve"> spintelės su vieta rūšiavimo konteineriams, kurių fasade yra angos su žiedais šiukšlių išmetimui. Konteineriai komplektuojami kartu su baldu.</w:t>
            </w:r>
          </w:p>
          <w:p w14:paraId="72809964" w14:textId="77777777" w:rsidR="00A73099" w:rsidRPr="00182432" w:rsidRDefault="00A73099" w:rsidP="00A73099">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Rūšiavimo konteineriai plastikiniai, jų dydis maksimaliai telpantis stalčiuje ir netrukdantis jo atidarymui. Spalvos tamsiai pilka arba juoda.</w:t>
            </w:r>
          </w:p>
          <w:p w14:paraId="1C905825" w14:textId="21CD6000" w:rsidR="00A73099" w:rsidRPr="00182432" w:rsidRDefault="00A73099" w:rsidP="00A73099">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Šiukšlių rūšiavimo skylės briauna kantuojama nerūdijančio plieno apvadu.</w:t>
            </w:r>
          </w:p>
          <w:p w14:paraId="4B7220E3" w14:textId="77777777" w:rsidR="00C64A5A" w:rsidRPr="00182432" w:rsidRDefault="00C64A5A"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numatomas integruojamas šaldytuvas.</w:t>
            </w:r>
          </w:p>
          <w:p w14:paraId="7464833F" w14:textId="77777777" w:rsidR="00C64A5A" w:rsidRPr="00182432" w:rsidRDefault="00C64A5A"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 integruojama indų plovimo mašina.</w:t>
            </w:r>
          </w:p>
          <w:p w14:paraId="5D36CF3A" w14:textId="190B2314" w:rsidR="00781A02"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 xml:space="preserve"> Buitinė technika komplektuojama kartu su baldais ir įsiskaičiuoja į baldų kainą.</w:t>
            </w:r>
          </w:p>
          <w:p w14:paraId="6CF8081D" w14:textId="5B186253" w:rsidR="00D33E4A" w:rsidRPr="00182432" w:rsidRDefault="00D33E4A" w:rsidP="002643CE">
            <w:pPr>
              <w:pStyle w:val="ListParagraph"/>
              <w:numPr>
                <w:ilvl w:val="0"/>
                <w:numId w:val="64"/>
              </w:numPr>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1AB8D5AA" w14:textId="77777777" w:rsidR="00781A02"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Visose virtuvės spintelėse yra numatomos reguliuojamos lentynos. </w:t>
            </w:r>
          </w:p>
          <w:p w14:paraId="3FE99C52" w14:textId="77777777" w:rsidR="00781A02"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Balde numatytas stalviršio išsikišimas, prie kurio galima prisėsti. </w:t>
            </w:r>
          </w:p>
          <w:p w14:paraId="548BB613" w14:textId="149C2716" w:rsidR="00D8273F" w:rsidRPr="00182432" w:rsidRDefault="00781A02" w:rsidP="002643CE">
            <w:pPr>
              <w:pStyle w:val="ListParagraph"/>
              <w:numPr>
                <w:ilvl w:val="0"/>
                <w:numId w:val="6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spintelėms –prisukamos,  dviejų taškų, juodos spalvos </w:t>
            </w:r>
            <w:r w:rsidR="00F13C6A" w:rsidRPr="00182432">
              <w:rPr>
                <w:rFonts w:ascii="Arial" w:hAnsi="Arial" w:cs="Arial"/>
                <w:i/>
                <w:iCs/>
                <w:color w:val="auto"/>
                <w:sz w:val="21"/>
                <w:szCs w:val="21"/>
                <w:lang w:val="lt-LT"/>
              </w:rPr>
              <w:t xml:space="preserve">Galimybė pasirinkti iš ne mažiau nei 5 </w:t>
            </w:r>
            <w:r w:rsidR="00214D4D" w:rsidRPr="00182432">
              <w:rPr>
                <w:rFonts w:ascii="Arial" w:hAnsi="Arial" w:cs="Arial"/>
                <w:i/>
                <w:iCs/>
                <w:color w:val="auto"/>
                <w:sz w:val="21"/>
                <w:szCs w:val="21"/>
                <w:lang w:val="lt-LT"/>
              </w:rPr>
              <w:t xml:space="preserve">juodos spalvos </w:t>
            </w:r>
            <w:r w:rsidR="00F13C6A" w:rsidRPr="00182432">
              <w:rPr>
                <w:rFonts w:ascii="Arial" w:hAnsi="Arial" w:cs="Arial"/>
                <w:i/>
                <w:iCs/>
                <w:color w:val="auto"/>
                <w:sz w:val="21"/>
                <w:szCs w:val="21"/>
                <w:lang w:val="lt-LT"/>
              </w:rPr>
              <w:t xml:space="preserve">rankenėlių modelių (sutarties vykdymo metu  tiekėjas turės pateikti siūlomų </w:t>
            </w:r>
            <w:r w:rsidR="00D8273F"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38B1496E" w14:textId="0ED4CEA6" w:rsidR="00781A02" w:rsidRPr="00182432" w:rsidRDefault="00781A02"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pagamintu iš 18mm LMDP. Cokolio spalva turi sutapti su korpuso spalva.</w:t>
            </w:r>
          </w:p>
          <w:p w14:paraId="3F6068DC" w14:textId="77777777" w:rsidR="004D7D46" w:rsidRPr="00182432" w:rsidRDefault="004D7D46" w:rsidP="004D7D46">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Viena spintelė su dviem buitinių atliekų konteineriais, konteineriai komplektuojami kartu su baldu. Jų dydis maksimaliai telpantis stalčiuje ir netrukdantis jo atidarymui. Spalvos tamsiai pilka arba juoda.</w:t>
            </w:r>
          </w:p>
          <w:p w14:paraId="70A3872D" w14:textId="77777777" w:rsidR="004D7D46" w:rsidRPr="00182432" w:rsidRDefault="004D7D46" w:rsidP="004D7D46">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Buitinių atliekų konteinerių stalčių dugnuose yra išimamas metalinis įdėklas patogiam valymui (visu dugno plokštumos pločiu su auselėmis).</w:t>
            </w:r>
          </w:p>
          <w:p w14:paraId="221BC0E2" w14:textId="77777777" w:rsidR="00F81EDB" w:rsidRPr="00182432" w:rsidRDefault="004E3F6E"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 xml:space="preserve">Depozito stalčiuje turi būti </w:t>
            </w:r>
            <w:r w:rsidR="00D3466B" w:rsidRPr="00182432">
              <w:rPr>
                <w:rFonts w:ascii="Arial" w:hAnsi="Arial" w:cs="Arial"/>
                <w:color w:val="auto"/>
                <w:sz w:val="21"/>
                <w:szCs w:val="21"/>
                <w:lang w:val="lt-LT"/>
              </w:rPr>
              <w:t>įdėtas įdėklas, apsaugantis stalčių nuo skysčių.</w:t>
            </w:r>
          </w:p>
          <w:p w14:paraId="25969BAC" w14:textId="5180EE2E" w:rsidR="00781A02" w:rsidRPr="00182432" w:rsidRDefault="00F81EDB" w:rsidP="002643CE">
            <w:pPr>
              <w:pStyle w:val="ListParagraph"/>
              <w:numPr>
                <w:ilvl w:val="0"/>
                <w:numId w:val="64"/>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77418EE3" w14:textId="325CEB15" w:rsidR="00CC5B91" w:rsidRPr="00182432" w:rsidRDefault="00CC5B91" w:rsidP="002643CE">
            <w:pPr>
              <w:pStyle w:val="ListParagraph"/>
              <w:numPr>
                <w:ilvl w:val="0"/>
                <w:numId w:val="64"/>
              </w:numPr>
              <w:rPr>
                <w:rFonts w:ascii="Arial" w:hAnsi="Arial" w:cs="Arial"/>
                <w:color w:val="auto"/>
                <w:sz w:val="21"/>
                <w:szCs w:val="21"/>
                <w:lang w:val="lt-LT"/>
              </w:rPr>
            </w:pPr>
            <w:r w:rsidRPr="00182432">
              <w:rPr>
                <w:rFonts w:ascii="Arial" w:hAnsi="Arial" w:cs="Arial"/>
                <w:color w:val="auto"/>
                <w:sz w:val="21"/>
                <w:szCs w:val="21"/>
                <w:lang w:val="lt-LT"/>
              </w:rPr>
              <w:t>Dalyje po plautuve paliekama  vieta sifonams ir kitai įrangai.</w:t>
            </w:r>
          </w:p>
        </w:tc>
        <w:tc>
          <w:tcPr>
            <w:tcW w:w="3402" w:type="dxa"/>
          </w:tcPr>
          <w:p w14:paraId="1F103D45" w14:textId="15CA8A7D" w:rsidR="00781A02" w:rsidRPr="00182432" w:rsidRDefault="00781A02"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162F9469" wp14:editId="3A5D400F">
                  <wp:extent cx="2203450" cy="1101725"/>
                  <wp:effectExtent l="0" t="0" r="6350" b="3175"/>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203450" cy="1101725"/>
                          </a:xfrm>
                          <a:prstGeom prst="rect">
                            <a:avLst/>
                          </a:prstGeom>
                        </pic:spPr>
                      </pic:pic>
                    </a:graphicData>
                  </a:graphic>
                </wp:inline>
              </w:drawing>
            </w:r>
          </w:p>
          <w:p w14:paraId="43BC44EC" w14:textId="77777777" w:rsidR="00781A02" w:rsidRPr="00182432" w:rsidRDefault="00781A02" w:rsidP="002643CE">
            <w:pPr>
              <w:rPr>
                <w:rFonts w:ascii="Arial" w:hAnsi="Arial" w:cs="Arial"/>
                <w:color w:val="auto"/>
                <w:sz w:val="20"/>
                <w:szCs w:val="20"/>
                <w:lang w:val="lt-LT"/>
              </w:rPr>
            </w:pPr>
          </w:p>
          <w:p w14:paraId="0D3513CF" w14:textId="04BFDA47" w:rsidR="00781A02" w:rsidRPr="00182432" w:rsidRDefault="00A22A88" w:rsidP="002643CE">
            <w:pPr>
              <w:rPr>
                <w:rFonts w:ascii="Arial" w:hAnsi="Arial" w:cs="Arial"/>
                <w:color w:val="auto"/>
                <w:sz w:val="20"/>
                <w:szCs w:val="20"/>
                <w:lang w:val="lt-LT"/>
              </w:rPr>
            </w:pPr>
            <w:r w:rsidRPr="00182432">
              <w:rPr>
                <w:noProof/>
                <w:color w:val="auto"/>
                <w:sz w:val="20"/>
                <w:szCs w:val="20"/>
              </w:rPr>
              <w:drawing>
                <wp:inline distT="0" distB="0" distL="0" distR="0" wp14:anchorId="4F258D3D" wp14:editId="6EA846E2">
                  <wp:extent cx="2026285" cy="186817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026285" cy="1868170"/>
                          </a:xfrm>
                          <a:prstGeom prst="rect">
                            <a:avLst/>
                          </a:prstGeom>
                        </pic:spPr>
                      </pic:pic>
                    </a:graphicData>
                  </a:graphic>
                </wp:inline>
              </w:drawing>
            </w:r>
          </w:p>
          <w:p w14:paraId="3498042A" w14:textId="77777777" w:rsidR="00781A02" w:rsidRPr="00182432" w:rsidRDefault="00781A02" w:rsidP="002643CE">
            <w:pPr>
              <w:rPr>
                <w:rFonts w:ascii="Arial" w:hAnsi="Arial" w:cs="Arial"/>
                <w:color w:val="auto"/>
                <w:sz w:val="20"/>
                <w:szCs w:val="20"/>
                <w:lang w:val="lt-LT"/>
              </w:rPr>
            </w:pPr>
          </w:p>
          <w:p w14:paraId="488AA002" w14:textId="77777777" w:rsidR="00781A02" w:rsidRPr="00182432" w:rsidRDefault="00781A02" w:rsidP="002643CE">
            <w:pPr>
              <w:rPr>
                <w:rFonts w:ascii="Arial" w:hAnsi="Arial" w:cs="Arial"/>
                <w:color w:val="auto"/>
                <w:sz w:val="20"/>
                <w:szCs w:val="20"/>
                <w:lang w:val="lt-LT"/>
              </w:rPr>
            </w:pPr>
          </w:p>
          <w:p w14:paraId="33BC315A"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55BE28A1"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Priedas Nr. 2. Patalpų planai (atskiras PDF failas).</w:t>
            </w:r>
          </w:p>
          <w:p w14:paraId="7B2987A5"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E52FF24" w14:textId="77777777" w:rsidR="00781A02" w:rsidRPr="00182432" w:rsidRDefault="00781A02" w:rsidP="002643CE">
            <w:pPr>
              <w:rPr>
                <w:rFonts w:ascii="Arial" w:hAnsi="Arial" w:cs="Arial"/>
                <w:color w:val="auto"/>
                <w:sz w:val="20"/>
                <w:szCs w:val="20"/>
                <w:lang w:val="lt-LT"/>
              </w:rPr>
            </w:pPr>
          </w:p>
          <w:p w14:paraId="3E015411" w14:textId="77777777" w:rsidR="00781A02" w:rsidRPr="00182432" w:rsidRDefault="00781A02" w:rsidP="002643CE">
            <w:pPr>
              <w:rPr>
                <w:rFonts w:ascii="Arial" w:hAnsi="Arial" w:cs="Arial"/>
                <w:color w:val="auto"/>
                <w:sz w:val="20"/>
                <w:szCs w:val="20"/>
                <w:lang w:val="lt-LT"/>
              </w:rPr>
            </w:pPr>
          </w:p>
          <w:p w14:paraId="0F2BC961" w14:textId="77777777" w:rsidR="00781A02" w:rsidRPr="00182432" w:rsidRDefault="00781A02" w:rsidP="002643CE">
            <w:pPr>
              <w:rPr>
                <w:rFonts w:ascii="Arial" w:hAnsi="Arial" w:cs="Arial"/>
                <w:color w:val="auto"/>
                <w:sz w:val="20"/>
                <w:szCs w:val="20"/>
                <w:lang w:val="lt-LT"/>
              </w:rPr>
            </w:pPr>
          </w:p>
          <w:p w14:paraId="3200038F" w14:textId="77777777" w:rsidR="00781A02" w:rsidRPr="00182432" w:rsidRDefault="00781A02" w:rsidP="002643CE">
            <w:pPr>
              <w:rPr>
                <w:rFonts w:ascii="Arial" w:hAnsi="Arial" w:cs="Arial"/>
                <w:color w:val="auto"/>
                <w:sz w:val="20"/>
                <w:szCs w:val="20"/>
                <w:lang w:val="lt-LT"/>
              </w:rPr>
            </w:pPr>
          </w:p>
          <w:p w14:paraId="7CB50F92" w14:textId="77777777" w:rsidR="00781A02" w:rsidRPr="00182432" w:rsidRDefault="00781A02" w:rsidP="002643CE">
            <w:pPr>
              <w:rPr>
                <w:rFonts w:ascii="Arial" w:hAnsi="Arial" w:cs="Arial"/>
                <w:color w:val="auto"/>
                <w:sz w:val="20"/>
                <w:szCs w:val="20"/>
                <w:lang w:val="lt-LT"/>
              </w:rPr>
            </w:pPr>
          </w:p>
          <w:p w14:paraId="2913A070" w14:textId="079F1353" w:rsidR="00781A02" w:rsidRPr="00182432" w:rsidRDefault="00781A02" w:rsidP="002643CE">
            <w:pPr>
              <w:rPr>
                <w:rFonts w:ascii="Arial" w:hAnsi="Arial" w:cs="Arial"/>
                <w:color w:val="auto"/>
                <w:sz w:val="20"/>
                <w:szCs w:val="20"/>
                <w:lang w:val="lt-LT"/>
              </w:rPr>
            </w:pPr>
          </w:p>
        </w:tc>
      </w:tr>
      <w:tr w:rsidR="00182432" w:rsidRPr="006A5D93" w14:paraId="355EC901" w14:textId="77777777" w:rsidTr="43DE9F2C">
        <w:tc>
          <w:tcPr>
            <w:tcW w:w="567" w:type="dxa"/>
          </w:tcPr>
          <w:p w14:paraId="772C15B7" w14:textId="7B940E6F" w:rsidR="0049183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36</w:t>
            </w:r>
            <w:r w:rsidR="007D5487" w:rsidRPr="00182432">
              <w:rPr>
                <w:rFonts w:ascii="Arial" w:hAnsi="Arial" w:cs="Arial"/>
                <w:b/>
                <w:bCs/>
                <w:color w:val="auto"/>
                <w:sz w:val="21"/>
                <w:szCs w:val="21"/>
                <w:lang w:val="lt-LT"/>
              </w:rPr>
              <w:t>.</w:t>
            </w:r>
          </w:p>
        </w:tc>
        <w:tc>
          <w:tcPr>
            <w:tcW w:w="1843" w:type="dxa"/>
          </w:tcPr>
          <w:p w14:paraId="5035C73E" w14:textId="77777777" w:rsidR="0049183E" w:rsidRPr="00182432" w:rsidRDefault="0049183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Virtuvės salos baldas su įmontuota buitine technika</w:t>
            </w:r>
          </w:p>
          <w:p w14:paraId="3A29652C" w14:textId="77777777" w:rsidR="0049183E" w:rsidRPr="00182432" w:rsidRDefault="0049183E" w:rsidP="002643CE">
            <w:pPr>
              <w:jc w:val="both"/>
              <w:rPr>
                <w:rFonts w:ascii="Arial" w:hAnsi="Arial" w:cs="Arial"/>
                <w:b/>
                <w:bCs/>
                <w:color w:val="auto"/>
                <w:sz w:val="21"/>
                <w:szCs w:val="21"/>
                <w:lang w:val="lt-LT"/>
              </w:rPr>
            </w:pPr>
          </w:p>
          <w:p w14:paraId="68B8F252" w14:textId="2ACEEA78" w:rsidR="0049183E" w:rsidRPr="00182432" w:rsidRDefault="0049183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V</w:t>
            </w:r>
            <w:r w:rsidR="00AF124A" w:rsidRPr="00182432">
              <w:rPr>
                <w:rFonts w:ascii="Arial" w:hAnsi="Arial" w:cs="Arial"/>
                <w:b/>
                <w:bCs/>
                <w:color w:val="auto"/>
                <w:sz w:val="21"/>
                <w:szCs w:val="21"/>
                <w:lang w:val="lt-LT"/>
              </w:rPr>
              <w:t>0</w:t>
            </w:r>
            <w:r w:rsidRPr="00182432">
              <w:rPr>
                <w:rFonts w:ascii="Arial" w:hAnsi="Arial" w:cs="Arial"/>
                <w:b/>
                <w:bCs/>
                <w:color w:val="auto"/>
                <w:sz w:val="21"/>
                <w:szCs w:val="21"/>
                <w:lang w:val="lt-LT"/>
              </w:rPr>
              <w:t>9.1</w:t>
            </w:r>
          </w:p>
          <w:p w14:paraId="75150559" w14:textId="77777777" w:rsidR="000606E2" w:rsidRPr="00182432" w:rsidRDefault="000606E2" w:rsidP="002643CE">
            <w:pPr>
              <w:jc w:val="both"/>
              <w:rPr>
                <w:rFonts w:ascii="Arial" w:hAnsi="Arial" w:cs="Arial"/>
                <w:b/>
                <w:bCs/>
                <w:color w:val="auto"/>
                <w:sz w:val="21"/>
                <w:szCs w:val="21"/>
                <w:lang w:val="lt-LT"/>
              </w:rPr>
            </w:pPr>
          </w:p>
          <w:p w14:paraId="7149F8B3" w14:textId="3AE36D24" w:rsidR="000606E2" w:rsidRPr="00182432" w:rsidRDefault="000606E2" w:rsidP="002643CE">
            <w:pPr>
              <w:jc w:val="both"/>
              <w:rPr>
                <w:rFonts w:ascii="Arial" w:hAnsi="Arial" w:cs="Arial"/>
                <w:b/>
                <w:bCs/>
                <w:color w:val="auto"/>
                <w:sz w:val="21"/>
                <w:szCs w:val="21"/>
                <w:lang w:val="lt-LT"/>
              </w:rPr>
            </w:pPr>
          </w:p>
        </w:tc>
        <w:tc>
          <w:tcPr>
            <w:tcW w:w="8221" w:type="dxa"/>
          </w:tcPr>
          <w:p w14:paraId="0B902D21" w14:textId="34A3B9B2" w:rsidR="0049183E" w:rsidRPr="00182432" w:rsidRDefault="0049183E"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744C91" w:rsidRPr="00182432">
              <w:rPr>
                <w:rFonts w:ascii="Arial" w:hAnsi="Arial" w:cs="Arial"/>
                <w:color w:val="auto"/>
                <w:sz w:val="21"/>
                <w:szCs w:val="21"/>
                <w:lang w:val="lt-LT"/>
              </w:rPr>
              <w:t>Matmenų galima paklaida po pastato rangos darbų +-150mm</w:t>
            </w:r>
            <w:r w:rsidRPr="00182432">
              <w:rPr>
                <w:rFonts w:ascii="Arial" w:hAnsi="Arial" w:cs="Arial"/>
                <w:color w:val="auto"/>
                <w:sz w:val="21"/>
                <w:szCs w:val="21"/>
                <w:lang w:val="lt-LT"/>
              </w:rPr>
              <w:t>.</w:t>
            </w:r>
          </w:p>
          <w:p w14:paraId="35200608" w14:textId="77777777" w:rsidR="0049183E" w:rsidRPr="00182432" w:rsidRDefault="0049183E"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28943FD8" w14:textId="77777777" w:rsidR="0049183E" w:rsidRPr="00182432" w:rsidRDefault="0049183E"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561C3043" w14:textId="3CA47B75" w:rsidR="000B0635" w:rsidRPr="00182432" w:rsidRDefault="00181E01" w:rsidP="002643CE">
            <w:pPr>
              <w:pStyle w:val="ListParagraph"/>
              <w:numPr>
                <w:ilvl w:val="0"/>
                <w:numId w:val="6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0B0635"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2A15F2B1" w14:textId="77777777" w:rsidR="00A165D1" w:rsidRPr="00182432" w:rsidRDefault="00A165D1" w:rsidP="002643CE">
            <w:pPr>
              <w:pStyle w:val="ListParagraph"/>
              <w:numPr>
                <w:ilvl w:val="0"/>
                <w:numId w:val="65"/>
              </w:numPr>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atsparus pirštų antspaudams.</w:t>
            </w:r>
          </w:p>
          <w:p w14:paraId="2EA9E71F" w14:textId="77777777" w:rsidR="0049183E" w:rsidRPr="00182432" w:rsidRDefault="0049183E"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58F5631F" w14:textId="63E2A496" w:rsidR="000B0635" w:rsidRPr="00182432" w:rsidRDefault="00214D4D" w:rsidP="002643CE">
            <w:pPr>
              <w:pStyle w:val="ListParagraph"/>
              <w:numPr>
                <w:ilvl w:val="0"/>
                <w:numId w:val="6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 turi būti galimybė pasirinkti iš ne mažiau nei 7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stalviršio pavyzdžių, įskaitant tamsiai pilką, antracito spalvas</w:t>
            </w:r>
            <w:r w:rsidRPr="00182432">
              <w:rPr>
                <w:rFonts w:ascii="Arial" w:hAnsi="Arial" w:cs="Arial"/>
                <w:i/>
                <w:iCs/>
                <w:color w:val="auto"/>
                <w:sz w:val="21"/>
                <w:szCs w:val="21"/>
                <w:lang w:val="lt-LT"/>
              </w:rPr>
              <w:t xml:space="preserve"> </w:t>
            </w:r>
            <w:r w:rsidR="000B0635"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3E29DAB8" w14:textId="77777777" w:rsidR="00C0341F" w:rsidRPr="00182432" w:rsidRDefault="0049183E"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 uždarymo lankstais.</w:t>
            </w:r>
          </w:p>
          <w:p w14:paraId="5D7C8E1F" w14:textId="0A1AB8A2" w:rsidR="00C0341F" w:rsidRPr="00182432" w:rsidRDefault="00C0341F"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00CB103B" w14:textId="152AC0F1" w:rsidR="000606E2" w:rsidRPr="00182432" w:rsidRDefault="000606E2"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Keturios trijų stalčių spintelės su įrankių dėklu viršutiniame stalčiuje. Įrankių dėklas pilkos spalvos.</w:t>
            </w:r>
          </w:p>
          <w:p w14:paraId="2396ABE3" w14:textId="77777777" w:rsidR="00CD3658" w:rsidRPr="00182432" w:rsidRDefault="00CD3658"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Virtuvės projekte numatomas integruojamas šaldytuvas.</w:t>
            </w:r>
          </w:p>
          <w:p w14:paraId="52E3DEEB" w14:textId="3D663B6E" w:rsidR="0049183E" w:rsidRPr="00182432" w:rsidRDefault="0049183E" w:rsidP="002643CE">
            <w:pPr>
              <w:pStyle w:val="ListParagraph"/>
              <w:numPr>
                <w:ilvl w:val="0"/>
                <w:numId w:val="65"/>
              </w:numPr>
              <w:jc w:val="both"/>
              <w:rPr>
                <w:rFonts w:ascii="Arial" w:hAnsi="Arial" w:cs="Arial"/>
                <w:color w:val="auto"/>
                <w:sz w:val="21"/>
                <w:szCs w:val="21"/>
                <w:u w:val="single"/>
                <w:lang w:val="lt-LT"/>
              </w:rPr>
            </w:pPr>
            <w:r w:rsidRPr="00182432">
              <w:rPr>
                <w:rFonts w:ascii="Arial" w:hAnsi="Arial" w:cs="Arial"/>
                <w:color w:val="auto"/>
                <w:sz w:val="21"/>
                <w:szCs w:val="21"/>
                <w:u w:val="single"/>
                <w:lang w:val="lt-LT"/>
              </w:rPr>
              <w:t>Buitinė technika komplektuojama kartu su baldais ir įsiskaičiuoja į baldų kainą.</w:t>
            </w:r>
          </w:p>
          <w:p w14:paraId="1C8285AF" w14:textId="04E7D640" w:rsidR="00D33E4A" w:rsidRPr="00182432" w:rsidRDefault="00D33E4A" w:rsidP="002643CE">
            <w:pPr>
              <w:pStyle w:val="ListParagraph"/>
              <w:numPr>
                <w:ilvl w:val="0"/>
                <w:numId w:val="65"/>
              </w:numPr>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0AEBC8BF" w14:textId="77777777" w:rsidR="0049183E" w:rsidRPr="00182432" w:rsidRDefault="0049183E"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Visose virtuvės spintelėse yra numatomos reguliuojamos lentynos. </w:t>
            </w:r>
          </w:p>
          <w:p w14:paraId="12810608" w14:textId="77777777" w:rsidR="0049183E" w:rsidRPr="00182432" w:rsidRDefault="0049183E"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Balde numatytas stalviršio išsikišimas, prie kurio galima prisėsti. </w:t>
            </w:r>
          </w:p>
          <w:p w14:paraId="30496809" w14:textId="6A2ACB1D" w:rsidR="00D8273F" w:rsidRPr="00182432" w:rsidRDefault="0049183E" w:rsidP="002643CE">
            <w:pPr>
              <w:pStyle w:val="ListParagraph"/>
              <w:numPr>
                <w:ilvl w:val="0"/>
                <w:numId w:val="6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spintelėms –prisukamos,  dviejų taškų, juodos spalvos </w:t>
            </w:r>
            <w:r w:rsidR="00F13C6A" w:rsidRPr="00182432">
              <w:rPr>
                <w:rFonts w:ascii="Arial" w:hAnsi="Arial" w:cs="Arial"/>
                <w:i/>
                <w:iCs/>
                <w:color w:val="auto"/>
                <w:sz w:val="21"/>
                <w:szCs w:val="21"/>
                <w:lang w:val="lt-LT"/>
              </w:rPr>
              <w:t>Galimybė pasirinkti iš ne mažiau nei 5</w:t>
            </w:r>
            <w:r w:rsidR="00214D4D" w:rsidRPr="00182432">
              <w:rPr>
                <w:rFonts w:ascii="Arial" w:hAnsi="Arial" w:cs="Arial"/>
                <w:i/>
                <w:iCs/>
                <w:color w:val="auto"/>
                <w:sz w:val="21"/>
                <w:szCs w:val="21"/>
                <w:lang w:val="lt-LT"/>
              </w:rPr>
              <w:t xml:space="preserve"> juodos spalvos</w:t>
            </w:r>
            <w:r w:rsidR="00F13C6A" w:rsidRPr="00182432">
              <w:rPr>
                <w:rFonts w:ascii="Arial" w:hAnsi="Arial" w:cs="Arial"/>
                <w:i/>
                <w:iCs/>
                <w:color w:val="auto"/>
                <w:sz w:val="21"/>
                <w:szCs w:val="21"/>
                <w:lang w:val="lt-LT"/>
              </w:rPr>
              <w:t xml:space="preserve"> rankenėlių modelių (sutarties vykdymo metu  tiekėjas turės pateikti siūlomų </w:t>
            </w:r>
            <w:r w:rsidR="00D8273F"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3DD6E888" w14:textId="48A05CC8" w:rsidR="0049183E" w:rsidRPr="00182432" w:rsidRDefault="0049183E" w:rsidP="002643CE">
            <w:pPr>
              <w:pStyle w:val="ListParagraph"/>
              <w:numPr>
                <w:ilvl w:val="0"/>
                <w:numId w:val="65"/>
              </w:numPr>
              <w:jc w:val="both"/>
              <w:rPr>
                <w:rFonts w:ascii="Arial" w:hAnsi="Arial" w:cs="Arial"/>
                <w:color w:val="auto"/>
                <w:sz w:val="21"/>
                <w:szCs w:val="21"/>
                <w:lang w:val="lt-LT"/>
              </w:rPr>
            </w:pPr>
            <w:r w:rsidRPr="00182432">
              <w:rPr>
                <w:rFonts w:ascii="Arial" w:hAnsi="Arial" w:cs="Arial"/>
                <w:color w:val="auto"/>
                <w:sz w:val="21"/>
                <w:szCs w:val="21"/>
                <w:lang w:val="lt-LT"/>
              </w:rPr>
              <w:t>Turi turėti reguliuojamas kojeles grindų nelygumams išlyginti, kurios bus dengiamos ištisa juosta (cokoliu), pagamintu iš 18mm LMDP. Cokolio spalva turi sutapti su korpuso spalva.</w:t>
            </w:r>
          </w:p>
        </w:tc>
        <w:tc>
          <w:tcPr>
            <w:tcW w:w="3402" w:type="dxa"/>
          </w:tcPr>
          <w:p w14:paraId="2DC8BF7E" w14:textId="18024D71" w:rsidR="00D91B69" w:rsidRPr="00182432" w:rsidRDefault="00D91B69"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3BAE2622" wp14:editId="0E6E0D4C">
                  <wp:extent cx="2445044" cy="1066800"/>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453415" cy="1070452"/>
                          </a:xfrm>
                          <a:prstGeom prst="rect">
                            <a:avLst/>
                          </a:prstGeom>
                        </pic:spPr>
                      </pic:pic>
                    </a:graphicData>
                  </a:graphic>
                </wp:inline>
              </w:drawing>
            </w:r>
          </w:p>
          <w:p w14:paraId="2C0D7D6C" w14:textId="77777777" w:rsidR="00D91B69" w:rsidRPr="00182432" w:rsidRDefault="00D91B69" w:rsidP="002643CE">
            <w:pPr>
              <w:rPr>
                <w:rFonts w:ascii="Arial" w:hAnsi="Arial" w:cs="Arial"/>
                <w:color w:val="auto"/>
                <w:sz w:val="20"/>
                <w:szCs w:val="20"/>
                <w:lang w:val="lt-LT"/>
              </w:rPr>
            </w:pPr>
          </w:p>
          <w:p w14:paraId="0B545BA3" w14:textId="650FA918" w:rsidR="0049183E" w:rsidRPr="00182432" w:rsidRDefault="00D35557" w:rsidP="002643CE">
            <w:pPr>
              <w:rPr>
                <w:rFonts w:ascii="Arial" w:hAnsi="Arial" w:cs="Arial"/>
                <w:color w:val="auto"/>
                <w:sz w:val="20"/>
                <w:szCs w:val="20"/>
                <w:lang w:val="lt-LT"/>
              </w:rPr>
            </w:pPr>
            <w:r w:rsidRPr="00182432">
              <w:rPr>
                <w:noProof/>
                <w:color w:val="auto"/>
                <w:sz w:val="20"/>
                <w:szCs w:val="20"/>
              </w:rPr>
              <w:lastRenderedPageBreak/>
              <w:drawing>
                <wp:inline distT="0" distB="0" distL="0" distR="0" wp14:anchorId="24D6E1D3" wp14:editId="62A228E7">
                  <wp:extent cx="2026285" cy="186817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026285" cy="1868170"/>
                          </a:xfrm>
                          <a:prstGeom prst="rect">
                            <a:avLst/>
                          </a:prstGeom>
                        </pic:spPr>
                      </pic:pic>
                    </a:graphicData>
                  </a:graphic>
                </wp:inline>
              </w:drawing>
            </w:r>
          </w:p>
          <w:p w14:paraId="0E7A8C32" w14:textId="77777777" w:rsidR="0049183E" w:rsidRPr="00182432" w:rsidRDefault="0049183E" w:rsidP="002643CE">
            <w:pPr>
              <w:rPr>
                <w:rFonts w:ascii="Arial" w:hAnsi="Arial" w:cs="Arial"/>
                <w:color w:val="auto"/>
                <w:sz w:val="20"/>
                <w:szCs w:val="20"/>
                <w:lang w:val="lt-LT"/>
              </w:rPr>
            </w:pPr>
          </w:p>
          <w:p w14:paraId="3EC20251" w14:textId="77777777" w:rsidR="0049183E" w:rsidRPr="00182432" w:rsidRDefault="0049183E" w:rsidP="002643CE">
            <w:pPr>
              <w:rPr>
                <w:rFonts w:ascii="Arial" w:hAnsi="Arial" w:cs="Arial"/>
                <w:color w:val="auto"/>
                <w:sz w:val="20"/>
                <w:szCs w:val="20"/>
                <w:lang w:val="lt-LT"/>
              </w:rPr>
            </w:pPr>
          </w:p>
          <w:p w14:paraId="7A41E108"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C62E4A5"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8EA67C9"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274A4B9A" w14:textId="77777777" w:rsidR="0049183E" w:rsidRPr="00182432" w:rsidRDefault="0049183E" w:rsidP="002643CE">
            <w:pPr>
              <w:rPr>
                <w:rFonts w:ascii="Arial" w:hAnsi="Arial" w:cs="Arial"/>
                <w:color w:val="auto"/>
                <w:sz w:val="20"/>
                <w:szCs w:val="20"/>
                <w:lang w:val="lt-LT"/>
              </w:rPr>
            </w:pPr>
          </w:p>
          <w:p w14:paraId="78A38CD5" w14:textId="3E3A97FF" w:rsidR="0049183E" w:rsidRPr="00182432" w:rsidRDefault="0049183E" w:rsidP="002643CE">
            <w:pPr>
              <w:rPr>
                <w:rFonts w:ascii="Arial" w:hAnsi="Arial" w:cs="Arial"/>
                <w:color w:val="auto"/>
                <w:sz w:val="20"/>
                <w:szCs w:val="20"/>
                <w:lang w:val="lt-LT"/>
              </w:rPr>
            </w:pPr>
          </w:p>
        </w:tc>
      </w:tr>
      <w:tr w:rsidR="00182432" w:rsidRPr="006A5D93" w14:paraId="0B557AC6" w14:textId="77777777" w:rsidTr="43DE9F2C">
        <w:tc>
          <w:tcPr>
            <w:tcW w:w="567" w:type="dxa"/>
          </w:tcPr>
          <w:p w14:paraId="2DE7DAA1" w14:textId="4E27C865" w:rsidR="00A02FAA"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37</w:t>
            </w:r>
            <w:r w:rsidR="00A02FAA" w:rsidRPr="00182432">
              <w:rPr>
                <w:rFonts w:ascii="Arial" w:hAnsi="Arial" w:cs="Arial"/>
                <w:b/>
                <w:bCs/>
                <w:color w:val="auto"/>
                <w:sz w:val="21"/>
                <w:szCs w:val="21"/>
                <w:lang w:val="lt-LT"/>
              </w:rPr>
              <w:t>.</w:t>
            </w:r>
          </w:p>
        </w:tc>
        <w:tc>
          <w:tcPr>
            <w:tcW w:w="1843" w:type="dxa"/>
          </w:tcPr>
          <w:p w14:paraId="08E830F0" w14:textId="349E9E89" w:rsidR="00A02FAA" w:rsidRPr="00182432" w:rsidRDefault="009A0BA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Recepcijos baldas</w:t>
            </w:r>
            <w:r w:rsidR="00C8668E" w:rsidRPr="00182432">
              <w:rPr>
                <w:rFonts w:ascii="Arial" w:hAnsi="Arial" w:cs="Arial"/>
                <w:b/>
                <w:bCs/>
                <w:color w:val="auto"/>
                <w:sz w:val="21"/>
                <w:szCs w:val="21"/>
                <w:lang w:val="lt-LT"/>
              </w:rPr>
              <w:t xml:space="preserve"> (darbo stalai nevertinami)</w:t>
            </w:r>
          </w:p>
          <w:p w14:paraId="6DC54953" w14:textId="77777777" w:rsidR="009A0BA8" w:rsidRPr="00182432" w:rsidRDefault="009A0BA8" w:rsidP="002643CE">
            <w:pPr>
              <w:jc w:val="both"/>
              <w:rPr>
                <w:rFonts w:ascii="Arial" w:hAnsi="Arial" w:cs="Arial"/>
                <w:b/>
                <w:bCs/>
                <w:color w:val="auto"/>
                <w:sz w:val="21"/>
                <w:szCs w:val="21"/>
                <w:lang w:val="lt-LT"/>
              </w:rPr>
            </w:pPr>
          </w:p>
          <w:p w14:paraId="32BB0F55" w14:textId="0263F36A" w:rsidR="009A0BA8" w:rsidRPr="00182432" w:rsidRDefault="009A0BA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R01</w:t>
            </w:r>
          </w:p>
        </w:tc>
        <w:tc>
          <w:tcPr>
            <w:tcW w:w="8221" w:type="dxa"/>
          </w:tcPr>
          <w:p w14:paraId="319F5D9F" w14:textId="4C188B51" w:rsidR="00191349" w:rsidRPr="00182432" w:rsidRDefault="00191349" w:rsidP="002643CE">
            <w:pPr>
              <w:pStyle w:val="ListParagraph"/>
              <w:numPr>
                <w:ilvl w:val="0"/>
                <w:numId w:val="67"/>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744C91" w:rsidRPr="00182432">
              <w:rPr>
                <w:rFonts w:ascii="Arial" w:hAnsi="Arial" w:cs="Arial"/>
                <w:color w:val="auto"/>
                <w:sz w:val="21"/>
                <w:szCs w:val="21"/>
                <w:lang w:val="lt-LT"/>
              </w:rPr>
              <w:t>Matmenų galima paklaida po pastato rangos darbų +-150mm</w:t>
            </w:r>
            <w:r w:rsidRPr="00182432">
              <w:rPr>
                <w:rFonts w:ascii="Arial" w:hAnsi="Arial" w:cs="Arial"/>
                <w:color w:val="auto"/>
                <w:sz w:val="21"/>
                <w:szCs w:val="21"/>
                <w:lang w:val="lt-LT"/>
              </w:rPr>
              <w:t>.</w:t>
            </w:r>
          </w:p>
          <w:p w14:paraId="003EF715" w14:textId="77777777" w:rsidR="009F157E" w:rsidRPr="00182432" w:rsidRDefault="009F157E" w:rsidP="002643CE">
            <w:pPr>
              <w:pStyle w:val="ListParagraph"/>
              <w:numPr>
                <w:ilvl w:val="0"/>
                <w:numId w:val="67"/>
              </w:numPr>
              <w:jc w:val="both"/>
              <w:rPr>
                <w:rFonts w:ascii="Arial" w:hAnsi="Arial" w:cs="Arial"/>
                <w:color w:val="auto"/>
                <w:sz w:val="21"/>
                <w:szCs w:val="21"/>
                <w:lang w:val="lt-LT"/>
              </w:rPr>
            </w:pPr>
            <w:proofErr w:type="spellStart"/>
            <w:r w:rsidRPr="00182432">
              <w:rPr>
                <w:rFonts w:ascii="Arial" w:hAnsi="Arial" w:cs="Arial"/>
                <w:color w:val="auto"/>
                <w:sz w:val="21"/>
                <w:szCs w:val="21"/>
                <w:lang w:val="lt-LT"/>
              </w:rPr>
              <w:t>Kontuaro</w:t>
            </w:r>
            <w:proofErr w:type="spellEnd"/>
            <w:r w:rsidRPr="00182432">
              <w:rPr>
                <w:rFonts w:ascii="Arial" w:hAnsi="Arial" w:cs="Arial"/>
                <w:color w:val="auto"/>
                <w:sz w:val="21"/>
                <w:szCs w:val="21"/>
                <w:lang w:val="lt-LT"/>
              </w:rPr>
              <w:t xml:space="preserve"> stalviršis – ne mažau nei 10mm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w:t>
            </w:r>
          </w:p>
          <w:p w14:paraId="0A9995C2" w14:textId="3B90812C" w:rsidR="009F157E" w:rsidRPr="00182432" w:rsidRDefault="009F157E" w:rsidP="002643CE">
            <w:pPr>
              <w:pStyle w:val="ListParagraph"/>
              <w:numPr>
                <w:ilvl w:val="0"/>
                <w:numId w:val="6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w:t>
            </w:r>
            <w:r w:rsidR="0052592E" w:rsidRPr="00182432">
              <w:rPr>
                <w:rFonts w:ascii="Arial" w:hAnsi="Arial" w:cs="Arial"/>
                <w:color w:val="auto"/>
                <w:sz w:val="21"/>
                <w:szCs w:val="21"/>
                <w:lang w:val="lt-LT"/>
              </w:rPr>
              <w:t>galimybė rinktis iš ne mažiau nei 10 spalvų</w:t>
            </w:r>
            <w:r w:rsidR="00FA627C" w:rsidRPr="00182432">
              <w:rPr>
                <w:rFonts w:ascii="Arial" w:hAnsi="Arial" w:cs="Arial"/>
                <w:color w:val="auto"/>
                <w:sz w:val="21"/>
                <w:szCs w:val="21"/>
                <w:lang w:val="lt-LT"/>
              </w:rPr>
              <w:t>, įskaitant natūralaus ąžuolo atspalvį.</w:t>
            </w:r>
            <w:r w:rsidR="0052592E" w:rsidRPr="00182432">
              <w:rPr>
                <w:rFonts w:ascii="Arial" w:hAnsi="Arial" w:cs="Arial"/>
                <w:color w:val="auto"/>
                <w:sz w:val="21"/>
                <w:szCs w:val="21"/>
                <w:lang w:val="lt-LT"/>
              </w:rPr>
              <w:t xml:space="preserve"> </w:t>
            </w:r>
            <w:r w:rsidR="00245A03"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720B89AD" w14:textId="6E699AA0" w:rsidR="00F0234D" w:rsidRPr="00182432" w:rsidRDefault="009F157E" w:rsidP="002643CE">
            <w:pPr>
              <w:pStyle w:val="ListParagraph"/>
              <w:numPr>
                <w:ilvl w:val="0"/>
                <w:numId w:val="67"/>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Fasadinės </w:t>
            </w:r>
            <w:proofErr w:type="spellStart"/>
            <w:r w:rsidRPr="00182432">
              <w:rPr>
                <w:rFonts w:ascii="Arial" w:hAnsi="Arial" w:cs="Arial"/>
                <w:color w:val="auto"/>
                <w:sz w:val="21"/>
                <w:szCs w:val="21"/>
                <w:lang w:val="lt-LT"/>
              </w:rPr>
              <w:t>kontuaro</w:t>
            </w:r>
            <w:proofErr w:type="spellEnd"/>
            <w:r w:rsidRPr="00182432">
              <w:rPr>
                <w:rFonts w:ascii="Arial" w:hAnsi="Arial" w:cs="Arial"/>
                <w:color w:val="auto"/>
                <w:sz w:val="21"/>
                <w:szCs w:val="21"/>
                <w:lang w:val="lt-LT"/>
              </w:rPr>
              <w:t xml:space="preserve"> dalys  gaminamos iš dažyto milteliniu būdu </w:t>
            </w:r>
            <w:r w:rsidR="00BC69C7" w:rsidRPr="00182432">
              <w:rPr>
                <w:rFonts w:ascii="Arial" w:hAnsi="Arial" w:cs="Arial"/>
                <w:color w:val="auto"/>
                <w:sz w:val="21"/>
                <w:szCs w:val="21"/>
                <w:lang w:val="lt-LT"/>
              </w:rPr>
              <w:t>metalo</w:t>
            </w:r>
            <w:r w:rsidR="003D435F" w:rsidRPr="00182432">
              <w:rPr>
                <w:rFonts w:ascii="Arial" w:hAnsi="Arial" w:cs="Arial"/>
                <w:color w:val="auto"/>
                <w:sz w:val="21"/>
                <w:szCs w:val="21"/>
                <w:lang w:val="lt-LT"/>
              </w:rPr>
              <w:t xml:space="preserve">, </w:t>
            </w:r>
            <w:r w:rsidR="00F0234D" w:rsidRPr="00182432">
              <w:rPr>
                <w:rFonts w:ascii="Arial" w:hAnsi="Arial" w:cs="Arial"/>
                <w:color w:val="auto"/>
                <w:sz w:val="21"/>
                <w:szCs w:val="21"/>
                <w:lang w:val="lt-LT"/>
              </w:rPr>
              <w:t>kurio spalva</w:t>
            </w:r>
            <w:r w:rsidR="00191349" w:rsidRPr="00182432">
              <w:rPr>
                <w:rFonts w:ascii="Arial" w:hAnsi="Arial" w:cs="Arial"/>
                <w:color w:val="auto"/>
                <w:sz w:val="21"/>
                <w:szCs w:val="21"/>
                <w:lang w:val="lt-LT"/>
              </w:rPr>
              <w:t xml:space="preserve"> </w:t>
            </w:r>
            <w:r w:rsidR="00F0234D" w:rsidRPr="00182432">
              <w:rPr>
                <w:rFonts w:ascii="Arial" w:hAnsi="Arial" w:cs="Arial"/>
                <w:color w:val="auto"/>
                <w:sz w:val="21"/>
                <w:szCs w:val="21"/>
                <w:lang w:val="lt-LT"/>
              </w:rPr>
              <w:t>RAL</w:t>
            </w:r>
            <w:r w:rsidR="00191349" w:rsidRPr="00182432">
              <w:rPr>
                <w:rFonts w:ascii="Arial" w:hAnsi="Arial" w:cs="Arial"/>
                <w:color w:val="auto"/>
                <w:sz w:val="21"/>
                <w:szCs w:val="21"/>
                <w:lang w:val="lt-LT"/>
              </w:rPr>
              <w:t xml:space="preserve"> 3011 </w:t>
            </w:r>
            <w:proofErr w:type="spellStart"/>
            <w:r w:rsidR="00191349" w:rsidRPr="00182432">
              <w:rPr>
                <w:rFonts w:ascii="Arial" w:hAnsi="Arial" w:cs="Arial"/>
                <w:color w:val="auto"/>
                <w:sz w:val="21"/>
                <w:szCs w:val="21"/>
                <w:lang w:val="lt-LT"/>
              </w:rPr>
              <w:t>brown</w:t>
            </w:r>
            <w:proofErr w:type="spellEnd"/>
            <w:r w:rsidR="00191349" w:rsidRPr="00182432">
              <w:rPr>
                <w:rFonts w:ascii="Arial" w:hAnsi="Arial" w:cs="Arial"/>
                <w:color w:val="auto"/>
                <w:sz w:val="21"/>
                <w:szCs w:val="21"/>
                <w:lang w:val="lt-LT"/>
              </w:rPr>
              <w:t xml:space="preserve"> red</w:t>
            </w:r>
            <w:r w:rsidR="00F0234D" w:rsidRPr="00182432">
              <w:rPr>
                <w:rFonts w:ascii="Arial" w:hAnsi="Arial" w:cs="Arial"/>
                <w:color w:val="auto"/>
                <w:sz w:val="21"/>
                <w:szCs w:val="21"/>
                <w:lang w:val="lt-LT"/>
              </w:rPr>
              <w:t>.</w:t>
            </w:r>
          </w:p>
          <w:p w14:paraId="316B1B5E" w14:textId="5B08264B" w:rsidR="006474C2" w:rsidRPr="00182432" w:rsidRDefault="00191349" w:rsidP="002643CE">
            <w:pPr>
              <w:pStyle w:val="ListParagraph"/>
              <w:numPr>
                <w:ilvl w:val="0"/>
                <w:numId w:val="67"/>
              </w:numPr>
              <w:jc w:val="both"/>
              <w:rPr>
                <w:rFonts w:ascii="Arial" w:hAnsi="Arial" w:cs="Arial"/>
                <w:color w:val="auto"/>
                <w:sz w:val="21"/>
                <w:szCs w:val="21"/>
                <w:lang w:val="lt-LT"/>
              </w:rPr>
            </w:pPr>
            <w:r w:rsidRPr="00182432">
              <w:rPr>
                <w:rFonts w:ascii="Arial" w:hAnsi="Arial" w:cs="Arial"/>
                <w:color w:val="auto"/>
                <w:sz w:val="21"/>
                <w:szCs w:val="21"/>
                <w:lang w:val="lt-LT"/>
              </w:rPr>
              <w:t xml:space="preserve">LMDP </w:t>
            </w:r>
            <w:proofErr w:type="spellStart"/>
            <w:r w:rsidRPr="00182432">
              <w:rPr>
                <w:rFonts w:ascii="Arial" w:hAnsi="Arial" w:cs="Arial"/>
                <w:color w:val="auto"/>
                <w:sz w:val="21"/>
                <w:szCs w:val="21"/>
                <w:lang w:val="lt-LT"/>
              </w:rPr>
              <w:t>ploštės</w:t>
            </w:r>
            <w:proofErr w:type="spellEnd"/>
            <w:r w:rsidRPr="00182432">
              <w:rPr>
                <w:rFonts w:ascii="Arial" w:hAnsi="Arial" w:cs="Arial"/>
                <w:color w:val="auto"/>
                <w:sz w:val="21"/>
                <w:szCs w:val="21"/>
                <w:lang w:val="lt-LT"/>
              </w:rPr>
              <w:t xml:space="preserve"> konstrukcinės dalys</w:t>
            </w:r>
            <w:r w:rsidR="001474AC" w:rsidRPr="00182432">
              <w:rPr>
                <w:rFonts w:ascii="Arial" w:hAnsi="Arial" w:cs="Arial"/>
                <w:color w:val="auto"/>
                <w:sz w:val="21"/>
                <w:szCs w:val="21"/>
                <w:lang w:val="lt-LT"/>
              </w:rPr>
              <w:t xml:space="preserve"> gaminami iš ne mažesnio nei 18 mm LMDP</w:t>
            </w:r>
            <w:r w:rsidR="006474C2" w:rsidRPr="00182432">
              <w:rPr>
                <w:rFonts w:ascii="Arial" w:hAnsi="Arial" w:cs="Arial"/>
                <w:color w:val="auto"/>
                <w:sz w:val="21"/>
                <w:szCs w:val="21"/>
                <w:lang w:val="lt-LT"/>
              </w:rPr>
              <w:t xml:space="preserve">. </w:t>
            </w:r>
          </w:p>
          <w:p w14:paraId="30741F46" w14:textId="38D46681" w:rsidR="00245A03" w:rsidRPr="00182432" w:rsidRDefault="00E07105" w:rsidP="002643CE">
            <w:pPr>
              <w:pStyle w:val="ListParagraph"/>
              <w:numPr>
                <w:ilvl w:val="0"/>
                <w:numId w:val="6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245A03"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7521483F" w14:textId="0EB14F83" w:rsidR="006474C2" w:rsidRPr="00182432" w:rsidRDefault="006474C2" w:rsidP="002643CE">
            <w:pPr>
              <w:pStyle w:val="ListParagraph"/>
              <w:numPr>
                <w:ilvl w:val="0"/>
                <w:numId w:val="67"/>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netolygi, su įvairaus gylio poromis, suteikiančio paviršiui natūralaus medžio įspūdį</w:t>
            </w:r>
            <w:r w:rsidR="003B0828" w:rsidRPr="00182432">
              <w:rPr>
                <w:rFonts w:ascii="Arial" w:hAnsi="Arial" w:cs="Arial"/>
                <w:color w:val="auto"/>
                <w:sz w:val="21"/>
                <w:szCs w:val="21"/>
                <w:lang w:val="lt-LT"/>
              </w:rPr>
              <w:t>.</w:t>
            </w:r>
          </w:p>
          <w:p w14:paraId="31D04760" w14:textId="77777777" w:rsidR="00997544" w:rsidRPr="00182432" w:rsidRDefault="006A7649" w:rsidP="002643CE">
            <w:pPr>
              <w:pStyle w:val="ListParagraph"/>
              <w:numPr>
                <w:ilvl w:val="0"/>
                <w:numId w:val="67"/>
              </w:numPr>
              <w:jc w:val="both"/>
              <w:rPr>
                <w:rFonts w:ascii="Arial" w:hAnsi="Arial" w:cs="Arial"/>
                <w:color w:val="auto"/>
                <w:sz w:val="21"/>
                <w:szCs w:val="21"/>
                <w:u w:val="single"/>
                <w:lang w:val="lt-LT"/>
              </w:rPr>
            </w:pPr>
            <w:r w:rsidRPr="00182432">
              <w:rPr>
                <w:rFonts w:ascii="Arial" w:hAnsi="Arial" w:cs="Arial"/>
                <w:color w:val="auto"/>
                <w:sz w:val="21"/>
                <w:szCs w:val="21"/>
                <w:u w:val="single"/>
                <w:lang w:val="lt-LT"/>
              </w:rPr>
              <w:t xml:space="preserve">Logotipo maketavimas bei klijavimas ant baldo </w:t>
            </w:r>
            <w:r w:rsidR="00997544" w:rsidRPr="00182432">
              <w:rPr>
                <w:rFonts w:ascii="Arial" w:hAnsi="Arial" w:cs="Arial"/>
                <w:color w:val="auto"/>
                <w:sz w:val="21"/>
                <w:szCs w:val="21"/>
                <w:u w:val="single"/>
                <w:lang w:val="lt-LT"/>
              </w:rPr>
              <w:t>nevertinamas.</w:t>
            </w:r>
          </w:p>
          <w:p w14:paraId="459EC230" w14:textId="5BC58957" w:rsidR="00997544" w:rsidRPr="00182432" w:rsidRDefault="00191349" w:rsidP="002643CE">
            <w:pPr>
              <w:pStyle w:val="ListParagraph"/>
              <w:numPr>
                <w:ilvl w:val="0"/>
                <w:numId w:val="67"/>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 xml:space="preserve">Už </w:t>
            </w:r>
            <w:proofErr w:type="spellStart"/>
            <w:r w:rsidRPr="00182432">
              <w:rPr>
                <w:rFonts w:ascii="Arial" w:hAnsi="Arial" w:cs="Arial"/>
                <w:color w:val="auto"/>
                <w:sz w:val="21"/>
                <w:szCs w:val="21"/>
                <w:lang w:val="lt-LT"/>
              </w:rPr>
              <w:t>kontuaro</w:t>
            </w:r>
            <w:proofErr w:type="spellEnd"/>
            <w:r w:rsidRPr="00182432">
              <w:rPr>
                <w:rFonts w:ascii="Arial" w:hAnsi="Arial" w:cs="Arial"/>
                <w:color w:val="auto"/>
                <w:sz w:val="21"/>
                <w:szCs w:val="21"/>
                <w:lang w:val="lt-LT"/>
              </w:rPr>
              <w:t xml:space="preserve"> statomi 2 vnt. reguliuojamo aukščio stalų</w:t>
            </w:r>
            <w:r w:rsidR="00997544" w:rsidRPr="00182432">
              <w:rPr>
                <w:rFonts w:ascii="Arial" w:hAnsi="Arial" w:cs="Arial"/>
                <w:color w:val="auto"/>
                <w:sz w:val="21"/>
                <w:szCs w:val="21"/>
                <w:lang w:val="lt-LT"/>
              </w:rPr>
              <w:t>, kurių d</w:t>
            </w:r>
            <w:r w:rsidRPr="00182432">
              <w:rPr>
                <w:rFonts w:ascii="Arial" w:hAnsi="Arial" w:cs="Arial"/>
                <w:color w:val="auto"/>
                <w:sz w:val="21"/>
                <w:szCs w:val="21"/>
                <w:lang w:val="lt-LT"/>
              </w:rPr>
              <w:t xml:space="preserve">arbo vietos stalviršis </w:t>
            </w:r>
            <w:r w:rsidR="00997544" w:rsidRPr="00182432">
              <w:rPr>
                <w:rFonts w:ascii="Arial" w:hAnsi="Arial" w:cs="Arial"/>
                <w:color w:val="auto"/>
                <w:sz w:val="21"/>
                <w:szCs w:val="21"/>
                <w:lang w:val="lt-LT"/>
              </w:rPr>
              <w:t xml:space="preserve">yra </w:t>
            </w:r>
            <w:r w:rsidRPr="00182432">
              <w:rPr>
                <w:rFonts w:ascii="Arial" w:hAnsi="Arial" w:cs="Arial"/>
                <w:color w:val="auto"/>
                <w:sz w:val="21"/>
                <w:szCs w:val="21"/>
                <w:lang w:val="lt-LT"/>
              </w:rPr>
              <w:t>1400</w:t>
            </w:r>
            <w:r w:rsidR="00997544" w:rsidRPr="00182432">
              <w:rPr>
                <w:rFonts w:ascii="Arial" w:hAnsi="Arial" w:cs="Arial"/>
                <w:color w:val="auto"/>
                <w:sz w:val="21"/>
                <w:szCs w:val="21"/>
                <w:lang w:val="lt-LT"/>
              </w:rPr>
              <w:t xml:space="preserve"> mm ilgio, </w:t>
            </w:r>
            <w:r w:rsidRPr="00182432">
              <w:rPr>
                <w:rFonts w:ascii="Arial" w:hAnsi="Arial" w:cs="Arial"/>
                <w:color w:val="auto"/>
                <w:sz w:val="21"/>
                <w:szCs w:val="21"/>
                <w:lang w:val="lt-LT"/>
              </w:rPr>
              <w:t>800</w:t>
            </w:r>
            <w:r w:rsidR="00997544" w:rsidRPr="00182432">
              <w:rPr>
                <w:rFonts w:ascii="Arial" w:hAnsi="Arial" w:cs="Arial"/>
                <w:color w:val="auto"/>
                <w:sz w:val="21"/>
                <w:szCs w:val="21"/>
                <w:lang w:val="lt-LT"/>
              </w:rPr>
              <w:t xml:space="preserve"> mm pločio ir ne mažesnio nei </w:t>
            </w:r>
            <w:r w:rsidRPr="00182432">
              <w:rPr>
                <w:rFonts w:ascii="Arial" w:hAnsi="Arial" w:cs="Arial"/>
                <w:color w:val="auto"/>
                <w:sz w:val="21"/>
                <w:szCs w:val="21"/>
                <w:lang w:val="lt-LT"/>
              </w:rPr>
              <w:t>22 mm storio</w:t>
            </w:r>
            <w:r w:rsidR="00997544" w:rsidRPr="00182432">
              <w:rPr>
                <w:rFonts w:ascii="Arial" w:hAnsi="Arial" w:cs="Arial"/>
                <w:color w:val="auto"/>
                <w:sz w:val="21"/>
                <w:szCs w:val="21"/>
                <w:lang w:val="lt-LT"/>
              </w:rPr>
              <w:t xml:space="preserve">. </w:t>
            </w:r>
            <w:r w:rsidR="00997544" w:rsidRPr="00182432">
              <w:rPr>
                <w:rFonts w:ascii="Arial" w:hAnsi="Arial" w:cs="Arial"/>
                <w:color w:val="auto"/>
                <w:sz w:val="21"/>
                <w:szCs w:val="21"/>
                <w:u w:val="single"/>
                <w:lang w:val="lt-LT"/>
              </w:rPr>
              <w:t>Stalai į recepcijos baldo kainą nėra įskaičiuojami ir vertinami.</w:t>
            </w:r>
          </w:p>
          <w:p w14:paraId="4D47F63C" w14:textId="5E9B642E" w:rsidR="00E010CC" w:rsidRPr="00182432" w:rsidRDefault="00AD1D7C" w:rsidP="002643CE">
            <w:pPr>
              <w:pStyle w:val="ListParagraph"/>
              <w:numPr>
                <w:ilvl w:val="0"/>
                <w:numId w:val="67"/>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Baldas turi būti pagamintas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stabilus ir saugus naudoti. Baldų tiekėjas baldų projektavimo metu turi parinkti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saugiausią ir stabiliausią variantą, kaip sutvirtinamas baldas.</w:t>
            </w:r>
          </w:p>
        </w:tc>
        <w:tc>
          <w:tcPr>
            <w:tcW w:w="3402" w:type="dxa"/>
          </w:tcPr>
          <w:p w14:paraId="010C08D7" w14:textId="77777777" w:rsidR="00A02FAA" w:rsidRPr="00182432" w:rsidRDefault="0097171D"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29F6ACA0" wp14:editId="6FC10ABB">
                  <wp:extent cx="1746250" cy="1377877"/>
                  <wp:effectExtent l="0" t="0" r="635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749590" cy="1380512"/>
                          </a:xfrm>
                          <a:prstGeom prst="rect">
                            <a:avLst/>
                          </a:prstGeom>
                        </pic:spPr>
                      </pic:pic>
                    </a:graphicData>
                  </a:graphic>
                </wp:inline>
              </w:drawing>
            </w:r>
          </w:p>
          <w:p w14:paraId="525D450B" w14:textId="77777777" w:rsidR="00E010CC" w:rsidRPr="00182432" w:rsidRDefault="00E010CC" w:rsidP="002643CE">
            <w:pPr>
              <w:rPr>
                <w:rFonts w:ascii="Arial" w:hAnsi="Arial" w:cs="Arial"/>
                <w:noProof/>
                <w:color w:val="auto"/>
                <w:sz w:val="20"/>
                <w:szCs w:val="20"/>
                <w:lang w:val="lt-LT"/>
              </w:rPr>
            </w:pPr>
          </w:p>
          <w:p w14:paraId="573168D0" w14:textId="77777777" w:rsidR="00E010CC" w:rsidRPr="00182432" w:rsidRDefault="00E010CC"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7079DF5A" wp14:editId="3E866995">
                  <wp:extent cx="1523930" cy="919628"/>
                  <wp:effectExtent l="0" t="0" r="635"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529589" cy="923043"/>
                          </a:xfrm>
                          <a:prstGeom prst="rect">
                            <a:avLst/>
                          </a:prstGeom>
                        </pic:spPr>
                      </pic:pic>
                    </a:graphicData>
                  </a:graphic>
                </wp:inline>
              </w:drawing>
            </w:r>
          </w:p>
          <w:p w14:paraId="09C9C156" w14:textId="77777777" w:rsidR="00975FDC" w:rsidRPr="00182432" w:rsidRDefault="00975FDC" w:rsidP="002643CE">
            <w:pPr>
              <w:rPr>
                <w:rFonts w:ascii="Arial" w:hAnsi="Arial" w:cs="Arial"/>
                <w:noProof/>
                <w:color w:val="auto"/>
                <w:sz w:val="20"/>
                <w:szCs w:val="20"/>
                <w:lang w:val="lt-LT"/>
              </w:rPr>
            </w:pPr>
          </w:p>
          <w:p w14:paraId="1C0AB3DF"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1A32B41"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Priedas Nr. 2. Patalpų planai (atskiras PDF failas).</w:t>
            </w:r>
          </w:p>
          <w:p w14:paraId="4BBF5420"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CBE4B24" w14:textId="1D8EC935" w:rsidR="00975FDC" w:rsidRPr="00182432" w:rsidRDefault="00975FDC" w:rsidP="002643CE">
            <w:pPr>
              <w:rPr>
                <w:rFonts w:ascii="Arial" w:hAnsi="Arial" w:cs="Arial"/>
                <w:color w:val="auto"/>
                <w:sz w:val="20"/>
                <w:szCs w:val="20"/>
                <w:lang w:val="lt-LT"/>
              </w:rPr>
            </w:pPr>
          </w:p>
        </w:tc>
      </w:tr>
      <w:tr w:rsidR="00182432" w:rsidRPr="006A5D93" w14:paraId="49CACBE8" w14:textId="77777777" w:rsidTr="43DE9F2C">
        <w:tc>
          <w:tcPr>
            <w:tcW w:w="567" w:type="dxa"/>
          </w:tcPr>
          <w:p w14:paraId="10520E7F" w14:textId="674EB728" w:rsidR="0049183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38</w:t>
            </w:r>
            <w:r w:rsidR="00F77428" w:rsidRPr="00182432">
              <w:rPr>
                <w:rFonts w:ascii="Arial" w:hAnsi="Arial" w:cs="Arial"/>
                <w:b/>
                <w:bCs/>
                <w:color w:val="auto"/>
                <w:sz w:val="21"/>
                <w:szCs w:val="21"/>
                <w:lang w:val="lt-LT"/>
              </w:rPr>
              <w:t>.</w:t>
            </w:r>
          </w:p>
        </w:tc>
        <w:tc>
          <w:tcPr>
            <w:tcW w:w="1843" w:type="dxa"/>
          </w:tcPr>
          <w:p w14:paraId="388D908D" w14:textId="6933198D" w:rsidR="0049183E" w:rsidRPr="00182432" w:rsidRDefault="008F78B0"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Recepcija. E</w:t>
            </w:r>
            <w:r w:rsidR="000B6DC4" w:rsidRPr="00182432">
              <w:rPr>
                <w:rFonts w:ascii="Arial" w:hAnsi="Arial" w:cs="Arial"/>
                <w:b/>
                <w:bCs/>
                <w:color w:val="auto"/>
                <w:sz w:val="21"/>
                <w:szCs w:val="21"/>
                <w:lang w:val="lt-LT"/>
              </w:rPr>
              <w:t>rdvę skiriantis</w:t>
            </w:r>
            <w:r w:rsidRPr="00182432">
              <w:rPr>
                <w:rFonts w:ascii="Arial" w:hAnsi="Arial" w:cs="Arial"/>
                <w:b/>
                <w:bCs/>
                <w:color w:val="auto"/>
                <w:sz w:val="21"/>
                <w:szCs w:val="21"/>
                <w:lang w:val="lt-LT"/>
              </w:rPr>
              <w:t xml:space="preserve"> </w:t>
            </w:r>
            <w:r w:rsidR="000B6DC4" w:rsidRPr="00182432">
              <w:rPr>
                <w:rFonts w:ascii="Arial" w:hAnsi="Arial" w:cs="Arial"/>
                <w:b/>
                <w:bCs/>
                <w:color w:val="auto"/>
                <w:sz w:val="21"/>
                <w:szCs w:val="21"/>
                <w:lang w:val="lt-LT"/>
              </w:rPr>
              <w:t>gėlių vazonų</w:t>
            </w:r>
          </w:p>
          <w:p w14:paraId="7F17F5FE" w14:textId="554519B8" w:rsidR="000B6DC4" w:rsidRPr="00182432" w:rsidRDefault="000B6DC4" w:rsidP="002643CE">
            <w:pPr>
              <w:jc w:val="both"/>
              <w:rPr>
                <w:rFonts w:ascii="Arial" w:hAnsi="Arial" w:cs="Arial"/>
                <w:b/>
                <w:bCs/>
                <w:color w:val="auto"/>
                <w:sz w:val="21"/>
                <w:szCs w:val="21"/>
                <w:lang w:val="lt-LT"/>
              </w:rPr>
            </w:pPr>
          </w:p>
          <w:p w14:paraId="56F878D7" w14:textId="40688418" w:rsidR="000B6DC4" w:rsidRPr="00182432" w:rsidRDefault="000B6DC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R02</w:t>
            </w:r>
          </w:p>
          <w:p w14:paraId="5934181C" w14:textId="77777777" w:rsidR="000B6DC4" w:rsidRPr="00182432" w:rsidRDefault="000B6DC4" w:rsidP="002643CE">
            <w:pPr>
              <w:jc w:val="both"/>
              <w:rPr>
                <w:rFonts w:ascii="Arial" w:hAnsi="Arial" w:cs="Arial"/>
                <w:b/>
                <w:bCs/>
                <w:color w:val="auto"/>
                <w:sz w:val="21"/>
                <w:szCs w:val="21"/>
                <w:lang w:val="lt-LT"/>
              </w:rPr>
            </w:pPr>
          </w:p>
          <w:p w14:paraId="3702DD87" w14:textId="7A22EB7F" w:rsidR="000B6DC4" w:rsidRPr="00182432" w:rsidRDefault="000B6DC4" w:rsidP="002643CE">
            <w:pPr>
              <w:jc w:val="both"/>
              <w:rPr>
                <w:rFonts w:ascii="Arial" w:hAnsi="Arial" w:cs="Arial"/>
                <w:b/>
                <w:bCs/>
                <w:color w:val="auto"/>
                <w:sz w:val="21"/>
                <w:szCs w:val="21"/>
                <w:lang w:val="lt-LT"/>
              </w:rPr>
            </w:pPr>
          </w:p>
        </w:tc>
        <w:tc>
          <w:tcPr>
            <w:tcW w:w="8221" w:type="dxa"/>
          </w:tcPr>
          <w:p w14:paraId="2E57DB09" w14:textId="2D5C9211" w:rsidR="005A39AF" w:rsidRPr="00182432" w:rsidRDefault="005A39AF" w:rsidP="002643CE">
            <w:pPr>
              <w:pStyle w:val="ListParagraph"/>
              <w:numPr>
                <w:ilvl w:val="0"/>
                <w:numId w:val="66"/>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744C91" w:rsidRPr="00182432">
              <w:rPr>
                <w:rFonts w:ascii="Arial" w:hAnsi="Arial" w:cs="Arial"/>
                <w:color w:val="auto"/>
                <w:sz w:val="21"/>
                <w:szCs w:val="21"/>
                <w:lang w:val="lt-LT"/>
              </w:rPr>
              <w:t>Matmenų galima paklaida po pastato rangos darbų +-100mm.</w:t>
            </w:r>
          </w:p>
          <w:p w14:paraId="4E5B53F7" w14:textId="5EB3F555" w:rsidR="0010585E" w:rsidRPr="00182432" w:rsidRDefault="00CF5DFF" w:rsidP="002643CE">
            <w:pPr>
              <w:pStyle w:val="ListParagraph"/>
              <w:numPr>
                <w:ilvl w:val="0"/>
                <w:numId w:val="66"/>
              </w:numPr>
              <w:jc w:val="both"/>
              <w:rPr>
                <w:rFonts w:ascii="Arial" w:hAnsi="Arial" w:cs="Arial"/>
                <w:color w:val="auto"/>
                <w:sz w:val="21"/>
                <w:szCs w:val="21"/>
                <w:lang w:val="lt-LT"/>
              </w:rPr>
            </w:pPr>
            <w:r w:rsidRPr="00182432">
              <w:rPr>
                <w:rFonts w:ascii="Arial" w:hAnsi="Arial" w:cs="Arial"/>
                <w:color w:val="auto"/>
                <w:sz w:val="21"/>
                <w:szCs w:val="21"/>
                <w:lang w:val="lt-LT"/>
              </w:rPr>
              <w:t>Vazono k</w:t>
            </w:r>
            <w:r w:rsidR="0010585E" w:rsidRPr="00182432">
              <w:rPr>
                <w:rFonts w:ascii="Arial" w:hAnsi="Arial" w:cs="Arial"/>
                <w:color w:val="auto"/>
                <w:sz w:val="21"/>
                <w:szCs w:val="21"/>
                <w:lang w:val="lt-LT"/>
              </w:rPr>
              <w:t>orpusas, vidinės dalys ir cokolis g</w:t>
            </w:r>
            <w:r w:rsidR="006927AA" w:rsidRPr="00182432">
              <w:rPr>
                <w:rFonts w:ascii="Arial" w:hAnsi="Arial" w:cs="Arial"/>
                <w:color w:val="auto"/>
                <w:sz w:val="21"/>
                <w:szCs w:val="21"/>
                <w:lang w:val="lt-LT"/>
              </w:rPr>
              <w:t>aminam</w:t>
            </w:r>
            <w:r w:rsidR="0010585E" w:rsidRPr="00182432">
              <w:rPr>
                <w:rFonts w:ascii="Arial" w:hAnsi="Arial" w:cs="Arial"/>
                <w:color w:val="auto"/>
                <w:sz w:val="21"/>
                <w:szCs w:val="21"/>
                <w:lang w:val="lt-LT"/>
              </w:rPr>
              <w:t>i</w:t>
            </w:r>
            <w:r w:rsidR="006927AA" w:rsidRPr="00182432">
              <w:rPr>
                <w:rFonts w:ascii="Arial" w:hAnsi="Arial" w:cs="Arial"/>
                <w:color w:val="auto"/>
                <w:sz w:val="21"/>
                <w:szCs w:val="21"/>
                <w:lang w:val="lt-LT"/>
              </w:rPr>
              <w:t xml:space="preserve"> iš 18 mm storio LMDP.</w:t>
            </w:r>
          </w:p>
          <w:p w14:paraId="75F43107" w14:textId="46230707" w:rsidR="009E14B8" w:rsidRPr="00182432" w:rsidRDefault="00E07105" w:rsidP="002643CE">
            <w:pPr>
              <w:pStyle w:val="ListParagraph"/>
              <w:numPr>
                <w:ilvl w:val="0"/>
                <w:numId w:val="6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9E14B8"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500C0F66" w14:textId="3409CC42" w:rsidR="0010585E" w:rsidRPr="00182432" w:rsidRDefault="0010585E" w:rsidP="002643CE">
            <w:pPr>
              <w:pStyle w:val="ListParagraph"/>
              <w:numPr>
                <w:ilvl w:val="0"/>
                <w:numId w:val="66"/>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 Kampuose plokštė suleidžiama 45 laipsniais.</w:t>
            </w:r>
          </w:p>
          <w:p w14:paraId="516D2E43" w14:textId="417EEC35" w:rsidR="0010585E" w:rsidRPr="00182432" w:rsidRDefault="005B66EA" w:rsidP="002643CE">
            <w:pPr>
              <w:pStyle w:val="ListParagraph"/>
              <w:numPr>
                <w:ilvl w:val="0"/>
                <w:numId w:val="66"/>
              </w:numPr>
              <w:jc w:val="both"/>
              <w:rPr>
                <w:rFonts w:ascii="Arial" w:hAnsi="Arial" w:cs="Arial"/>
                <w:color w:val="auto"/>
                <w:sz w:val="21"/>
                <w:szCs w:val="21"/>
                <w:lang w:val="lt-LT"/>
              </w:rPr>
            </w:pPr>
            <w:r w:rsidRPr="00182432">
              <w:rPr>
                <w:rFonts w:ascii="Arial" w:hAnsi="Arial" w:cs="Arial"/>
                <w:color w:val="auto"/>
                <w:sz w:val="21"/>
                <w:szCs w:val="21"/>
                <w:lang w:val="lt-LT"/>
              </w:rPr>
              <w:t>Metalo vamzdžiai - kvadratinio profilio 20x20, dažyti milteliniu būdu</w:t>
            </w:r>
            <w:r w:rsidR="003579E8" w:rsidRPr="00182432">
              <w:rPr>
                <w:rFonts w:ascii="Arial" w:hAnsi="Arial" w:cs="Arial"/>
                <w:color w:val="auto"/>
                <w:sz w:val="21"/>
                <w:szCs w:val="21"/>
                <w:lang w:val="lt-LT"/>
              </w:rPr>
              <w:t xml:space="preserve"> matine juoda spalva</w:t>
            </w:r>
            <w:r w:rsidRPr="00182432">
              <w:rPr>
                <w:rFonts w:ascii="Arial" w:hAnsi="Arial" w:cs="Arial"/>
                <w:color w:val="auto"/>
                <w:sz w:val="21"/>
                <w:szCs w:val="21"/>
                <w:lang w:val="lt-LT"/>
              </w:rPr>
              <w:t>.</w:t>
            </w:r>
          </w:p>
          <w:p w14:paraId="0BF8C12C" w14:textId="307FFEBF" w:rsidR="005B66EA" w:rsidRPr="00182432" w:rsidRDefault="005B66EA" w:rsidP="002643CE">
            <w:pPr>
              <w:pStyle w:val="ListParagraph"/>
              <w:numPr>
                <w:ilvl w:val="0"/>
                <w:numId w:val="66"/>
              </w:numPr>
              <w:jc w:val="both"/>
              <w:rPr>
                <w:rFonts w:ascii="Arial" w:hAnsi="Arial" w:cs="Arial"/>
                <w:color w:val="auto"/>
                <w:sz w:val="21"/>
                <w:szCs w:val="21"/>
                <w:lang w:val="lt-LT"/>
              </w:rPr>
            </w:pPr>
            <w:r w:rsidRPr="00182432">
              <w:rPr>
                <w:rFonts w:ascii="Arial" w:hAnsi="Arial" w:cs="Arial"/>
                <w:color w:val="auto"/>
                <w:sz w:val="21"/>
                <w:szCs w:val="21"/>
                <w:lang w:val="lt-LT"/>
              </w:rPr>
              <w:t>Gaminys stabiliai tvirtinamas į grindis ir lubas.</w:t>
            </w:r>
          </w:p>
          <w:p w14:paraId="7024C0EA" w14:textId="77777777" w:rsidR="00053B64" w:rsidRPr="00182432" w:rsidRDefault="00265D42" w:rsidP="002643CE">
            <w:pPr>
              <w:pStyle w:val="ListParagraph"/>
              <w:numPr>
                <w:ilvl w:val="0"/>
                <w:numId w:val="66"/>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Baldas turi būti pagamintas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stabilus ir saugus naudoti.</w:t>
            </w:r>
          </w:p>
          <w:p w14:paraId="74D0AFEB" w14:textId="6EE55CC4" w:rsidR="006927AA" w:rsidRPr="00182432" w:rsidRDefault="00265D42" w:rsidP="002643CE">
            <w:pPr>
              <w:pStyle w:val="ListParagraph"/>
              <w:numPr>
                <w:ilvl w:val="0"/>
                <w:numId w:val="66"/>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baldų projektavimo metu turi parinkti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saugiausią ir stabiliausią variantą, kaip sutvirtinamas baldas.</w:t>
            </w:r>
          </w:p>
          <w:p w14:paraId="49A5B05F" w14:textId="77777777" w:rsidR="0049183E" w:rsidRPr="00182432" w:rsidRDefault="0049183E" w:rsidP="002643CE">
            <w:pPr>
              <w:pStyle w:val="ListParagraph"/>
              <w:ind w:left="360"/>
              <w:jc w:val="both"/>
              <w:rPr>
                <w:rFonts w:ascii="Arial" w:hAnsi="Arial" w:cs="Arial"/>
                <w:color w:val="auto"/>
                <w:sz w:val="21"/>
                <w:szCs w:val="21"/>
                <w:lang w:val="lt-LT"/>
              </w:rPr>
            </w:pPr>
          </w:p>
          <w:p w14:paraId="03F95126" w14:textId="0AB44C41" w:rsidR="005A39AF" w:rsidRPr="00182432" w:rsidRDefault="005A39AF" w:rsidP="003025EA">
            <w:pPr>
              <w:rPr>
                <w:rFonts w:ascii="Arial" w:hAnsi="Arial" w:cs="Arial"/>
                <w:color w:val="auto"/>
                <w:sz w:val="21"/>
                <w:szCs w:val="21"/>
                <w:lang w:val="lt-LT"/>
              </w:rPr>
            </w:pPr>
          </w:p>
        </w:tc>
        <w:tc>
          <w:tcPr>
            <w:tcW w:w="3402" w:type="dxa"/>
          </w:tcPr>
          <w:p w14:paraId="7A79957B" w14:textId="326E0509" w:rsidR="00E50431" w:rsidRPr="00182432" w:rsidRDefault="00E50431" w:rsidP="003025EA">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0955FC4D" wp14:editId="1E2309F9">
                  <wp:extent cx="854737" cy="1144905"/>
                  <wp:effectExtent l="0" t="0" r="254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862651" cy="1155506"/>
                          </a:xfrm>
                          <a:prstGeom prst="rect">
                            <a:avLst/>
                          </a:prstGeom>
                        </pic:spPr>
                      </pic:pic>
                    </a:graphicData>
                  </a:graphic>
                </wp:inline>
              </w:drawing>
            </w:r>
          </w:p>
          <w:p w14:paraId="596C41A5" w14:textId="77777777" w:rsidR="00E50431" w:rsidRPr="00182432" w:rsidRDefault="00A60838"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628DA67" wp14:editId="749AE38C">
                  <wp:extent cx="1083837" cy="654050"/>
                  <wp:effectExtent l="0" t="0" r="254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093950" cy="660153"/>
                          </a:xfrm>
                          <a:prstGeom prst="rect">
                            <a:avLst/>
                          </a:prstGeom>
                        </pic:spPr>
                      </pic:pic>
                    </a:graphicData>
                  </a:graphic>
                </wp:inline>
              </w:drawing>
            </w:r>
          </w:p>
          <w:p w14:paraId="64D9D74C"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14256377"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EAACEC3" w14:textId="7518768E"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6BF4CA04" w14:textId="77777777" w:rsidTr="43DE9F2C">
        <w:tc>
          <w:tcPr>
            <w:tcW w:w="567" w:type="dxa"/>
          </w:tcPr>
          <w:p w14:paraId="03FD5E8C" w14:textId="5F139491" w:rsidR="0049183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39</w:t>
            </w:r>
            <w:r w:rsidR="00C8668E" w:rsidRPr="00182432">
              <w:rPr>
                <w:rFonts w:ascii="Arial" w:hAnsi="Arial" w:cs="Arial"/>
                <w:b/>
                <w:bCs/>
                <w:color w:val="auto"/>
                <w:sz w:val="21"/>
                <w:szCs w:val="21"/>
                <w:lang w:val="lt-LT"/>
              </w:rPr>
              <w:t xml:space="preserve">. </w:t>
            </w:r>
          </w:p>
        </w:tc>
        <w:tc>
          <w:tcPr>
            <w:tcW w:w="1843" w:type="dxa"/>
          </w:tcPr>
          <w:p w14:paraId="106D85B1" w14:textId="77777777" w:rsidR="0049183E" w:rsidRPr="00182432" w:rsidRDefault="00C8668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Studijos stalo uždengimo baldas (stalas nevertinamas)</w:t>
            </w:r>
          </w:p>
          <w:p w14:paraId="034A27ED" w14:textId="34126241" w:rsidR="00BA310C" w:rsidRPr="00182432" w:rsidRDefault="00BA310C" w:rsidP="002643CE">
            <w:pPr>
              <w:jc w:val="both"/>
              <w:rPr>
                <w:rFonts w:ascii="Arial" w:hAnsi="Arial" w:cs="Arial"/>
                <w:b/>
                <w:bCs/>
                <w:color w:val="auto"/>
                <w:sz w:val="21"/>
                <w:szCs w:val="21"/>
                <w:lang w:val="lt-LT"/>
              </w:rPr>
            </w:pPr>
          </w:p>
          <w:p w14:paraId="40502D7B" w14:textId="2E8FFB5C" w:rsidR="00722D65" w:rsidRPr="00182432" w:rsidRDefault="00722D65"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ST0</w:t>
            </w:r>
            <w:r w:rsidR="006C0711" w:rsidRPr="00182432">
              <w:rPr>
                <w:rFonts w:ascii="Arial" w:hAnsi="Arial" w:cs="Arial"/>
                <w:b/>
                <w:bCs/>
                <w:color w:val="auto"/>
                <w:sz w:val="21"/>
                <w:szCs w:val="21"/>
                <w:lang w:val="lt-LT"/>
              </w:rPr>
              <w:t>1.</w:t>
            </w:r>
            <w:r w:rsidR="00DE333F" w:rsidRPr="00182432">
              <w:rPr>
                <w:rFonts w:ascii="Arial" w:hAnsi="Arial" w:cs="Arial"/>
                <w:b/>
                <w:bCs/>
                <w:color w:val="auto"/>
                <w:sz w:val="21"/>
                <w:szCs w:val="21"/>
                <w:lang w:val="lt-LT"/>
              </w:rPr>
              <w:t>3</w:t>
            </w:r>
          </w:p>
          <w:p w14:paraId="0E986CD1" w14:textId="77777777" w:rsidR="00BA310C" w:rsidRPr="00182432" w:rsidRDefault="00BA310C" w:rsidP="002643CE">
            <w:pPr>
              <w:jc w:val="both"/>
              <w:rPr>
                <w:rFonts w:ascii="Arial" w:hAnsi="Arial" w:cs="Arial"/>
                <w:b/>
                <w:bCs/>
                <w:color w:val="auto"/>
                <w:sz w:val="21"/>
                <w:szCs w:val="21"/>
                <w:lang w:val="lt-LT"/>
              </w:rPr>
            </w:pPr>
          </w:p>
          <w:p w14:paraId="2A20DD7A" w14:textId="64AAC7C5" w:rsidR="00BA310C" w:rsidRPr="00182432" w:rsidRDefault="00BA310C" w:rsidP="002643CE">
            <w:pPr>
              <w:jc w:val="both"/>
              <w:rPr>
                <w:rFonts w:ascii="Arial" w:hAnsi="Arial" w:cs="Arial"/>
                <w:b/>
                <w:bCs/>
                <w:color w:val="auto"/>
                <w:sz w:val="21"/>
                <w:szCs w:val="21"/>
                <w:u w:val="single"/>
                <w:lang w:val="lt-LT"/>
              </w:rPr>
            </w:pPr>
          </w:p>
        </w:tc>
        <w:tc>
          <w:tcPr>
            <w:tcW w:w="8221" w:type="dxa"/>
          </w:tcPr>
          <w:p w14:paraId="4DF2E977" w14:textId="77777777" w:rsidR="00536B46" w:rsidRPr="00182432" w:rsidRDefault="00B26E80" w:rsidP="002643CE">
            <w:pPr>
              <w:pStyle w:val="ListParagraph"/>
              <w:numPr>
                <w:ilvl w:val="0"/>
                <w:numId w:val="68"/>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536B46" w:rsidRPr="00182432">
              <w:rPr>
                <w:rFonts w:ascii="Arial" w:hAnsi="Arial" w:cs="Arial"/>
                <w:color w:val="auto"/>
                <w:sz w:val="21"/>
                <w:szCs w:val="21"/>
                <w:lang w:val="lt-LT"/>
              </w:rPr>
              <w:t>Matmenų galima paklaida po pastato rangos darbų +-150mm.</w:t>
            </w:r>
          </w:p>
          <w:p w14:paraId="7210FE2B" w14:textId="18C4B8D1" w:rsidR="00B26E80" w:rsidRPr="00182432" w:rsidRDefault="00B26E80" w:rsidP="002643CE">
            <w:pPr>
              <w:pStyle w:val="ListParagraph"/>
              <w:numPr>
                <w:ilvl w:val="0"/>
                <w:numId w:val="68"/>
              </w:numPr>
              <w:jc w:val="both"/>
              <w:rPr>
                <w:rFonts w:ascii="Arial" w:hAnsi="Arial" w:cs="Arial"/>
                <w:color w:val="auto"/>
                <w:sz w:val="21"/>
                <w:szCs w:val="21"/>
                <w:lang w:val="lt-LT"/>
              </w:rPr>
            </w:pPr>
            <w:proofErr w:type="spellStart"/>
            <w:r w:rsidRPr="00182432">
              <w:rPr>
                <w:rFonts w:ascii="Arial" w:hAnsi="Arial" w:cs="Arial"/>
                <w:color w:val="auto"/>
                <w:sz w:val="21"/>
                <w:szCs w:val="21"/>
                <w:lang w:val="lt-LT"/>
              </w:rPr>
              <w:t>Kontuaro</w:t>
            </w:r>
            <w:proofErr w:type="spellEnd"/>
            <w:r w:rsidRPr="00182432">
              <w:rPr>
                <w:rFonts w:ascii="Arial" w:hAnsi="Arial" w:cs="Arial"/>
                <w:color w:val="auto"/>
                <w:sz w:val="21"/>
                <w:szCs w:val="21"/>
                <w:lang w:val="lt-LT"/>
              </w:rPr>
              <w:t xml:space="preserve"> stalviršis – ne maž</w:t>
            </w:r>
            <w:r w:rsidR="002D4879" w:rsidRPr="00182432">
              <w:rPr>
                <w:rFonts w:ascii="Arial" w:hAnsi="Arial" w:cs="Arial"/>
                <w:color w:val="auto"/>
                <w:sz w:val="21"/>
                <w:szCs w:val="21"/>
                <w:lang w:val="lt-LT"/>
              </w:rPr>
              <w:t>i</w:t>
            </w:r>
            <w:r w:rsidRPr="00182432">
              <w:rPr>
                <w:rFonts w:ascii="Arial" w:hAnsi="Arial" w:cs="Arial"/>
                <w:color w:val="auto"/>
                <w:sz w:val="21"/>
                <w:szCs w:val="21"/>
                <w:lang w:val="lt-LT"/>
              </w:rPr>
              <w:t xml:space="preserve">au nei 10mm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w:t>
            </w:r>
          </w:p>
          <w:p w14:paraId="2423B863" w14:textId="715C5794" w:rsidR="009E14B8" w:rsidRPr="00182432" w:rsidRDefault="00B26E80" w:rsidP="002643CE">
            <w:pPr>
              <w:pStyle w:val="ListParagraph"/>
              <w:numPr>
                <w:ilvl w:val="0"/>
                <w:numId w:val="6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Stalviršio spalva galimybė rinktis iš ne mažiau nei </w:t>
            </w:r>
            <w:r w:rsidR="002D4879" w:rsidRPr="00182432">
              <w:rPr>
                <w:rFonts w:ascii="Arial" w:hAnsi="Arial" w:cs="Arial"/>
                <w:color w:val="auto"/>
                <w:sz w:val="21"/>
                <w:szCs w:val="21"/>
                <w:lang w:val="lt-LT"/>
              </w:rPr>
              <w:t>10</w:t>
            </w:r>
            <w:r w:rsidRPr="00182432">
              <w:rPr>
                <w:rFonts w:ascii="Arial" w:hAnsi="Arial" w:cs="Arial"/>
                <w:color w:val="auto"/>
                <w:sz w:val="21"/>
                <w:szCs w:val="21"/>
                <w:lang w:val="lt-LT"/>
              </w:rPr>
              <w:t xml:space="preserve"> spalvų, įskaitant natūralaus ąžuolo atspalvį</w:t>
            </w:r>
            <w:r w:rsidR="009E14B8" w:rsidRPr="00182432">
              <w:rPr>
                <w:rFonts w:ascii="Arial" w:hAnsi="Arial" w:cs="Arial"/>
                <w:color w:val="auto"/>
                <w:sz w:val="21"/>
                <w:szCs w:val="21"/>
                <w:lang w:val="lt-LT"/>
              </w:rPr>
              <w:t xml:space="preserve"> </w:t>
            </w:r>
            <w:r w:rsidR="009E14B8" w:rsidRPr="00182432">
              <w:rPr>
                <w:rFonts w:ascii="Arial" w:hAnsi="Arial" w:cs="Arial"/>
                <w:i/>
                <w:iCs/>
                <w:color w:val="auto"/>
                <w:sz w:val="21"/>
                <w:szCs w:val="21"/>
                <w:lang w:val="lt-LT"/>
              </w:rPr>
              <w:t xml:space="preserve">(sutarties vykdymo metu  tiekėjas turės pateikti siūlomų </w:t>
            </w:r>
            <w:r w:rsidR="002D4879" w:rsidRPr="00182432">
              <w:rPr>
                <w:rFonts w:ascii="Arial" w:hAnsi="Arial" w:cs="Arial"/>
                <w:i/>
                <w:iCs/>
                <w:color w:val="auto"/>
                <w:sz w:val="21"/>
                <w:szCs w:val="21"/>
                <w:lang w:val="lt-LT"/>
              </w:rPr>
              <w:t>stalvir</w:t>
            </w:r>
            <w:r w:rsidR="0078356F" w:rsidRPr="00182432">
              <w:rPr>
                <w:rFonts w:ascii="Arial" w:hAnsi="Arial" w:cs="Arial"/>
                <w:i/>
                <w:iCs/>
                <w:color w:val="auto"/>
                <w:sz w:val="21"/>
                <w:szCs w:val="21"/>
                <w:lang w:val="lt-LT"/>
              </w:rPr>
              <w:t>šių</w:t>
            </w:r>
            <w:r w:rsidR="009E14B8"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6C53BFD9" w14:textId="7F8E434C" w:rsidR="00B26E80" w:rsidRPr="00182432" w:rsidRDefault="00B26E80" w:rsidP="002643CE">
            <w:pPr>
              <w:pStyle w:val="ListParagraph"/>
              <w:numPr>
                <w:ilvl w:val="0"/>
                <w:numId w:val="68"/>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Fasadinės </w:t>
            </w:r>
            <w:proofErr w:type="spellStart"/>
            <w:r w:rsidRPr="00182432">
              <w:rPr>
                <w:rFonts w:ascii="Arial" w:hAnsi="Arial" w:cs="Arial"/>
                <w:color w:val="auto"/>
                <w:sz w:val="21"/>
                <w:szCs w:val="21"/>
                <w:lang w:val="lt-LT"/>
              </w:rPr>
              <w:t>kontuaro</w:t>
            </w:r>
            <w:proofErr w:type="spellEnd"/>
            <w:r w:rsidRPr="00182432">
              <w:rPr>
                <w:rFonts w:ascii="Arial" w:hAnsi="Arial" w:cs="Arial"/>
                <w:color w:val="auto"/>
                <w:sz w:val="21"/>
                <w:szCs w:val="21"/>
                <w:lang w:val="lt-LT"/>
              </w:rPr>
              <w:t xml:space="preserve"> dalys  gaminamos iš dažyto milteliniu būdu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kurio spalva RAL 3011 </w:t>
            </w:r>
            <w:proofErr w:type="spellStart"/>
            <w:r w:rsidRPr="00182432">
              <w:rPr>
                <w:rFonts w:ascii="Arial" w:hAnsi="Arial" w:cs="Arial"/>
                <w:color w:val="auto"/>
                <w:sz w:val="21"/>
                <w:szCs w:val="21"/>
                <w:lang w:val="lt-LT"/>
              </w:rPr>
              <w:t>brown</w:t>
            </w:r>
            <w:proofErr w:type="spellEnd"/>
            <w:r w:rsidRPr="00182432">
              <w:rPr>
                <w:rFonts w:ascii="Arial" w:hAnsi="Arial" w:cs="Arial"/>
                <w:color w:val="auto"/>
                <w:sz w:val="21"/>
                <w:szCs w:val="21"/>
                <w:lang w:val="lt-LT"/>
              </w:rPr>
              <w:t xml:space="preserve"> red.</w:t>
            </w:r>
          </w:p>
          <w:p w14:paraId="63F3E290" w14:textId="77777777" w:rsidR="00B26E80" w:rsidRPr="00182432" w:rsidRDefault="00B26E80" w:rsidP="002643CE">
            <w:pPr>
              <w:pStyle w:val="ListParagraph"/>
              <w:numPr>
                <w:ilvl w:val="0"/>
                <w:numId w:val="68"/>
              </w:numPr>
              <w:jc w:val="both"/>
              <w:rPr>
                <w:rFonts w:ascii="Arial" w:hAnsi="Arial" w:cs="Arial"/>
                <w:color w:val="auto"/>
                <w:sz w:val="21"/>
                <w:szCs w:val="21"/>
                <w:lang w:val="lt-LT"/>
              </w:rPr>
            </w:pPr>
            <w:r w:rsidRPr="00182432">
              <w:rPr>
                <w:rFonts w:ascii="Arial" w:hAnsi="Arial" w:cs="Arial"/>
                <w:color w:val="auto"/>
                <w:sz w:val="21"/>
                <w:szCs w:val="21"/>
                <w:lang w:val="lt-LT"/>
              </w:rPr>
              <w:t xml:space="preserve">LMDP </w:t>
            </w:r>
            <w:proofErr w:type="spellStart"/>
            <w:r w:rsidRPr="00182432">
              <w:rPr>
                <w:rFonts w:ascii="Arial" w:hAnsi="Arial" w:cs="Arial"/>
                <w:color w:val="auto"/>
                <w:sz w:val="21"/>
                <w:szCs w:val="21"/>
                <w:lang w:val="lt-LT"/>
              </w:rPr>
              <w:t>ploštės</w:t>
            </w:r>
            <w:proofErr w:type="spellEnd"/>
            <w:r w:rsidRPr="00182432">
              <w:rPr>
                <w:rFonts w:ascii="Arial" w:hAnsi="Arial" w:cs="Arial"/>
                <w:color w:val="auto"/>
                <w:sz w:val="21"/>
                <w:szCs w:val="21"/>
                <w:lang w:val="lt-LT"/>
              </w:rPr>
              <w:t xml:space="preserve"> konstrukcinės dalys gaminami iš ne mažesnio nei 18 mm LMDP. </w:t>
            </w:r>
          </w:p>
          <w:p w14:paraId="49824ADA" w14:textId="240EE443" w:rsidR="005E03EE" w:rsidRPr="00182432" w:rsidRDefault="00E07105" w:rsidP="002643CE">
            <w:pPr>
              <w:pStyle w:val="ListParagraph"/>
              <w:numPr>
                <w:ilvl w:val="0"/>
                <w:numId w:val="6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 spalva: turi būti galimybė pasirinkti iš ne mažiau nei 5 medžio dekoro spalvos LMDP plokštės pavyzdžių, įskaitant natūralaus ąžuolo atspalvį </w:t>
            </w:r>
            <w:r w:rsidR="005E03EE"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3C4CEEAA" w14:textId="1B2F815F" w:rsidR="00B26E80" w:rsidRPr="00182432" w:rsidRDefault="00B26E80" w:rsidP="002643CE">
            <w:pPr>
              <w:pStyle w:val="ListParagraph"/>
              <w:numPr>
                <w:ilvl w:val="0"/>
                <w:numId w:val="68"/>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Plokštės paviršiaus struktūra: netolygi, su įvairaus gylio poromis, suteikiančio paviršiui natūralaus medžio įspūdį</w:t>
            </w:r>
            <w:r w:rsidR="00533680" w:rsidRPr="00182432">
              <w:rPr>
                <w:rFonts w:ascii="Arial" w:hAnsi="Arial" w:cs="Arial"/>
                <w:color w:val="auto"/>
                <w:sz w:val="21"/>
                <w:szCs w:val="21"/>
                <w:lang w:val="lt-LT"/>
              </w:rPr>
              <w:t>.</w:t>
            </w:r>
          </w:p>
          <w:p w14:paraId="6E6CC0C1" w14:textId="77777777" w:rsidR="00B26E80" w:rsidRPr="00182432" w:rsidRDefault="00B26E80" w:rsidP="002643CE">
            <w:pPr>
              <w:pStyle w:val="ListParagraph"/>
              <w:numPr>
                <w:ilvl w:val="0"/>
                <w:numId w:val="68"/>
              </w:numPr>
              <w:jc w:val="both"/>
              <w:rPr>
                <w:rFonts w:ascii="Arial" w:hAnsi="Arial" w:cs="Arial"/>
                <w:color w:val="auto"/>
                <w:sz w:val="21"/>
                <w:szCs w:val="21"/>
                <w:u w:val="single"/>
                <w:lang w:val="lt-LT"/>
              </w:rPr>
            </w:pPr>
            <w:r w:rsidRPr="00182432">
              <w:rPr>
                <w:rFonts w:ascii="Arial" w:hAnsi="Arial" w:cs="Arial"/>
                <w:color w:val="auto"/>
                <w:sz w:val="21"/>
                <w:szCs w:val="21"/>
                <w:u w:val="single"/>
                <w:lang w:val="lt-LT"/>
              </w:rPr>
              <w:t>Logotipo maketavimas bei klijavimas ant baldo nevertinamas.</w:t>
            </w:r>
          </w:p>
          <w:p w14:paraId="080C7E79" w14:textId="0882E56B" w:rsidR="0049183E" w:rsidRPr="00182432" w:rsidRDefault="00B26E80" w:rsidP="002643CE">
            <w:pPr>
              <w:pStyle w:val="ListParagraph"/>
              <w:numPr>
                <w:ilvl w:val="0"/>
                <w:numId w:val="68"/>
              </w:numPr>
              <w:jc w:val="both"/>
              <w:rPr>
                <w:rFonts w:ascii="Arial" w:hAnsi="Arial" w:cs="Arial"/>
                <w:color w:val="auto"/>
                <w:sz w:val="21"/>
                <w:szCs w:val="21"/>
                <w:lang w:val="lt-LT"/>
              </w:rPr>
            </w:pPr>
            <w:r w:rsidRPr="00182432">
              <w:rPr>
                <w:rFonts w:ascii="Arial" w:hAnsi="Arial" w:cs="Arial"/>
                <w:color w:val="auto"/>
                <w:sz w:val="21"/>
                <w:szCs w:val="21"/>
                <w:lang w:val="lt-LT"/>
              </w:rPr>
              <w:t xml:space="preserve">Už </w:t>
            </w:r>
            <w:proofErr w:type="spellStart"/>
            <w:r w:rsidRPr="00182432">
              <w:rPr>
                <w:rFonts w:ascii="Arial" w:hAnsi="Arial" w:cs="Arial"/>
                <w:color w:val="auto"/>
                <w:sz w:val="21"/>
                <w:szCs w:val="21"/>
                <w:lang w:val="lt-LT"/>
              </w:rPr>
              <w:t>kontuaro</w:t>
            </w:r>
            <w:proofErr w:type="spellEnd"/>
            <w:r w:rsidRPr="00182432">
              <w:rPr>
                <w:rFonts w:ascii="Arial" w:hAnsi="Arial" w:cs="Arial"/>
                <w:color w:val="auto"/>
                <w:sz w:val="21"/>
                <w:szCs w:val="21"/>
                <w:lang w:val="lt-LT"/>
              </w:rPr>
              <w:t xml:space="preserve"> statomi 2 vnt. reguliuojamo aukščio stalų, kurių darbo vietos stalviršis yra 1</w:t>
            </w:r>
            <w:r w:rsidR="000D43BB" w:rsidRPr="00182432">
              <w:rPr>
                <w:rFonts w:ascii="Arial" w:hAnsi="Arial" w:cs="Arial"/>
                <w:color w:val="auto"/>
                <w:sz w:val="21"/>
                <w:szCs w:val="21"/>
                <w:lang w:val="lt-LT"/>
              </w:rPr>
              <w:t>8</w:t>
            </w:r>
            <w:r w:rsidRPr="00182432">
              <w:rPr>
                <w:rFonts w:ascii="Arial" w:hAnsi="Arial" w:cs="Arial"/>
                <w:color w:val="auto"/>
                <w:sz w:val="21"/>
                <w:szCs w:val="21"/>
                <w:lang w:val="lt-LT"/>
              </w:rPr>
              <w:t xml:space="preserve">00 mm ilgio, 800 mm pločio ir ne mažesnio nei 22 mm storio. </w:t>
            </w:r>
            <w:r w:rsidRPr="00182432">
              <w:rPr>
                <w:rFonts w:ascii="Arial" w:hAnsi="Arial" w:cs="Arial"/>
                <w:color w:val="auto"/>
                <w:sz w:val="21"/>
                <w:szCs w:val="21"/>
                <w:u w:val="single"/>
                <w:lang w:val="lt-LT"/>
              </w:rPr>
              <w:t>Stala</w:t>
            </w:r>
            <w:r w:rsidR="000D43BB" w:rsidRPr="00182432">
              <w:rPr>
                <w:rFonts w:ascii="Arial" w:hAnsi="Arial" w:cs="Arial"/>
                <w:color w:val="auto"/>
                <w:sz w:val="21"/>
                <w:szCs w:val="21"/>
                <w:u w:val="single"/>
                <w:lang w:val="lt-LT"/>
              </w:rPr>
              <w:t>s</w:t>
            </w:r>
            <w:r w:rsidRPr="00182432">
              <w:rPr>
                <w:rFonts w:ascii="Arial" w:hAnsi="Arial" w:cs="Arial"/>
                <w:color w:val="auto"/>
                <w:sz w:val="21"/>
                <w:szCs w:val="21"/>
                <w:u w:val="single"/>
                <w:lang w:val="lt-LT"/>
              </w:rPr>
              <w:t xml:space="preserve"> į baldo kainą nėra įskaičiuojam</w:t>
            </w:r>
            <w:r w:rsidR="000D43BB" w:rsidRPr="00182432">
              <w:rPr>
                <w:rFonts w:ascii="Arial" w:hAnsi="Arial" w:cs="Arial"/>
                <w:color w:val="auto"/>
                <w:sz w:val="21"/>
                <w:szCs w:val="21"/>
                <w:u w:val="single"/>
                <w:lang w:val="lt-LT"/>
              </w:rPr>
              <w:t>as</w:t>
            </w:r>
            <w:r w:rsidRPr="00182432">
              <w:rPr>
                <w:rFonts w:ascii="Arial" w:hAnsi="Arial" w:cs="Arial"/>
                <w:color w:val="auto"/>
                <w:sz w:val="21"/>
                <w:szCs w:val="21"/>
                <w:u w:val="single"/>
                <w:lang w:val="lt-LT"/>
              </w:rPr>
              <w:t xml:space="preserve"> ir vertina</w:t>
            </w:r>
            <w:r w:rsidR="000D43BB" w:rsidRPr="00182432">
              <w:rPr>
                <w:rFonts w:ascii="Arial" w:hAnsi="Arial" w:cs="Arial"/>
                <w:color w:val="auto"/>
                <w:sz w:val="21"/>
                <w:szCs w:val="21"/>
                <w:u w:val="single"/>
                <w:lang w:val="lt-LT"/>
              </w:rPr>
              <w:t>mas.</w:t>
            </w:r>
          </w:p>
          <w:p w14:paraId="49DD6923" w14:textId="2CBED862" w:rsidR="00265D42" w:rsidRPr="00182432" w:rsidRDefault="00265D42" w:rsidP="002643CE">
            <w:pPr>
              <w:pStyle w:val="ListParagraph"/>
              <w:numPr>
                <w:ilvl w:val="0"/>
                <w:numId w:val="68"/>
              </w:numPr>
              <w:rPr>
                <w:rFonts w:ascii="Arial" w:hAnsi="Arial" w:cs="Arial"/>
                <w:color w:val="auto"/>
                <w:sz w:val="21"/>
                <w:szCs w:val="21"/>
                <w:lang w:val="lt-LT"/>
              </w:rPr>
            </w:pPr>
            <w:r w:rsidRPr="00182432">
              <w:rPr>
                <w:rFonts w:ascii="Arial" w:hAnsi="Arial" w:cs="Arial"/>
                <w:color w:val="auto"/>
                <w:sz w:val="21"/>
                <w:szCs w:val="21"/>
                <w:lang w:val="lt-LT"/>
              </w:rPr>
              <w:t xml:space="preserve">Baldas turi būti pagamintas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stabilus ir saugus naudoti. Baldų tiekėjas baldų projektavimo metu turi parinkti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saugiausią ir stabiliausią variantą, kaip sutvirtinamas baldas.</w:t>
            </w:r>
          </w:p>
        </w:tc>
        <w:tc>
          <w:tcPr>
            <w:tcW w:w="3402" w:type="dxa"/>
          </w:tcPr>
          <w:p w14:paraId="61FB1395" w14:textId="2165CA84" w:rsidR="0049183E" w:rsidRPr="00182432" w:rsidRDefault="00F312C3"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5916E140" wp14:editId="1CCFA7B8">
                  <wp:extent cx="1530350" cy="147081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532791" cy="1473158"/>
                          </a:xfrm>
                          <a:prstGeom prst="rect">
                            <a:avLst/>
                          </a:prstGeom>
                        </pic:spPr>
                      </pic:pic>
                    </a:graphicData>
                  </a:graphic>
                </wp:inline>
              </w:drawing>
            </w:r>
          </w:p>
          <w:p w14:paraId="279C8218" w14:textId="06BEB81F" w:rsidR="00BA310C" w:rsidRPr="00182432" w:rsidRDefault="00BA310C" w:rsidP="002643CE">
            <w:pPr>
              <w:rPr>
                <w:rFonts w:ascii="Arial" w:hAnsi="Arial" w:cs="Arial"/>
                <w:color w:val="auto"/>
                <w:sz w:val="20"/>
                <w:szCs w:val="20"/>
                <w:lang w:val="lt-LT"/>
              </w:rPr>
            </w:pPr>
          </w:p>
          <w:p w14:paraId="0470C0CC" w14:textId="77777777" w:rsidR="00BA310C" w:rsidRPr="00182432" w:rsidRDefault="00BA310C" w:rsidP="002643CE">
            <w:pPr>
              <w:rPr>
                <w:rFonts w:ascii="Arial" w:hAnsi="Arial" w:cs="Arial"/>
                <w:color w:val="auto"/>
                <w:sz w:val="20"/>
                <w:szCs w:val="20"/>
                <w:lang w:val="lt-LT"/>
              </w:rPr>
            </w:pPr>
          </w:p>
          <w:p w14:paraId="6203CA48" w14:textId="6561F091" w:rsidR="00BA310C" w:rsidRPr="00182432" w:rsidRDefault="00BA310C" w:rsidP="002643CE">
            <w:pPr>
              <w:rPr>
                <w:rFonts w:ascii="Arial" w:hAnsi="Arial" w:cs="Arial"/>
                <w:color w:val="auto"/>
                <w:sz w:val="20"/>
                <w:szCs w:val="20"/>
                <w:lang w:val="lt-LT"/>
              </w:rPr>
            </w:pPr>
          </w:p>
          <w:p w14:paraId="10CED6AE"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A0E7E51"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910D09A"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Priedas Nr. 3. Brėžiniai ir vizualizacijos (atskiras PDF failas).</w:t>
            </w:r>
          </w:p>
          <w:p w14:paraId="4E17390F" w14:textId="4052C03A" w:rsidR="00BA310C" w:rsidRPr="00182432" w:rsidRDefault="00BA310C" w:rsidP="002643CE">
            <w:pPr>
              <w:rPr>
                <w:rFonts w:ascii="Arial" w:hAnsi="Arial" w:cs="Arial"/>
                <w:color w:val="auto"/>
                <w:sz w:val="20"/>
                <w:szCs w:val="20"/>
                <w:lang w:val="lt-LT"/>
              </w:rPr>
            </w:pPr>
          </w:p>
        </w:tc>
      </w:tr>
      <w:tr w:rsidR="00182432" w:rsidRPr="006A5D93" w14:paraId="7B50B21F" w14:textId="77777777" w:rsidTr="43DE9F2C">
        <w:tc>
          <w:tcPr>
            <w:tcW w:w="567" w:type="dxa"/>
          </w:tcPr>
          <w:p w14:paraId="28F6E5EE" w14:textId="46B082C0" w:rsidR="0049183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40</w:t>
            </w:r>
            <w:r w:rsidR="00722D65" w:rsidRPr="00182432">
              <w:rPr>
                <w:rFonts w:ascii="Arial" w:hAnsi="Arial" w:cs="Arial"/>
                <w:b/>
                <w:bCs/>
                <w:color w:val="auto"/>
                <w:sz w:val="21"/>
                <w:szCs w:val="21"/>
                <w:lang w:val="lt-LT"/>
              </w:rPr>
              <w:t xml:space="preserve">. </w:t>
            </w:r>
          </w:p>
        </w:tc>
        <w:tc>
          <w:tcPr>
            <w:tcW w:w="1843" w:type="dxa"/>
          </w:tcPr>
          <w:p w14:paraId="5ADE1A65" w14:textId="77777777" w:rsidR="008A6EC3" w:rsidRPr="00182432" w:rsidRDefault="00F040AD"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Kopijavimo zonos baldas.</w:t>
            </w:r>
            <w:r w:rsidR="001E4088" w:rsidRPr="00182432">
              <w:rPr>
                <w:rFonts w:ascii="Arial" w:hAnsi="Arial" w:cs="Arial"/>
                <w:b/>
                <w:bCs/>
                <w:color w:val="auto"/>
                <w:sz w:val="21"/>
                <w:szCs w:val="21"/>
                <w:lang w:val="lt-LT"/>
              </w:rPr>
              <w:t xml:space="preserve"> </w:t>
            </w:r>
          </w:p>
          <w:p w14:paraId="46571536" w14:textId="6F3EE4D8" w:rsidR="001E4088" w:rsidRPr="00182432" w:rsidRDefault="001E408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1 aukštas. </w:t>
            </w:r>
          </w:p>
          <w:p w14:paraId="3C972D3B" w14:textId="77777777" w:rsidR="001E4088" w:rsidRPr="00182432" w:rsidRDefault="001E4088" w:rsidP="002643CE">
            <w:pPr>
              <w:jc w:val="both"/>
              <w:rPr>
                <w:rFonts w:ascii="Arial" w:hAnsi="Arial" w:cs="Arial"/>
                <w:b/>
                <w:bCs/>
                <w:color w:val="auto"/>
                <w:sz w:val="21"/>
                <w:szCs w:val="21"/>
                <w:lang w:val="lt-LT"/>
              </w:rPr>
            </w:pPr>
          </w:p>
          <w:p w14:paraId="22DF9349" w14:textId="15D58D37" w:rsidR="0049183E" w:rsidRPr="00182432" w:rsidRDefault="00F040AD"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 P01</w:t>
            </w:r>
          </w:p>
        </w:tc>
        <w:tc>
          <w:tcPr>
            <w:tcW w:w="8221" w:type="dxa"/>
          </w:tcPr>
          <w:p w14:paraId="7F8CF7E6" w14:textId="02596300" w:rsidR="00B574FE" w:rsidRPr="00182432" w:rsidRDefault="00B574FE"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536B46" w:rsidRPr="00182432">
              <w:rPr>
                <w:rFonts w:ascii="Arial" w:hAnsi="Arial" w:cs="Arial"/>
                <w:color w:val="auto"/>
                <w:sz w:val="21"/>
                <w:szCs w:val="21"/>
                <w:lang w:val="lt-LT"/>
              </w:rPr>
              <w:t>Matmenų galima paklaida po pastato rangos darbų +-150mm</w:t>
            </w:r>
            <w:r w:rsidRPr="00182432">
              <w:rPr>
                <w:rFonts w:ascii="Arial" w:hAnsi="Arial" w:cs="Arial"/>
                <w:color w:val="auto"/>
                <w:sz w:val="21"/>
                <w:szCs w:val="21"/>
                <w:lang w:val="lt-LT"/>
              </w:rPr>
              <w:t>.</w:t>
            </w:r>
          </w:p>
          <w:p w14:paraId="19BDE0DE" w14:textId="246868AF" w:rsidR="00C56BB0" w:rsidRPr="00182432" w:rsidRDefault="00B574FE"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 xml:space="preserve">Gaminama iš 18 mm LMDP. </w:t>
            </w:r>
          </w:p>
          <w:p w14:paraId="632FB056" w14:textId="11DFDCFF" w:rsidR="00C56BB0" w:rsidRPr="00182432" w:rsidRDefault="000B2FB0"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656A43"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600106CF" w14:textId="77777777" w:rsidR="00C56BB0" w:rsidRPr="00182432" w:rsidRDefault="00B574FE"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pusiau matinė, matinė.</w:t>
            </w:r>
          </w:p>
          <w:p w14:paraId="14032B79" w14:textId="77777777" w:rsidR="00C56BB0" w:rsidRPr="00182432" w:rsidRDefault="00B574FE"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 xml:space="preserve">Briaunos korpusui 1 mm ABS, o fasadui 2 mm ABS. Spalva turi sutapti su parinktos plokštės spalva. </w:t>
            </w:r>
          </w:p>
          <w:p w14:paraId="4E1EF08A" w14:textId="77777777" w:rsidR="00C56BB0" w:rsidRPr="00182432" w:rsidRDefault="000477AE"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4A31A577" w14:textId="104EEA94" w:rsidR="00C56BB0" w:rsidRPr="00182432" w:rsidRDefault="00F575C8"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V</w:t>
            </w:r>
            <w:r w:rsidR="00B574FE" w:rsidRPr="00182432">
              <w:rPr>
                <w:rFonts w:ascii="Arial" w:hAnsi="Arial" w:cs="Arial"/>
                <w:color w:val="auto"/>
                <w:sz w:val="21"/>
                <w:szCs w:val="21"/>
                <w:lang w:val="lt-LT"/>
              </w:rPr>
              <w:t>iduje numatomos reguliuojamos lentynos pagal brėžinį.</w:t>
            </w:r>
          </w:p>
          <w:p w14:paraId="47180718" w14:textId="4665013C" w:rsidR="00C56BB0" w:rsidRPr="00182432" w:rsidRDefault="000477AE" w:rsidP="002643CE">
            <w:pPr>
              <w:pStyle w:val="ListParagraph"/>
              <w:numPr>
                <w:ilvl w:val="0"/>
                <w:numId w:val="72"/>
              </w:numPr>
              <w:jc w:val="both"/>
              <w:rPr>
                <w:rFonts w:ascii="Arial" w:hAnsi="Arial" w:cs="Arial"/>
                <w:i/>
                <w:iCs/>
                <w:color w:val="auto"/>
                <w:sz w:val="21"/>
                <w:szCs w:val="21"/>
                <w:lang w:val="lt-LT"/>
              </w:rPr>
            </w:pPr>
            <w:r w:rsidRPr="00182432">
              <w:rPr>
                <w:rFonts w:ascii="Arial" w:hAnsi="Arial" w:cs="Arial"/>
                <w:color w:val="auto"/>
                <w:sz w:val="21"/>
                <w:szCs w:val="21"/>
                <w:lang w:val="lt-LT"/>
              </w:rPr>
              <w:t>Rankenėlės apatinėms lentynoms prisukamos,  dviejų taškų</w:t>
            </w:r>
            <w:r w:rsidR="00E55140" w:rsidRPr="00182432">
              <w:rPr>
                <w:rFonts w:ascii="Arial" w:hAnsi="Arial" w:cs="Arial"/>
                <w:color w:val="auto"/>
                <w:sz w:val="21"/>
                <w:szCs w:val="21"/>
                <w:lang w:val="lt-LT"/>
              </w:rPr>
              <w:t xml:space="preserve">, juodos spalvos </w:t>
            </w:r>
            <w:r w:rsidR="00F13C6A" w:rsidRPr="00182432">
              <w:rPr>
                <w:rFonts w:ascii="Arial" w:hAnsi="Arial" w:cs="Arial"/>
                <w:i/>
                <w:iCs/>
                <w:color w:val="auto"/>
                <w:sz w:val="21"/>
                <w:szCs w:val="21"/>
                <w:lang w:val="lt-LT"/>
              </w:rPr>
              <w:t xml:space="preserve">Galimybė pasirinkti iš ne mažiau nei 5 </w:t>
            </w:r>
            <w:r w:rsidR="00E07105" w:rsidRPr="00182432">
              <w:rPr>
                <w:rFonts w:ascii="Arial" w:hAnsi="Arial" w:cs="Arial"/>
                <w:i/>
                <w:iCs/>
                <w:color w:val="auto"/>
                <w:sz w:val="21"/>
                <w:szCs w:val="21"/>
                <w:lang w:val="lt-LT"/>
              </w:rPr>
              <w:t xml:space="preserve">juodos spalvos </w:t>
            </w:r>
            <w:r w:rsidR="00F13C6A" w:rsidRPr="00182432">
              <w:rPr>
                <w:rFonts w:ascii="Arial" w:hAnsi="Arial" w:cs="Arial"/>
                <w:i/>
                <w:iCs/>
                <w:color w:val="auto"/>
                <w:sz w:val="21"/>
                <w:szCs w:val="21"/>
                <w:lang w:val="lt-LT"/>
              </w:rPr>
              <w:t xml:space="preserve">rankenėlių modelių (sutarties vykdymo metu  tiekėjas turės pateikti siūlomų </w:t>
            </w:r>
            <w:r w:rsidR="00C56BB0"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1689BCC2" w14:textId="7FD5102D" w:rsidR="00C56BB0" w:rsidRPr="00182432" w:rsidRDefault="00B574FE"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Baldas su reguliuojamomis kojelėmis.</w:t>
            </w:r>
          </w:p>
          <w:p w14:paraId="0B99EE7D" w14:textId="77777777" w:rsidR="007B025A" w:rsidRPr="00182432" w:rsidRDefault="00366E64"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7622175B" w14:textId="74696D7B" w:rsidR="00722D65" w:rsidRPr="00182432" w:rsidRDefault="00C0341F" w:rsidP="002643CE">
            <w:pPr>
              <w:pStyle w:val="ListParagraph"/>
              <w:numPr>
                <w:ilvl w:val="0"/>
                <w:numId w:val="72"/>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tc>
        <w:tc>
          <w:tcPr>
            <w:tcW w:w="3402" w:type="dxa"/>
          </w:tcPr>
          <w:p w14:paraId="4B59F8F9" w14:textId="77777777" w:rsidR="00284D2A" w:rsidRPr="00182432" w:rsidRDefault="00284D2A" w:rsidP="00284D2A">
            <w:pPr>
              <w:rPr>
                <w:rFonts w:ascii="Arial" w:hAnsi="Arial" w:cs="Arial"/>
                <w:color w:val="auto"/>
                <w:sz w:val="20"/>
                <w:szCs w:val="20"/>
                <w:lang w:val="lt-LT"/>
              </w:rPr>
            </w:pPr>
          </w:p>
          <w:p w14:paraId="7811E91F" w14:textId="7D9922CF" w:rsidR="00C57839" w:rsidRPr="00182432" w:rsidRDefault="00C57839"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0D8060A7" wp14:editId="401F54C3">
                  <wp:extent cx="1683206" cy="1243729"/>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688391" cy="1247560"/>
                          </a:xfrm>
                          <a:prstGeom prst="rect">
                            <a:avLst/>
                          </a:prstGeom>
                        </pic:spPr>
                      </pic:pic>
                    </a:graphicData>
                  </a:graphic>
                </wp:inline>
              </w:drawing>
            </w:r>
          </w:p>
          <w:p w14:paraId="38FE3981" w14:textId="196B21BC" w:rsidR="00975FDC" w:rsidRPr="00182432" w:rsidRDefault="00AD4A02"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445DCD9A" wp14:editId="797C0AC5">
                  <wp:extent cx="1023849" cy="822325"/>
                  <wp:effectExtent l="0" t="0" r="508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042485" cy="837293"/>
                          </a:xfrm>
                          <a:prstGeom prst="rect">
                            <a:avLst/>
                          </a:prstGeom>
                        </pic:spPr>
                      </pic:pic>
                    </a:graphicData>
                  </a:graphic>
                </wp:inline>
              </w:drawing>
            </w:r>
            <w:r w:rsidR="009A3527" w:rsidRPr="00182432">
              <w:rPr>
                <w:rFonts w:ascii="Arial" w:hAnsi="Arial" w:cs="Arial"/>
                <w:noProof/>
                <w:color w:val="auto"/>
                <w:sz w:val="20"/>
                <w:szCs w:val="20"/>
                <w:lang w:val="lt-LT"/>
              </w:rPr>
              <w:drawing>
                <wp:inline distT="0" distB="0" distL="0" distR="0" wp14:anchorId="21303EBF" wp14:editId="52E3E53A">
                  <wp:extent cx="695325" cy="542925"/>
                  <wp:effectExtent l="0" t="0" r="9525" b="952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95325" cy="542925"/>
                          </a:xfrm>
                          <a:prstGeom prst="rect">
                            <a:avLst/>
                          </a:prstGeom>
                        </pic:spPr>
                      </pic:pic>
                    </a:graphicData>
                  </a:graphic>
                </wp:inline>
              </w:drawing>
            </w:r>
          </w:p>
          <w:p w14:paraId="0BF0D0D3"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087E2A7"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4E6F4F9" w14:textId="0DB0A0BB"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12B91CF3" w14:textId="77777777" w:rsidTr="43DE9F2C">
        <w:tc>
          <w:tcPr>
            <w:tcW w:w="567" w:type="dxa"/>
          </w:tcPr>
          <w:p w14:paraId="61CE3BE8" w14:textId="17970D8B" w:rsidR="0049183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41</w:t>
            </w:r>
            <w:r w:rsidR="00D7000E" w:rsidRPr="00182432">
              <w:rPr>
                <w:rFonts w:ascii="Arial" w:hAnsi="Arial" w:cs="Arial"/>
                <w:b/>
                <w:bCs/>
                <w:color w:val="auto"/>
                <w:sz w:val="21"/>
                <w:szCs w:val="21"/>
                <w:lang w:val="lt-LT"/>
              </w:rPr>
              <w:t>.</w:t>
            </w:r>
          </w:p>
        </w:tc>
        <w:tc>
          <w:tcPr>
            <w:tcW w:w="1843" w:type="dxa"/>
          </w:tcPr>
          <w:p w14:paraId="12DCA625" w14:textId="77777777" w:rsidR="00200FBE" w:rsidRPr="00182432" w:rsidRDefault="00AD4A02"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Kopijavimo zonos baldas. </w:t>
            </w:r>
          </w:p>
          <w:p w14:paraId="39014051" w14:textId="77777777" w:rsidR="00200FBE" w:rsidRPr="00182432" w:rsidRDefault="00200FBE" w:rsidP="002643CE">
            <w:pPr>
              <w:jc w:val="both"/>
              <w:rPr>
                <w:rFonts w:ascii="Arial" w:hAnsi="Arial" w:cs="Arial"/>
                <w:b/>
                <w:bCs/>
                <w:color w:val="auto"/>
                <w:sz w:val="21"/>
                <w:szCs w:val="21"/>
                <w:lang w:val="lt-LT"/>
              </w:rPr>
            </w:pPr>
          </w:p>
          <w:p w14:paraId="7F4DBCE3" w14:textId="35DEA233" w:rsidR="00AD4A02" w:rsidRPr="00182432" w:rsidRDefault="001E408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2 aukštas.</w:t>
            </w:r>
          </w:p>
          <w:p w14:paraId="152C4A56" w14:textId="77777777" w:rsidR="00BF4E7D" w:rsidRPr="00182432" w:rsidRDefault="00BF4E7D" w:rsidP="002643CE">
            <w:pPr>
              <w:jc w:val="both"/>
              <w:rPr>
                <w:rFonts w:ascii="Arial" w:hAnsi="Arial" w:cs="Arial"/>
                <w:b/>
                <w:bCs/>
                <w:color w:val="auto"/>
                <w:sz w:val="21"/>
                <w:szCs w:val="21"/>
                <w:lang w:val="lt-LT"/>
              </w:rPr>
            </w:pPr>
          </w:p>
          <w:p w14:paraId="3FDD1BCE" w14:textId="62DACF40" w:rsidR="0049183E" w:rsidRPr="00182432" w:rsidRDefault="00AD4A02"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P01</w:t>
            </w:r>
          </w:p>
        </w:tc>
        <w:tc>
          <w:tcPr>
            <w:tcW w:w="8221" w:type="dxa"/>
          </w:tcPr>
          <w:p w14:paraId="3A3060AC" w14:textId="035E9695" w:rsidR="00266D0D" w:rsidRPr="00182432" w:rsidRDefault="00266D0D" w:rsidP="002643CE">
            <w:pPr>
              <w:pStyle w:val="ListParagraph"/>
              <w:numPr>
                <w:ilvl w:val="0"/>
                <w:numId w:val="69"/>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FC1F0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6CF98843" w14:textId="77777777" w:rsidR="00266D0D" w:rsidRPr="00182432" w:rsidRDefault="00266D0D" w:rsidP="002643CE">
            <w:pPr>
              <w:pStyle w:val="ListParagraph"/>
              <w:numPr>
                <w:ilvl w:val="0"/>
                <w:numId w:val="69"/>
              </w:numPr>
              <w:jc w:val="both"/>
              <w:rPr>
                <w:rFonts w:ascii="Arial" w:hAnsi="Arial" w:cs="Arial"/>
                <w:color w:val="auto"/>
                <w:sz w:val="21"/>
                <w:szCs w:val="21"/>
                <w:lang w:val="lt-LT"/>
              </w:rPr>
            </w:pPr>
            <w:r w:rsidRPr="00182432">
              <w:rPr>
                <w:rFonts w:ascii="Arial" w:hAnsi="Arial" w:cs="Arial"/>
                <w:color w:val="auto"/>
                <w:sz w:val="21"/>
                <w:szCs w:val="21"/>
                <w:lang w:val="lt-LT"/>
              </w:rPr>
              <w:t xml:space="preserve">Gaminama iš 18 mm LMDP. </w:t>
            </w:r>
          </w:p>
          <w:p w14:paraId="22AB7933" w14:textId="0127DDEC" w:rsidR="00656A43" w:rsidRPr="00182432" w:rsidRDefault="000B2FB0" w:rsidP="002643CE">
            <w:pPr>
              <w:pStyle w:val="ListParagraph"/>
              <w:numPr>
                <w:ilvl w:val="0"/>
                <w:numId w:val="6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656A43"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1F8C6D74" w14:textId="275550C0" w:rsidR="00266D0D" w:rsidRPr="00182432" w:rsidRDefault="00266D0D" w:rsidP="002643CE">
            <w:pPr>
              <w:pStyle w:val="ListParagraph"/>
              <w:numPr>
                <w:ilvl w:val="0"/>
                <w:numId w:val="69"/>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pusiau matinė, matinė.</w:t>
            </w:r>
          </w:p>
          <w:p w14:paraId="694FCAB6" w14:textId="77777777" w:rsidR="00266D0D" w:rsidRPr="00182432" w:rsidRDefault="00266D0D" w:rsidP="002643CE">
            <w:pPr>
              <w:pStyle w:val="ListParagraph"/>
              <w:numPr>
                <w:ilvl w:val="0"/>
                <w:numId w:val="69"/>
              </w:numPr>
              <w:jc w:val="both"/>
              <w:rPr>
                <w:rFonts w:ascii="Arial" w:hAnsi="Arial" w:cs="Arial"/>
                <w:color w:val="auto"/>
                <w:sz w:val="21"/>
                <w:szCs w:val="21"/>
                <w:lang w:val="lt-LT"/>
              </w:rPr>
            </w:pPr>
            <w:r w:rsidRPr="00182432">
              <w:rPr>
                <w:rFonts w:ascii="Arial" w:hAnsi="Arial" w:cs="Arial"/>
                <w:color w:val="auto"/>
                <w:sz w:val="21"/>
                <w:szCs w:val="21"/>
                <w:lang w:val="lt-LT"/>
              </w:rPr>
              <w:t xml:space="preserve">Briaunos korpusui 1 mm ABS, o fasadui 2 mm ABS. Spalva turi sutapti su parinktos plokštės spalva. </w:t>
            </w:r>
          </w:p>
          <w:p w14:paraId="405669ED" w14:textId="77777777" w:rsidR="00266D0D" w:rsidRPr="00182432" w:rsidRDefault="00266D0D" w:rsidP="002643CE">
            <w:pPr>
              <w:pStyle w:val="ListParagraph"/>
              <w:numPr>
                <w:ilvl w:val="0"/>
                <w:numId w:val="69"/>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4E2A90B9" w14:textId="13431A26" w:rsidR="00266D0D" w:rsidRPr="00182432" w:rsidRDefault="00266D0D" w:rsidP="002643CE">
            <w:pPr>
              <w:pStyle w:val="ListParagraph"/>
              <w:numPr>
                <w:ilvl w:val="0"/>
                <w:numId w:val="69"/>
              </w:numPr>
              <w:jc w:val="both"/>
              <w:rPr>
                <w:rFonts w:ascii="Arial" w:hAnsi="Arial" w:cs="Arial"/>
                <w:color w:val="auto"/>
                <w:sz w:val="21"/>
                <w:szCs w:val="21"/>
                <w:lang w:val="lt-LT"/>
              </w:rPr>
            </w:pPr>
            <w:r w:rsidRPr="00182432">
              <w:rPr>
                <w:rFonts w:ascii="Arial" w:hAnsi="Arial" w:cs="Arial"/>
                <w:color w:val="auto"/>
                <w:sz w:val="21"/>
                <w:szCs w:val="21"/>
                <w:lang w:val="lt-LT"/>
              </w:rPr>
              <w:t>Viduje numatomos reguliuojamos lentynos pagal brėžinį.</w:t>
            </w:r>
          </w:p>
          <w:p w14:paraId="1E8E0C98" w14:textId="4A13F414" w:rsidR="00387BB8" w:rsidRPr="00182432" w:rsidRDefault="00266D0D" w:rsidP="002643CE">
            <w:pPr>
              <w:pStyle w:val="ListParagraph"/>
              <w:numPr>
                <w:ilvl w:val="0"/>
                <w:numId w:val="6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lentynoms prisukamos,  dviejų taškų, juodos spalvos </w:t>
            </w:r>
            <w:r w:rsidR="00F13C6A" w:rsidRPr="00182432">
              <w:rPr>
                <w:rFonts w:ascii="Arial" w:hAnsi="Arial" w:cs="Arial"/>
                <w:i/>
                <w:iCs/>
                <w:color w:val="auto"/>
                <w:sz w:val="21"/>
                <w:szCs w:val="21"/>
                <w:lang w:val="lt-LT"/>
              </w:rPr>
              <w:t xml:space="preserve">Galimybė pasirinkti iš ne mažiau nei 5 </w:t>
            </w:r>
            <w:r w:rsidR="00E07105" w:rsidRPr="00182432">
              <w:rPr>
                <w:rFonts w:ascii="Arial" w:hAnsi="Arial" w:cs="Arial"/>
                <w:i/>
                <w:iCs/>
                <w:color w:val="auto"/>
                <w:sz w:val="21"/>
                <w:szCs w:val="21"/>
                <w:lang w:val="lt-LT"/>
              </w:rPr>
              <w:t xml:space="preserve">juodos spalvos </w:t>
            </w:r>
            <w:r w:rsidR="00F13C6A" w:rsidRPr="00182432">
              <w:rPr>
                <w:rFonts w:ascii="Arial" w:hAnsi="Arial" w:cs="Arial"/>
                <w:i/>
                <w:iCs/>
                <w:color w:val="auto"/>
                <w:sz w:val="21"/>
                <w:szCs w:val="21"/>
                <w:lang w:val="lt-LT"/>
              </w:rPr>
              <w:t xml:space="preserve">rankenėlių modelių (sutarties vykdymo metu  tiekėjas turės pateikti siūlomų </w:t>
            </w:r>
            <w:r w:rsidR="00387BB8"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25529088" w14:textId="4A85DE69" w:rsidR="00266D0D" w:rsidRPr="00182432" w:rsidRDefault="00266D0D" w:rsidP="002643CE">
            <w:pPr>
              <w:pStyle w:val="ListParagraph"/>
              <w:numPr>
                <w:ilvl w:val="0"/>
                <w:numId w:val="69"/>
              </w:numPr>
              <w:jc w:val="both"/>
              <w:rPr>
                <w:rFonts w:ascii="Arial" w:hAnsi="Arial" w:cs="Arial"/>
                <w:color w:val="auto"/>
                <w:sz w:val="21"/>
                <w:szCs w:val="21"/>
                <w:lang w:val="lt-LT"/>
              </w:rPr>
            </w:pPr>
            <w:r w:rsidRPr="00182432">
              <w:rPr>
                <w:rFonts w:ascii="Arial" w:hAnsi="Arial" w:cs="Arial"/>
                <w:color w:val="auto"/>
                <w:sz w:val="21"/>
                <w:szCs w:val="21"/>
                <w:lang w:val="lt-LT"/>
              </w:rPr>
              <w:t>Baldas su reguliuojamomis kojelėmis.</w:t>
            </w:r>
          </w:p>
          <w:p w14:paraId="478B6398" w14:textId="77777777" w:rsidR="00C0341F" w:rsidRPr="00182432" w:rsidRDefault="00366E64" w:rsidP="002643CE">
            <w:pPr>
              <w:pStyle w:val="ListParagraph"/>
              <w:numPr>
                <w:ilvl w:val="0"/>
                <w:numId w:val="69"/>
              </w:numPr>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7B885960" w14:textId="59FFDB42" w:rsidR="00C0341F" w:rsidRPr="00182432" w:rsidRDefault="00C0341F" w:rsidP="002643CE">
            <w:pPr>
              <w:pStyle w:val="ListParagraph"/>
              <w:numPr>
                <w:ilvl w:val="0"/>
                <w:numId w:val="69"/>
              </w:numPr>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20809697" w14:textId="77777777" w:rsidR="0049183E" w:rsidRPr="00182432" w:rsidRDefault="0049183E" w:rsidP="002643CE">
            <w:pPr>
              <w:jc w:val="both"/>
              <w:rPr>
                <w:rFonts w:ascii="Arial" w:hAnsi="Arial" w:cs="Arial"/>
                <w:color w:val="auto"/>
                <w:sz w:val="21"/>
                <w:szCs w:val="21"/>
                <w:lang w:val="lt-LT"/>
              </w:rPr>
            </w:pPr>
          </w:p>
        </w:tc>
        <w:tc>
          <w:tcPr>
            <w:tcW w:w="3402" w:type="dxa"/>
          </w:tcPr>
          <w:p w14:paraId="564B6F79" w14:textId="26B612B7" w:rsidR="00BF4E7D" w:rsidRPr="00182432" w:rsidRDefault="00BF4E7D"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41D2B316" wp14:editId="0E294702">
                  <wp:extent cx="1008380" cy="1473920"/>
                  <wp:effectExtent l="0" t="0" r="127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018601" cy="1488860"/>
                          </a:xfrm>
                          <a:prstGeom prst="rect">
                            <a:avLst/>
                          </a:prstGeom>
                        </pic:spPr>
                      </pic:pic>
                    </a:graphicData>
                  </a:graphic>
                </wp:inline>
              </w:drawing>
            </w:r>
          </w:p>
          <w:p w14:paraId="55C12CE7" w14:textId="5129F3D7" w:rsidR="00BF4E7D" w:rsidRPr="00182432" w:rsidRDefault="00BF4E7D"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17C67EE" wp14:editId="07B34CD9">
                  <wp:extent cx="1035170" cy="729392"/>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055685" cy="743847"/>
                          </a:xfrm>
                          <a:prstGeom prst="rect">
                            <a:avLst/>
                          </a:prstGeom>
                        </pic:spPr>
                      </pic:pic>
                    </a:graphicData>
                  </a:graphic>
                </wp:inline>
              </w:drawing>
            </w:r>
          </w:p>
          <w:p w14:paraId="67E7BC3E" w14:textId="77777777" w:rsidR="00366E64" w:rsidRPr="00182432" w:rsidRDefault="0085649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1460C3BB" wp14:editId="657463FF">
                  <wp:extent cx="694690" cy="54229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94690" cy="542290"/>
                          </a:xfrm>
                          <a:prstGeom prst="rect">
                            <a:avLst/>
                          </a:prstGeom>
                          <a:noFill/>
                        </pic:spPr>
                      </pic:pic>
                    </a:graphicData>
                  </a:graphic>
                </wp:inline>
              </w:drawing>
            </w:r>
          </w:p>
          <w:p w14:paraId="7F3BAED9"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FAFC6E0" w14:textId="7777777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01DCFCA" w14:textId="6095E2A7" w:rsidR="00975FDC" w:rsidRPr="00182432" w:rsidRDefault="00975FD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0703CAA7" w14:textId="77777777" w:rsidTr="43DE9F2C">
        <w:tc>
          <w:tcPr>
            <w:tcW w:w="567" w:type="dxa"/>
          </w:tcPr>
          <w:p w14:paraId="62986254" w14:textId="36963378" w:rsidR="0049183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42</w:t>
            </w:r>
            <w:r w:rsidR="00D7000E" w:rsidRPr="00182432">
              <w:rPr>
                <w:rFonts w:ascii="Arial" w:hAnsi="Arial" w:cs="Arial"/>
                <w:b/>
                <w:bCs/>
                <w:color w:val="auto"/>
                <w:sz w:val="21"/>
                <w:szCs w:val="21"/>
                <w:lang w:val="lt-LT"/>
              </w:rPr>
              <w:t>.</w:t>
            </w:r>
          </w:p>
        </w:tc>
        <w:tc>
          <w:tcPr>
            <w:tcW w:w="1843" w:type="dxa"/>
          </w:tcPr>
          <w:p w14:paraId="509CB50B" w14:textId="77777777" w:rsidR="008110D5" w:rsidRPr="00182432" w:rsidRDefault="001E408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Kopijavimo zonos baldas. </w:t>
            </w:r>
          </w:p>
          <w:p w14:paraId="1ED09996" w14:textId="77777777" w:rsidR="008110D5" w:rsidRPr="00182432" w:rsidRDefault="008110D5" w:rsidP="002643CE">
            <w:pPr>
              <w:jc w:val="both"/>
              <w:rPr>
                <w:rFonts w:ascii="Arial" w:hAnsi="Arial" w:cs="Arial"/>
                <w:b/>
                <w:bCs/>
                <w:color w:val="auto"/>
                <w:sz w:val="21"/>
                <w:szCs w:val="21"/>
                <w:lang w:val="lt-LT"/>
              </w:rPr>
            </w:pPr>
          </w:p>
          <w:p w14:paraId="24E16D09" w14:textId="26DA4688" w:rsidR="001E4088" w:rsidRPr="00182432" w:rsidRDefault="001E408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3 aukštas.</w:t>
            </w:r>
          </w:p>
          <w:p w14:paraId="7720B088" w14:textId="77777777" w:rsidR="001E4088" w:rsidRPr="00182432" w:rsidRDefault="001E4088" w:rsidP="002643CE">
            <w:pPr>
              <w:jc w:val="both"/>
              <w:rPr>
                <w:rFonts w:ascii="Arial" w:hAnsi="Arial" w:cs="Arial"/>
                <w:b/>
                <w:bCs/>
                <w:color w:val="auto"/>
                <w:sz w:val="21"/>
                <w:szCs w:val="21"/>
                <w:lang w:val="lt-LT"/>
              </w:rPr>
            </w:pPr>
          </w:p>
          <w:p w14:paraId="0B0126BD" w14:textId="3C214F70" w:rsidR="0049183E" w:rsidRPr="00182432" w:rsidRDefault="001E4088"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P01</w:t>
            </w:r>
          </w:p>
        </w:tc>
        <w:tc>
          <w:tcPr>
            <w:tcW w:w="8221" w:type="dxa"/>
          </w:tcPr>
          <w:p w14:paraId="1B63619E" w14:textId="29793086" w:rsidR="008110D5" w:rsidRPr="00182432" w:rsidRDefault="008110D5" w:rsidP="002643CE">
            <w:pPr>
              <w:pStyle w:val="ListParagraph"/>
              <w:numPr>
                <w:ilvl w:val="0"/>
                <w:numId w:val="70"/>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536B46" w:rsidRPr="00182432">
              <w:rPr>
                <w:rFonts w:ascii="Arial" w:hAnsi="Arial" w:cs="Arial"/>
                <w:color w:val="auto"/>
                <w:sz w:val="21"/>
                <w:szCs w:val="21"/>
                <w:lang w:val="lt-LT"/>
              </w:rPr>
              <w:t>Matmenų galima paklaida po pastato rangos darbų +-150mm.</w:t>
            </w:r>
          </w:p>
          <w:p w14:paraId="4EA4A478" w14:textId="77777777" w:rsidR="008110D5" w:rsidRPr="00182432" w:rsidRDefault="008110D5" w:rsidP="002643CE">
            <w:pPr>
              <w:pStyle w:val="ListParagraph"/>
              <w:numPr>
                <w:ilvl w:val="0"/>
                <w:numId w:val="70"/>
              </w:numPr>
              <w:jc w:val="both"/>
              <w:rPr>
                <w:rFonts w:ascii="Arial" w:hAnsi="Arial" w:cs="Arial"/>
                <w:color w:val="auto"/>
                <w:sz w:val="21"/>
                <w:szCs w:val="21"/>
                <w:lang w:val="lt-LT"/>
              </w:rPr>
            </w:pPr>
            <w:r w:rsidRPr="00182432">
              <w:rPr>
                <w:rFonts w:ascii="Arial" w:hAnsi="Arial" w:cs="Arial"/>
                <w:color w:val="auto"/>
                <w:sz w:val="21"/>
                <w:szCs w:val="21"/>
                <w:lang w:val="lt-LT"/>
              </w:rPr>
              <w:t xml:space="preserve">Gaminama iš 18 mm LMDP. </w:t>
            </w:r>
          </w:p>
          <w:p w14:paraId="1A81A668" w14:textId="7A802211" w:rsidR="00B204F1" w:rsidRPr="00182432" w:rsidRDefault="000B2FB0" w:rsidP="002643CE">
            <w:pPr>
              <w:pStyle w:val="ListParagraph"/>
              <w:numPr>
                <w:ilvl w:val="0"/>
                <w:numId w:val="70"/>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 turi būti galimybė pasirinkti iš ne mažiau nei 5 tamsiai pilkos, antracito spalvos  LMDP spalvų </w:t>
            </w:r>
            <w:r w:rsidR="00B204F1"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2FF74821" w14:textId="7AD99934" w:rsidR="008110D5" w:rsidRPr="00182432" w:rsidRDefault="008110D5" w:rsidP="002643CE">
            <w:pPr>
              <w:pStyle w:val="ListParagraph"/>
              <w:numPr>
                <w:ilvl w:val="0"/>
                <w:numId w:val="70"/>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pusiau matinė, matinė.</w:t>
            </w:r>
          </w:p>
          <w:p w14:paraId="03885B0C" w14:textId="5DF7CABD" w:rsidR="008110D5" w:rsidRPr="00182432" w:rsidRDefault="008110D5" w:rsidP="002643CE">
            <w:pPr>
              <w:pStyle w:val="ListParagraph"/>
              <w:numPr>
                <w:ilvl w:val="0"/>
                <w:numId w:val="70"/>
              </w:numPr>
              <w:jc w:val="both"/>
              <w:rPr>
                <w:rFonts w:ascii="Arial" w:hAnsi="Arial" w:cs="Arial"/>
                <w:color w:val="auto"/>
                <w:sz w:val="21"/>
                <w:szCs w:val="21"/>
                <w:lang w:val="lt-LT"/>
              </w:rPr>
            </w:pPr>
            <w:r w:rsidRPr="00182432">
              <w:rPr>
                <w:rFonts w:ascii="Arial" w:hAnsi="Arial" w:cs="Arial"/>
                <w:color w:val="auto"/>
                <w:sz w:val="21"/>
                <w:szCs w:val="21"/>
                <w:lang w:val="lt-LT"/>
              </w:rPr>
              <w:t xml:space="preserve">Briaunos korpusui 1 mm ABS, o fasadui 2 mm ABS. Spalva turi sutapti su parinktos plokštės spalva. </w:t>
            </w:r>
          </w:p>
          <w:p w14:paraId="21199D26" w14:textId="42304A9A" w:rsidR="008110D5" w:rsidRPr="00182432" w:rsidRDefault="008110D5" w:rsidP="002643CE">
            <w:pPr>
              <w:pStyle w:val="ListParagraph"/>
              <w:numPr>
                <w:ilvl w:val="0"/>
                <w:numId w:val="70"/>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r w:rsidR="00366E64" w:rsidRPr="00182432">
              <w:rPr>
                <w:rFonts w:ascii="Arial" w:hAnsi="Arial" w:cs="Arial"/>
                <w:color w:val="auto"/>
                <w:sz w:val="21"/>
                <w:szCs w:val="21"/>
                <w:lang w:val="lt-LT"/>
              </w:rPr>
              <w:t>.</w:t>
            </w:r>
          </w:p>
          <w:p w14:paraId="6EAE80B6" w14:textId="3E89E587" w:rsidR="008110D5" w:rsidRPr="00182432" w:rsidRDefault="008110D5" w:rsidP="002643CE">
            <w:pPr>
              <w:pStyle w:val="ListParagraph"/>
              <w:numPr>
                <w:ilvl w:val="0"/>
                <w:numId w:val="70"/>
              </w:numPr>
              <w:jc w:val="both"/>
              <w:rPr>
                <w:rFonts w:ascii="Arial" w:hAnsi="Arial" w:cs="Arial"/>
                <w:color w:val="auto"/>
                <w:sz w:val="21"/>
                <w:szCs w:val="21"/>
                <w:lang w:val="lt-LT"/>
              </w:rPr>
            </w:pPr>
            <w:r w:rsidRPr="00182432">
              <w:rPr>
                <w:rFonts w:ascii="Arial" w:hAnsi="Arial" w:cs="Arial"/>
                <w:color w:val="auto"/>
                <w:sz w:val="21"/>
                <w:szCs w:val="21"/>
                <w:lang w:val="lt-LT"/>
              </w:rPr>
              <w:t>Viduje numatomos reguliuojamos lentynos pagal brėžinį.</w:t>
            </w:r>
          </w:p>
          <w:p w14:paraId="366AB4E3" w14:textId="030DE131" w:rsidR="008110D5" w:rsidRPr="00182432" w:rsidRDefault="008110D5" w:rsidP="002643CE">
            <w:pPr>
              <w:pStyle w:val="ListParagraph"/>
              <w:numPr>
                <w:ilvl w:val="0"/>
                <w:numId w:val="70"/>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lentynoms prisukamos,  dviejų taškų, juodos spalvos </w:t>
            </w:r>
            <w:r w:rsidR="00F13C6A" w:rsidRPr="00182432">
              <w:rPr>
                <w:rFonts w:ascii="Arial" w:hAnsi="Arial" w:cs="Arial"/>
                <w:i/>
                <w:iCs/>
                <w:color w:val="auto"/>
                <w:sz w:val="21"/>
                <w:szCs w:val="21"/>
                <w:lang w:val="lt-LT"/>
              </w:rPr>
              <w:t>Galimybė pasirinkti iš ne mažiau nei 5</w:t>
            </w:r>
            <w:r w:rsidR="00E07105" w:rsidRPr="00182432">
              <w:rPr>
                <w:rFonts w:ascii="Arial" w:hAnsi="Arial" w:cs="Arial"/>
                <w:i/>
                <w:iCs/>
                <w:color w:val="auto"/>
                <w:sz w:val="21"/>
                <w:szCs w:val="21"/>
                <w:lang w:val="lt-LT"/>
              </w:rPr>
              <w:t xml:space="preserve"> juodos spalvos</w:t>
            </w:r>
            <w:r w:rsidR="00F13C6A" w:rsidRPr="00182432">
              <w:rPr>
                <w:rFonts w:ascii="Arial" w:hAnsi="Arial" w:cs="Arial"/>
                <w:i/>
                <w:iCs/>
                <w:color w:val="auto"/>
                <w:sz w:val="21"/>
                <w:szCs w:val="21"/>
                <w:lang w:val="lt-LT"/>
              </w:rPr>
              <w:t xml:space="preserve"> rankenėlių modelių (sutarties vykdymo metu  tiekėjas turės pateikti siūlomų </w:t>
            </w:r>
            <w:r w:rsidR="00387BB8"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w:t>
            </w:r>
            <w:r w:rsidR="00F13C6A" w:rsidRPr="00182432">
              <w:rPr>
                <w:rFonts w:ascii="Arial" w:hAnsi="Arial" w:cs="Arial"/>
                <w:i/>
                <w:iCs/>
                <w:color w:val="auto"/>
                <w:sz w:val="21"/>
                <w:szCs w:val="21"/>
                <w:lang w:val="lt-LT"/>
              </w:rPr>
              <w:lastRenderedPageBreak/>
              <w:t>ir/ar nukreipimą į tiekėjo/gamintojo internetiniame puslapyje esantį spalvų katalogą).</w:t>
            </w:r>
          </w:p>
          <w:p w14:paraId="36AA4441" w14:textId="79791493" w:rsidR="008110D5" w:rsidRPr="00182432" w:rsidRDefault="008110D5" w:rsidP="002643CE">
            <w:pPr>
              <w:pStyle w:val="ListParagraph"/>
              <w:numPr>
                <w:ilvl w:val="0"/>
                <w:numId w:val="70"/>
              </w:numPr>
              <w:jc w:val="both"/>
              <w:rPr>
                <w:rFonts w:ascii="Arial" w:hAnsi="Arial" w:cs="Arial"/>
                <w:color w:val="auto"/>
                <w:sz w:val="21"/>
                <w:szCs w:val="21"/>
                <w:lang w:val="lt-LT"/>
              </w:rPr>
            </w:pPr>
            <w:r w:rsidRPr="00182432">
              <w:rPr>
                <w:rFonts w:ascii="Arial" w:hAnsi="Arial" w:cs="Arial"/>
                <w:color w:val="auto"/>
                <w:sz w:val="21"/>
                <w:szCs w:val="21"/>
                <w:lang w:val="lt-LT"/>
              </w:rPr>
              <w:t>Baldas su reguliuojamomis kojelėmis.</w:t>
            </w:r>
          </w:p>
          <w:p w14:paraId="49D51434" w14:textId="77777777" w:rsidR="00C0341F" w:rsidRPr="00182432" w:rsidRDefault="00366E64" w:rsidP="002643CE">
            <w:pPr>
              <w:pStyle w:val="ListParagraph"/>
              <w:numPr>
                <w:ilvl w:val="0"/>
                <w:numId w:val="70"/>
              </w:numPr>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16CB4153" w14:textId="39FA13C4" w:rsidR="00C0341F" w:rsidRPr="00182432" w:rsidRDefault="00C0341F" w:rsidP="002643CE">
            <w:pPr>
              <w:pStyle w:val="ListParagraph"/>
              <w:numPr>
                <w:ilvl w:val="0"/>
                <w:numId w:val="70"/>
              </w:numPr>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4637CDC4" w14:textId="77777777" w:rsidR="0049183E" w:rsidRPr="00182432" w:rsidRDefault="0049183E" w:rsidP="002643CE">
            <w:pPr>
              <w:jc w:val="both"/>
              <w:rPr>
                <w:rFonts w:ascii="Arial" w:hAnsi="Arial" w:cs="Arial"/>
                <w:color w:val="auto"/>
                <w:sz w:val="21"/>
                <w:szCs w:val="21"/>
                <w:lang w:val="lt-LT"/>
              </w:rPr>
            </w:pPr>
          </w:p>
        </w:tc>
        <w:tc>
          <w:tcPr>
            <w:tcW w:w="3402" w:type="dxa"/>
          </w:tcPr>
          <w:p w14:paraId="5D30DEBB" w14:textId="55AE8D43" w:rsidR="001E4088" w:rsidRPr="00182432" w:rsidRDefault="001E4088"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488DF065" wp14:editId="22B83036">
                  <wp:extent cx="1104900" cy="1538900"/>
                  <wp:effectExtent l="0" t="0" r="0" b="4445"/>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108891" cy="1544459"/>
                          </a:xfrm>
                          <a:prstGeom prst="rect">
                            <a:avLst/>
                          </a:prstGeom>
                        </pic:spPr>
                      </pic:pic>
                    </a:graphicData>
                  </a:graphic>
                </wp:inline>
              </w:drawing>
            </w:r>
          </w:p>
          <w:p w14:paraId="23DA393F" w14:textId="3BF0406C" w:rsidR="001E4088" w:rsidRPr="00182432" w:rsidRDefault="001E4088"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0AE449DD" wp14:editId="729A71DE">
                  <wp:extent cx="1038191" cy="934671"/>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045230" cy="941008"/>
                          </a:xfrm>
                          <a:prstGeom prst="rect">
                            <a:avLst/>
                          </a:prstGeom>
                        </pic:spPr>
                      </pic:pic>
                    </a:graphicData>
                  </a:graphic>
                </wp:inline>
              </w:drawing>
            </w:r>
          </w:p>
          <w:p w14:paraId="4B373F40" w14:textId="77777777" w:rsidR="00820788" w:rsidRPr="00182432" w:rsidRDefault="00820788"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Žiūrėti:</w:t>
            </w:r>
          </w:p>
          <w:p w14:paraId="21825C42" w14:textId="77777777" w:rsidR="00820788" w:rsidRPr="00182432" w:rsidRDefault="00820788"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5DDBF61" w14:textId="38525232" w:rsidR="001E4088" w:rsidRPr="00182432" w:rsidRDefault="00820788"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1746F6D1" w14:textId="77777777" w:rsidTr="43DE9F2C">
        <w:tc>
          <w:tcPr>
            <w:tcW w:w="567" w:type="dxa"/>
          </w:tcPr>
          <w:p w14:paraId="3782170D" w14:textId="6AEEE974" w:rsidR="0049183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43</w:t>
            </w:r>
            <w:r w:rsidR="001E7FDA" w:rsidRPr="00182432">
              <w:rPr>
                <w:rFonts w:ascii="Arial" w:hAnsi="Arial" w:cs="Arial"/>
                <w:b/>
                <w:bCs/>
                <w:color w:val="auto"/>
                <w:sz w:val="21"/>
                <w:szCs w:val="21"/>
                <w:lang w:val="lt-LT"/>
              </w:rPr>
              <w:t>.</w:t>
            </w:r>
          </w:p>
        </w:tc>
        <w:tc>
          <w:tcPr>
            <w:tcW w:w="1843" w:type="dxa"/>
          </w:tcPr>
          <w:p w14:paraId="48321F92" w14:textId="1A58BC3A" w:rsidR="0049183E" w:rsidRPr="00182432" w:rsidRDefault="001E7FDA"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WC </w:t>
            </w:r>
            <w:r w:rsidR="00C06452" w:rsidRPr="00182432">
              <w:rPr>
                <w:rFonts w:ascii="Arial" w:hAnsi="Arial" w:cs="Arial"/>
                <w:b/>
                <w:bCs/>
                <w:color w:val="auto"/>
                <w:sz w:val="21"/>
                <w:szCs w:val="21"/>
                <w:lang w:val="lt-LT"/>
              </w:rPr>
              <w:t>b</w:t>
            </w:r>
            <w:r w:rsidRPr="00182432">
              <w:rPr>
                <w:rFonts w:ascii="Arial" w:hAnsi="Arial" w:cs="Arial"/>
                <w:b/>
                <w:bCs/>
                <w:color w:val="auto"/>
                <w:sz w:val="21"/>
                <w:szCs w:val="21"/>
                <w:lang w:val="lt-LT"/>
              </w:rPr>
              <w:t>aldas (be santechninių prietaisų)</w:t>
            </w:r>
          </w:p>
          <w:p w14:paraId="4376FC50" w14:textId="77777777" w:rsidR="001E7FDA" w:rsidRPr="00182432" w:rsidRDefault="001E7FDA" w:rsidP="002643CE">
            <w:pPr>
              <w:jc w:val="both"/>
              <w:rPr>
                <w:rFonts w:ascii="Arial" w:hAnsi="Arial" w:cs="Arial"/>
                <w:b/>
                <w:bCs/>
                <w:color w:val="auto"/>
                <w:sz w:val="21"/>
                <w:szCs w:val="21"/>
                <w:lang w:val="lt-LT"/>
              </w:rPr>
            </w:pPr>
          </w:p>
          <w:p w14:paraId="14BB11E9" w14:textId="5CFC8446" w:rsidR="001E7FDA" w:rsidRPr="00182432" w:rsidRDefault="001E7FDA"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PS1</w:t>
            </w:r>
          </w:p>
        </w:tc>
        <w:tc>
          <w:tcPr>
            <w:tcW w:w="8221" w:type="dxa"/>
          </w:tcPr>
          <w:p w14:paraId="06A0C9A4" w14:textId="0A98FDA9" w:rsidR="00CC7878" w:rsidRPr="00182432" w:rsidRDefault="00CC7878"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r w:rsidRPr="00182432">
              <w:rPr>
                <w:rFonts w:ascii="Arial" w:hAnsi="Arial" w:cs="Arial"/>
                <w:color w:val="auto"/>
                <w:sz w:val="21"/>
                <w:szCs w:val="21"/>
                <w:lang w:val="lt-LT"/>
              </w:rPr>
              <w:t>.</w:t>
            </w:r>
          </w:p>
          <w:p w14:paraId="4C045B13" w14:textId="77777777" w:rsidR="00440B6E" w:rsidRPr="00182432" w:rsidRDefault="00CC7878"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61A5C0B9" w14:textId="3DD94286" w:rsidR="00440B6E" w:rsidRPr="00182432" w:rsidRDefault="00CC7878"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65C9584D" w14:textId="58832356" w:rsidR="00A1023A" w:rsidRPr="00182432" w:rsidRDefault="00CC7878" w:rsidP="002643CE">
            <w:pPr>
              <w:pStyle w:val="ListParagraph"/>
              <w:numPr>
                <w:ilvl w:val="0"/>
                <w:numId w:val="71"/>
              </w:numPr>
              <w:jc w:val="both"/>
              <w:rPr>
                <w:rFonts w:ascii="Arial" w:hAnsi="Arial" w:cs="Arial"/>
                <w:i/>
                <w:iCs/>
                <w:color w:val="auto"/>
                <w:sz w:val="21"/>
                <w:szCs w:val="21"/>
                <w:lang w:val="lt-LT"/>
              </w:rPr>
            </w:pPr>
            <w:r w:rsidRPr="00182432">
              <w:rPr>
                <w:rFonts w:ascii="Arial" w:hAnsi="Arial" w:cs="Arial"/>
                <w:color w:val="auto"/>
                <w:sz w:val="21"/>
                <w:szCs w:val="21"/>
                <w:lang w:val="lt-LT"/>
              </w:rPr>
              <w:t>Plokštės spalva</w:t>
            </w:r>
            <w:r w:rsidR="007B02BA" w:rsidRPr="00182432">
              <w:rPr>
                <w:rFonts w:ascii="Arial" w:hAnsi="Arial" w:cs="Arial"/>
                <w:color w:val="auto"/>
                <w:sz w:val="21"/>
                <w:szCs w:val="21"/>
                <w:lang w:val="lt-LT"/>
              </w:rPr>
              <w:t>: turi būti g</w:t>
            </w:r>
            <w:r w:rsidRPr="00182432">
              <w:rPr>
                <w:rFonts w:ascii="Arial" w:hAnsi="Arial" w:cs="Arial"/>
                <w:color w:val="auto"/>
                <w:sz w:val="21"/>
                <w:szCs w:val="21"/>
                <w:lang w:val="lt-LT"/>
              </w:rPr>
              <w:t xml:space="preserve">alimybė pasirinkti iš ne mažiau nei </w:t>
            </w:r>
            <w:r w:rsidR="005B0B40" w:rsidRPr="00182432">
              <w:rPr>
                <w:rFonts w:ascii="Arial" w:hAnsi="Arial" w:cs="Arial"/>
                <w:color w:val="auto"/>
                <w:sz w:val="21"/>
                <w:szCs w:val="21"/>
                <w:lang w:val="lt-LT"/>
              </w:rPr>
              <w:t>4</w:t>
            </w:r>
            <w:r w:rsidRPr="00182432">
              <w:rPr>
                <w:rFonts w:ascii="Arial" w:hAnsi="Arial" w:cs="Arial"/>
                <w:color w:val="auto"/>
                <w:sz w:val="21"/>
                <w:szCs w:val="21"/>
                <w:lang w:val="lt-LT"/>
              </w:rPr>
              <w:t xml:space="preserve"> LMDP </w:t>
            </w:r>
            <w:r w:rsidR="00A1023A" w:rsidRPr="00182432">
              <w:rPr>
                <w:rFonts w:ascii="Arial" w:hAnsi="Arial" w:cs="Arial"/>
                <w:color w:val="auto"/>
                <w:sz w:val="21"/>
                <w:szCs w:val="21"/>
                <w:lang w:val="lt-LT"/>
              </w:rPr>
              <w:t>baltos</w:t>
            </w:r>
            <w:r w:rsidRPr="00182432">
              <w:rPr>
                <w:rFonts w:ascii="Arial" w:hAnsi="Arial" w:cs="Arial"/>
                <w:color w:val="auto"/>
                <w:sz w:val="21"/>
                <w:szCs w:val="21"/>
                <w:lang w:val="lt-LT"/>
              </w:rPr>
              <w:t xml:space="preserve"> spalvos plokštės pavyzdžių </w:t>
            </w:r>
            <w:r w:rsidR="00B204F1"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76458A9E" w14:textId="50755458" w:rsidR="00B560D1" w:rsidRPr="00182432" w:rsidRDefault="00CC7878"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w:t>
            </w:r>
            <w:r w:rsidR="00A1023A" w:rsidRPr="00182432">
              <w:rPr>
                <w:rFonts w:ascii="Arial" w:hAnsi="Arial" w:cs="Arial"/>
                <w:color w:val="auto"/>
                <w:sz w:val="21"/>
                <w:szCs w:val="21"/>
                <w:lang w:val="lt-LT"/>
              </w:rPr>
              <w:t>, pusiau matinis</w:t>
            </w:r>
            <w:r w:rsidR="006A6C05" w:rsidRPr="00182432">
              <w:rPr>
                <w:rFonts w:ascii="Arial" w:hAnsi="Arial" w:cs="Arial"/>
                <w:color w:val="auto"/>
                <w:sz w:val="21"/>
                <w:szCs w:val="21"/>
                <w:lang w:val="lt-LT"/>
              </w:rPr>
              <w:t>.</w:t>
            </w:r>
          </w:p>
          <w:p w14:paraId="183C7E55" w14:textId="7DA24B9C" w:rsidR="00CC7878" w:rsidRPr="00182432" w:rsidRDefault="00CC7878"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00B560D1" w:rsidRPr="00182432">
              <w:rPr>
                <w:rFonts w:ascii="Arial" w:hAnsi="Arial" w:cs="Arial"/>
                <w:color w:val="auto"/>
                <w:sz w:val="21"/>
                <w:szCs w:val="21"/>
                <w:lang w:val="lt-LT"/>
              </w:rPr>
              <w:t>C</w:t>
            </w:r>
            <w:r w:rsidRPr="00182432">
              <w:rPr>
                <w:rFonts w:ascii="Arial" w:hAnsi="Arial" w:cs="Arial"/>
                <w:color w:val="auto"/>
                <w:sz w:val="21"/>
                <w:szCs w:val="21"/>
                <w:lang w:val="lt-LT"/>
              </w:rPr>
              <w:t>ompact</w:t>
            </w:r>
            <w:proofErr w:type="spellEnd"/>
            <w:r w:rsidRPr="00182432">
              <w:rPr>
                <w:rFonts w:ascii="Arial" w:hAnsi="Arial" w:cs="Arial"/>
                <w:color w:val="auto"/>
                <w:sz w:val="21"/>
                <w:szCs w:val="21"/>
                <w:lang w:val="lt-LT"/>
              </w:rPr>
              <w:t xml:space="preserve"> HPL, vandeniui bei nubraižymui atsparia danga.  </w:t>
            </w:r>
          </w:p>
          <w:p w14:paraId="24D95584" w14:textId="4C2C6411" w:rsidR="00CB6323" w:rsidRPr="00182432" w:rsidRDefault="00B560D1" w:rsidP="002643CE">
            <w:pPr>
              <w:pStyle w:val="ListParagraph"/>
              <w:numPr>
                <w:ilvl w:val="0"/>
                <w:numId w:val="71"/>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spalva –</w:t>
            </w:r>
            <w:r w:rsidR="009B2891" w:rsidRPr="00182432">
              <w:rPr>
                <w:rFonts w:ascii="Arial" w:hAnsi="Arial" w:cs="Arial"/>
                <w:color w:val="auto"/>
                <w:sz w:val="21"/>
                <w:szCs w:val="21"/>
                <w:lang w:val="lt-LT"/>
              </w:rPr>
              <w:t xml:space="preserve"> turi būti g</w:t>
            </w:r>
            <w:r w:rsidR="00E72FE1" w:rsidRPr="00182432">
              <w:rPr>
                <w:rFonts w:ascii="Arial" w:hAnsi="Arial" w:cs="Arial"/>
                <w:color w:val="auto"/>
                <w:sz w:val="21"/>
                <w:szCs w:val="21"/>
                <w:lang w:val="lt-LT"/>
              </w:rPr>
              <w:t xml:space="preserve">alimybė pasirinkti iš ne mažiau nei </w:t>
            </w:r>
            <w:r w:rsidR="00FE1E3A" w:rsidRPr="00182432">
              <w:rPr>
                <w:rFonts w:ascii="Arial" w:hAnsi="Arial" w:cs="Arial"/>
                <w:color w:val="auto"/>
                <w:sz w:val="21"/>
                <w:szCs w:val="21"/>
                <w:lang w:val="lt-LT"/>
              </w:rPr>
              <w:t>2</w:t>
            </w:r>
            <w:r w:rsidR="00E72FE1" w:rsidRPr="00182432">
              <w:rPr>
                <w:rFonts w:ascii="Arial" w:hAnsi="Arial" w:cs="Arial"/>
                <w:color w:val="auto"/>
                <w:sz w:val="21"/>
                <w:szCs w:val="21"/>
                <w:lang w:val="lt-LT"/>
              </w:rPr>
              <w:t xml:space="preserve"> </w:t>
            </w:r>
            <w:r w:rsidR="009B2891" w:rsidRPr="00182432">
              <w:rPr>
                <w:rFonts w:ascii="Arial" w:hAnsi="Arial" w:cs="Arial"/>
                <w:color w:val="auto"/>
                <w:sz w:val="21"/>
                <w:szCs w:val="21"/>
                <w:lang w:val="lt-LT"/>
              </w:rPr>
              <w:t>baltos spalvos</w:t>
            </w:r>
            <w:r w:rsidR="00FE1E3A" w:rsidRPr="00182432">
              <w:rPr>
                <w:rFonts w:ascii="Arial" w:hAnsi="Arial" w:cs="Arial"/>
                <w:color w:val="auto"/>
                <w:sz w:val="21"/>
                <w:szCs w:val="21"/>
                <w:lang w:val="lt-LT"/>
              </w:rPr>
              <w:t xml:space="preserve"> </w:t>
            </w:r>
            <w:r w:rsidR="00E72FE1" w:rsidRPr="00182432">
              <w:rPr>
                <w:rFonts w:ascii="Arial" w:hAnsi="Arial" w:cs="Arial"/>
                <w:color w:val="auto"/>
                <w:sz w:val="21"/>
                <w:szCs w:val="21"/>
                <w:lang w:val="lt-LT"/>
              </w:rPr>
              <w:t>stalvirši</w:t>
            </w:r>
            <w:r w:rsidR="00FE1E3A" w:rsidRPr="00182432">
              <w:rPr>
                <w:rFonts w:ascii="Arial" w:hAnsi="Arial" w:cs="Arial"/>
                <w:color w:val="auto"/>
                <w:sz w:val="21"/>
                <w:szCs w:val="21"/>
                <w:lang w:val="lt-LT"/>
              </w:rPr>
              <w:t xml:space="preserve">ų </w:t>
            </w:r>
            <w:r w:rsidR="005B0B40"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1A8AA930" w14:textId="77777777" w:rsidR="00C0341F" w:rsidRPr="00182432" w:rsidRDefault="00BC490F"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0F59DE3B" w14:textId="1789BFAA" w:rsidR="00C0341F" w:rsidRPr="00182432" w:rsidRDefault="00C0341F"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4A0B3C1B" w14:textId="77777777" w:rsidR="00DE16E6" w:rsidRPr="00182432" w:rsidRDefault="00CB6323"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22064B64" w14:textId="39AB29F2" w:rsidR="00DE16E6" w:rsidRPr="00182432" w:rsidRDefault="00CC7878" w:rsidP="002643CE">
            <w:pPr>
              <w:pStyle w:val="ListParagraph"/>
              <w:numPr>
                <w:ilvl w:val="0"/>
                <w:numId w:val="71"/>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w:t>
            </w:r>
            <w:r w:rsidR="00DE16E6" w:rsidRPr="00182432">
              <w:rPr>
                <w:rFonts w:ascii="Arial" w:hAnsi="Arial" w:cs="Arial"/>
                <w:color w:val="auto"/>
                <w:sz w:val="21"/>
                <w:szCs w:val="21"/>
                <w:lang w:val="lt-LT"/>
              </w:rPr>
              <w:t xml:space="preserve">apatinėms </w:t>
            </w:r>
            <w:r w:rsidRPr="00182432">
              <w:rPr>
                <w:rFonts w:ascii="Arial" w:hAnsi="Arial" w:cs="Arial"/>
                <w:color w:val="auto"/>
                <w:sz w:val="21"/>
                <w:szCs w:val="21"/>
                <w:lang w:val="lt-LT"/>
              </w:rPr>
              <w:t xml:space="preserve">spintelėms –prisukamos,  dviejų taškų, juodos spalvos </w:t>
            </w:r>
            <w:r w:rsidRPr="00182432">
              <w:rPr>
                <w:rFonts w:ascii="Arial" w:hAnsi="Arial" w:cs="Arial"/>
                <w:i/>
                <w:iCs/>
                <w:color w:val="auto"/>
                <w:sz w:val="21"/>
                <w:szCs w:val="21"/>
                <w:lang w:val="lt-LT"/>
              </w:rPr>
              <w:t>(</w:t>
            </w:r>
            <w:r w:rsidR="00F13C6A" w:rsidRPr="00182432">
              <w:rPr>
                <w:rFonts w:ascii="Arial" w:hAnsi="Arial" w:cs="Arial"/>
                <w:i/>
                <w:iCs/>
                <w:color w:val="auto"/>
                <w:sz w:val="21"/>
                <w:szCs w:val="21"/>
                <w:lang w:val="lt-LT"/>
              </w:rPr>
              <w:t xml:space="preserve">Galimybė pasirinkti iš ne mažiau nei 5 </w:t>
            </w:r>
            <w:r w:rsidR="00811629" w:rsidRPr="00182432">
              <w:rPr>
                <w:rFonts w:ascii="Arial" w:hAnsi="Arial" w:cs="Arial"/>
                <w:i/>
                <w:iCs/>
                <w:color w:val="auto"/>
                <w:sz w:val="21"/>
                <w:szCs w:val="21"/>
                <w:lang w:val="lt-LT"/>
              </w:rPr>
              <w:t xml:space="preserve">juodos spalvos </w:t>
            </w:r>
            <w:r w:rsidR="00F13C6A" w:rsidRPr="00182432">
              <w:rPr>
                <w:rFonts w:ascii="Arial" w:hAnsi="Arial" w:cs="Arial"/>
                <w:i/>
                <w:iCs/>
                <w:color w:val="auto"/>
                <w:sz w:val="21"/>
                <w:szCs w:val="21"/>
                <w:lang w:val="lt-LT"/>
              </w:rPr>
              <w:t xml:space="preserve">rankenėlių modelių (sutarties vykdymo metu  tiekėjas turės pateikti siūlomų </w:t>
            </w:r>
            <w:r w:rsidR="002651C3" w:rsidRPr="00182432">
              <w:rPr>
                <w:rFonts w:ascii="Arial" w:hAnsi="Arial" w:cs="Arial"/>
                <w:i/>
                <w:iCs/>
                <w:color w:val="auto"/>
                <w:sz w:val="21"/>
                <w:szCs w:val="21"/>
                <w:lang w:val="lt-LT"/>
              </w:rPr>
              <w:t>rankenėlių</w:t>
            </w:r>
            <w:r w:rsidR="00F13C6A" w:rsidRPr="00182432">
              <w:rPr>
                <w:rFonts w:ascii="Arial" w:hAnsi="Arial" w:cs="Arial"/>
                <w:i/>
                <w:iCs/>
                <w:color w:val="auto"/>
                <w:sz w:val="21"/>
                <w:szCs w:val="21"/>
                <w:lang w:val="lt-LT"/>
              </w:rPr>
              <w:t xml:space="preserve"> pavyzdžius: nuotraukas ir/ar nukreipimą į tiekėjo/gamintojo internetiniame puslapyje esantį spalvų katalogą).</w:t>
            </w:r>
          </w:p>
          <w:p w14:paraId="3E67FE43" w14:textId="4CE253CD" w:rsidR="009947A8" w:rsidRPr="00182432" w:rsidRDefault="009947A8"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Reguliuojamos lentynos.</w:t>
            </w:r>
          </w:p>
          <w:p w14:paraId="340F150E" w14:textId="0179F70B" w:rsidR="00D61E51" w:rsidRPr="00182432" w:rsidRDefault="00D724B9"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Fasadas – skaidrus veidrodis.</w:t>
            </w:r>
            <w:r w:rsidR="0092179D" w:rsidRPr="00182432">
              <w:rPr>
                <w:rFonts w:ascii="Arial" w:hAnsi="Arial" w:cs="Arial"/>
                <w:color w:val="auto"/>
                <w:sz w:val="21"/>
                <w:szCs w:val="21"/>
                <w:lang w:val="lt-LT"/>
              </w:rPr>
              <w:t xml:space="preserve"> Veidrodis </w:t>
            </w:r>
            <w:r w:rsidR="00D61E51" w:rsidRPr="00182432">
              <w:rPr>
                <w:rFonts w:ascii="Arial" w:hAnsi="Arial" w:cs="Arial"/>
                <w:color w:val="auto"/>
                <w:sz w:val="21"/>
                <w:szCs w:val="21"/>
                <w:lang w:val="lt-LT"/>
              </w:rPr>
              <w:t>skaidraus tono, lygaus pavirši</w:t>
            </w:r>
            <w:r w:rsidR="000E284D" w:rsidRPr="00182432">
              <w:rPr>
                <w:rFonts w:ascii="Arial" w:hAnsi="Arial" w:cs="Arial"/>
                <w:color w:val="auto"/>
                <w:sz w:val="21"/>
                <w:szCs w:val="21"/>
                <w:lang w:val="lt-LT"/>
              </w:rPr>
              <w:t>aus</w:t>
            </w:r>
            <w:r w:rsidR="008A538F" w:rsidRPr="00182432">
              <w:rPr>
                <w:rFonts w:ascii="Arial" w:hAnsi="Arial" w:cs="Arial"/>
                <w:color w:val="auto"/>
                <w:sz w:val="21"/>
                <w:szCs w:val="21"/>
                <w:lang w:val="lt-LT"/>
              </w:rPr>
              <w:t xml:space="preserve">, kraštai šlifuoti. </w:t>
            </w:r>
          </w:p>
          <w:p w14:paraId="16D3B383" w14:textId="781BB8A4" w:rsidR="00FD1C6E" w:rsidRPr="00182432" w:rsidRDefault="00FD1C6E"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Durelės ant kurių klijuojamas veidrodis privalo eiti visu dydžiu iki pat plokštės briaunų kraštų.</w:t>
            </w:r>
          </w:p>
          <w:p w14:paraId="4A5A6302" w14:textId="1FAADB88" w:rsidR="00D724B9" w:rsidRPr="00182432" w:rsidRDefault="00D724B9"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 xml:space="preserve">Viršutinėse spintelėse turi būti numatyta vieta muilo dozatoriui, popierinių rankšluosčių laikikliui. </w:t>
            </w:r>
            <w:r w:rsidR="005F65B0" w:rsidRPr="00182432">
              <w:rPr>
                <w:rFonts w:ascii="Arial" w:hAnsi="Arial" w:cs="Arial"/>
                <w:color w:val="auto"/>
                <w:sz w:val="21"/>
                <w:szCs w:val="21"/>
                <w:u w:val="single"/>
                <w:lang w:val="lt-LT"/>
              </w:rPr>
              <w:t>Minėti p</w:t>
            </w:r>
            <w:r w:rsidR="0000723E" w:rsidRPr="00182432">
              <w:rPr>
                <w:rFonts w:ascii="Arial" w:hAnsi="Arial" w:cs="Arial"/>
                <w:color w:val="auto"/>
                <w:sz w:val="21"/>
                <w:szCs w:val="21"/>
                <w:u w:val="single"/>
                <w:lang w:val="lt-LT"/>
              </w:rPr>
              <w:t xml:space="preserve">rietaisai </w:t>
            </w:r>
            <w:r w:rsidR="005F65B0" w:rsidRPr="00182432">
              <w:rPr>
                <w:rFonts w:ascii="Arial" w:hAnsi="Arial" w:cs="Arial"/>
                <w:color w:val="auto"/>
                <w:sz w:val="21"/>
                <w:szCs w:val="21"/>
                <w:u w:val="single"/>
                <w:lang w:val="lt-LT"/>
              </w:rPr>
              <w:t>į baldų kainą nėra įskaičiuojami.</w:t>
            </w:r>
          </w:p>
          <w:p w14:paraId="59ECE8BF" w14:textId="77777777" w:rsidR="00D724B9" w:rsidRPr="00182432" w:rsidRDefault="00D724B9"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 spintelės formuojama kakta su skaidraus veidrodžio fasadu iki pat lubų. </w:t>
            </w:r>
          </w:p>
          <w:p w14:paraId="4215A951" w14:textId="77777777" w:rsidR="00BE0444" w:rsidRPr="00182432" w:rsidRDefault="00D724B9"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dugnas atviras tose vietose, kur sumontuota įranga. </w:t>
            </w:r>
          </w:p>
          <w:p w14:paraId="7AAB3D09" w14:textId="1DB4C430" w:rsidR="00BE0444" w:rsidRPr="00182432" w:rsidRDefault="009947A8" w:rsidP="002643CE">
            <w:pPr>
              <w:pStyle w:val="ListParagraph"/>
              <w:numPr>
                <w:ilvl w:val="0"/>
                <w:numId w:val="71"/>
              </w:numPr>
              <w:jc w:val="both"/>
              <w:rPr>
                <w:rFonts w:ascii="Arial" w:hAnsi="Arial" w:cs="Arial"/>
                <w:color w:val="auto"/>
                <w:sz w:val="21"/>
                <w:szCs w:val="21"/>
                <w:u w:val="single"/>
                <w:lang w:val="lt-LT"/>
              </w:rPr>
            </w:pPr>
            <w:r w:rsidRPr="00182432">
              <w:rPr>
                <w:rFonts w:ascii="Arial" w:hAnsi="Arial" w:cs="Arial"/>
                <w:color w:val="auto"/>
                <w:sz w:val="21"/>
                <w:szCs w:val="21"/>
                <w:lang w:val="lt-LT"/>
              </w:rPr>
              <w:t xml:space="preserve">Numatomi </w:t>
            </w:r>
            <w:r w:rsidR="00D724B9" w:rsidRPr="00182432">
              <w:rPr>
                <w:rFonts w:ascii="Arial" w:hAnsi="Arial" w:cs="Arial"/>
                <w:color w:val="auto"/>
                <w:sz w:val="21"/>
                <w:szCs w:val="21"/>
                <w:lang w:val="lt-LT"/>
              </w:rPr>
              <w:t>stalči</w:t>
            </w:r>
            <w:r w:rsidRPr="00182432">
              <w:rPr>
                <w:rFonts w:ascii="Arial" w:hAnsi="Arial" w:cs="Arial"/>
                <w:color w:val="auto"/>
                <w:sz w:val="21"/>
                <w:szCs w:val="21"/>
                <w:lang w:val="lt-LT"/>
              </w:rPr>
              <w:t xml:space="preserve">ai </w:t>
            </w:r>
            <w:r w:rsidR="00D724B9" w:rsidRPr="00182432">
              <w:rPr>
                <w:rFonts w:ascii="Arial" w:hAnsi="Arial" w:cs="Arial"/>
                <w:color w:val="auto"/>
                <w:sz w:val="21"/>
                <w:szCs w:val="21"/>
                <w:lang w:val="lt-LT"/>
              </w:rPr>
              <w:t>šiukšlių konteineriui</w:t>
            </w:r>
            <w:r w:rsidR="00713869" w:rsidRPr="00182432">
              <w:rPr>
                <w:rFonts w:ascii="Arial" w:hAnsi="Arial" w:cs="Arial"/>
                <w:color w:val="auto"/>
                <w:sz w:val="21"/>
                <w:szCs w:val="21"/>
                <w:lang w:val="lt-LT"/>
              </w:rPr>
              <w:t xml:space="preserve"> </w:t>
            </w:r>
            <w:r w:rsidR="00D724B9" w:rsidRPr="00182432">
              <w:rPr>
                <w:rFonts w:ascii="Arial" w:hAnsi="Arial" w:cs="Arial"/>
                <w:color w:val="auto"/>
                <w:sz w:val="21"/>
                <w:szCs w:val="21"/>
                <w:lang w:val="lt-LT"/>
              </w:rPr>
              <w:t>(</w:t>
            </w:r>
            <w:r w:rsidR="00D724B9" w:rsidRPr="00182432">
              <w:rPr>
                <w:rFonts w:ascii="Arial" w:hAnsi="Arial" w:cs="Arial"/>
                <w:color w:val="auto"/>
                <w:sz w:val="21"/>
                <w:szCs w:val="21"/>
                <w:u w:val="single"/>
                <w:lang w:val="lt-LT"/>
              </w:rPr>
              <w:t>konteineri</w:t>
            </w:r>
            <w:r w:rsidRPr="00182432">
              <w:rPr>
                <w:rFonts w:ascii="Arial" w:hAnsi="Arial" w:cs="Arial"/>
                <w:color w:val="auto"/>
                <w:sz w:val="21"/>
                <w:szCs w:val="21"/>
                <w:u w:val="single"/>
                <w:lang w:val="lt-LT"/>
              </w:rPr>
              <w:t>ai</w:t>
            </w:r>
            <w:r w:rsidR="00D724B9" w:rsidRPr="00182432">
              <w:rPr>
                <w:rFonts w:ascii="Arial" w:hAnsi="Arial" w:cs="Arial"/>
                <w:color w:val="auto"/>
                <w:sz w:val="21"/>
                <w:szCs w:val="21"/>
                <w:u w:val="single"/>
                <w:lang w:val="lt-LT"/>
              </w:rPr>
              <w:t xml:space="preserve"> turi būti įtraukt</w:t>
            </w:r>
            <w:r w:rsidRPr="00182432">
              <w:rPr>
                <w:rFonts w:ascii="Arial" w:hAnsi="Arial" w:cs="Arial"/>
                <w:color w:val="auto"/>
                <w:sz w:val="21"/>
                <w:szCs w:val="21"/>
                <w:u w:val="single"/>
                <w:lang w:val="lt-LT"/>
              </w:rPr>
              <w:t>i</w:t>
            </w:r>
            <w:r w:rsidR="00D724B9" w:rsidRPr="00182432">
              <w:rPr>
                <w:rFonts w:ascii="Arial" w:hAnsi="Arial" w:cs="Arial"/>
                <w:color w:val="auto"/>
                <w:sz w:val="21"/>
                <w:szCs w:val="21"/>
                <w:u w:val="single"/>
                <w:lang w:val="lt-LT"/>
              </w:rPr>
              <w:t xml:space="preserve"> į komplektą). </w:t>
            </w:r>
          </w:p>
          <w:p w14:paraId="33CCF986" w14:textId="22DAA688" w:rsidR="00B61919" w:rsidRPr="00182432" w:rsidRDefault="00D724B9"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Šiukšlių konteineri</w:t>
            </w:r>
            <w:r w:rsidR="00921CD2" w:rsidRPr="00182432">
              <w:rPr>
                <w:rFonts w:ascii="Arial" w:hAnsi="Arial" w:cs="Arial"/>
                <w:color w:val="auto"/>
                <w:sz w:val="21"/>
                <w:szCs w:val="21"/>
                <w:lang w:val="lt-LT"/>
              </w:rPr>
              <w:t xml:space="preserve">ų </w:t>
            </w:r>
            <w:r w:rsidRPr="00182432">
              <w:rPr>
                <w:rFonts w:ascii="Arial" w:hAnsi="Arial" w:cs="Arial"/>
                <w:color w:val="auto"/>
                <w:sz w:val="21"/>
                <w:szCs w:val="21"/>
                <w:lang w:val="lt-LT"/>
              </w:rPr>
              <w:t>stalčiaus fasad</w:t>
            </w:r>
            <w:r w:rsidR="00921CD2" w:rsidRPr="00182432">
              <w:rPr>
                <w:rFonts w:ascii="Arial" w:hAnsi="Arial" w:cs="Arial"/>
                <w:color w:val="auto"/>
                <w:sz w:val="21"/>
                <w:szCs w:val="21"/>
                <w:lang w:val="lt-LT"/>
              </w:rPr>
              <w:t>uose</w:t>
            </w:r>
            <w:r w:rsidRPr="00182432">
              <w:rPr>
                <w:rFonts w:ascii="Arial" w:hAnsi="Arial" w:cs="Arial"/>
                <w:color w:val="auto"/>
                <w:sz w:val="21"/>
                <w:szCs w:val="21"/>
                <w:lang w:val="lt-LT"/>
              </w:rPr>
              <w:t xml:space="preserve">  yra anga su metaliniu rėmeli</w:t>
            </w:r>
            <w:r w:rsidR="00B61919" w:rsidRPr="00182432">
              <w:rPr>
                <w:rFonts w:ascii="Arial" w:hAnsi="Arial" w:cs="Arial"/>
                <w:color w:val="auto"/>
                <w:sz w:val="21"/>
                <w:szCs w:val="21"/>
                <w:lang w:val="lt-LT"/>
              </w:rPr>
              <w:t xml:space="preserve">u </w:t>
            </w:r>
            <w:r w:rsidRPr="00182432">
              <w:rPr>
                <w:rFonts w:ascii="Arial" w:hAnsi="Arial" w:cs="Arial"/>
                <w:color w:val="auto"/>
                <w:sz w:val="21"/>
                <w:szCs w:val="21"/>
                <w:lang w:val="lt-LT"/>
              </w:rPr>
              <w:t xml:space="preserve">šiukšlių išmetimui. </w:t>
            </w:r>
          </w:p>
          <w:p w14:paraId="2C8B4632" w14:textId="77777777" w:rsidR="00681E99" w:rsidRPr="00182432" w:rsidRDefault="008645B5"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33A4E0A5" w14:textId="61C764BD" w:rsidR="00681E99" w:rsidRPr="00182432" w:rsidRDefault="00681E99"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50F83E16" w14:textId="49024E03" w:rsidR="00581E2B" w:rsidRPr="00182432" w:rsidRDefault="00D724B9"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Dalyje po plautuve paliekama vieta sifonams ir kitai įrangai.</w:t>
            </w:r>
          </w:p>
          <w:p w14:paraId="67AAD65B" w14:textId="2019EA8A" w:rsidR="0049183E" w:rsidRPr="00182432" w:rsidRDefault="00581E2B" w:rsidP="002643CE">
            <w:pPr>
              <w:pStyle w:val="ListParagraph"/>
              <w:numPr>
                <w:ilvl w:val="0"/>
                <w:numId w:val="71"/>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 pakelta nuo žemės ant dažyto juoda spalva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rėmo su kojelėmis (kojelės su reguliuojamais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w:t>
            </w:r>
          </w:p>
        </w:tc>
        <w:tc>
          <w:tcPr>
            <w:tcW w:w="3402" w:type="dxa"/>
          </w:tcPr>
          <w:p w14:paraId="3F6B146B" w14:textId="77777777" w:rsidR="0049183E" w:rsidRPr="00182432" w:rsidRDefault="0049183E" w:rsidP="002643CE">
            <w:pPr>
              <w:rPr>
                <w:rFonts w:ascii="Arial" w:hAnsi="Arial" w:cs="Arial"/>
                <w:color w:val="auto"/>
                <w:sz w:val="20"/>
                <w:szCs w:val="20"/>
                <w:lang w:val="lt-LT"/>
              </w:rPr>
            </w:pPr>
          </w:p>
          <w:p w14:paraId="01093CD0" w14:textId="629EFBBB" w:rsidR="00E44D45" w:rsidRPr="00182432" w:rsidRDefault="00E44D45"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082C0F73" wp14:editId="551DCEBB">
                  <wp:extent cx="1751588" cy="1310914"/>
                  <wp:effectExtent l="0" t="0" r="1270" b="381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758107" cy="1315793"/>
                          </a:xfrm>
                          <a:prstGeom prst="rect">
                            <a:avLst/>
                          </a:prstGeom>
                        </pic:spPr>
                      </pic:pic>
                    </a:graphicData>
                  </a:graphic>
                </wp:inline>
              </w:drawing>
            </w:r>
          </w:p>
          <w:p w14:paraId="63456910" w14:textId="77777777" w:rsidR="00E44D45" w:rsidRPr="00182432" w:rsidRDefault="00E44D45" w:rsidP="002643CE">
            <w:pPr>
              <w:rPr>
                <w:rFonts w:ascii="Arial" w:hAnsi="Arial" w:cs="Arial"/>
                <w:color w:val="auto"/>
                <w:sz w:val="20"/>
                <w:szCs w:val="20"/>
                <w:lang w:val="lt-LT"/>
              </w:rPr>
            </w:pPr>
          </w:p>
          <w:p w14:paraId="3B9DBA5D" w14:textId="77777777" w:rsidR="00E44D45" w:rsidRPr="00182432" w:rsidRDefault="00E44D45" w:rsidP="002643CE">
            <w:pPr>
              <w:rPr>
                <w:rFonts w:ascii="Arial" w:hAnsi="Arial" w:cs="Arial"/>
                <w:color w:val="auto"/>
                <w:sz w:val="20"/>
                <w:szCs w:val="20"/>
                <w:lang w:val="lt-LT"/>
              </w:rPr>
            </w:pPr>
          </w:p>
          <w:p w14:paraId="753516EA" w14:textId="773EC34F" w:rsidR="00E44D45" w:rsidRPr="00182432" w:rsidRDefault="0002758A"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3DD7AA28" wp14:editId="40025DAA">
                  <wp:extent cx="1779309" cy="1478826"/>
                  <wp:effectExtent l="0" t="0" r="0" b="762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784758" cy="1483355"/>
                          </a:xfrm>
                          <a:prstGeom prst="rect">
                            <a:avLst/>
                          </a:prstGeom>
                        </pic:spPr>
                      </pic:pic>
                    </a:graphicData>
                  </a:graphic>
                </wp:inline>
              </w:drawing>
            </w:r>
          </w:p>
          <w:p w14:paraId="3EA46BE2" w14:textId="13D17876" w:rsidR="00E44D45" w:rsidRPr="00182432" w:rsidRDefault="001E7FDA"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6606F638" wp14:editId="3420BAC1">
                  <wp:extent cx="752475" cy="542925"/>
                  <wp:effectExtent l="0" t="0" r="9525" b="9525"/>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752475" cy="542925"/>
                          </a:xfrm>
                          <a:prstGeom prst="rect">
                            <a:avLst/>
                          </a:prstGeom>
                        </pic:spPr>
                      </pic:pic>
                    </a:graphicData>
                  </a:graphic>
                </wp:inline>
              </w:drawing>
            </w:r>
          </w:p>
          <w:p w14:paraId="51C38936" w14:textId="77777777" w:rsidR="00E44D45" w:rsidRPr="00182432" w:rsidRDefault="00E44D45" w:rsidP="002643CE">
            <w:pPr>
              <w:rPr>
                <w:rFonts w:ascii="Arial" w:hAnsi="Arial" w:cs="Arial"/>
                <w:color w:val="auto"/>
                <w:sz w:val="20"/>
                <w:szCs w:val="20"/>
                <w:lang w:val="lt-LT"/>
              </w:rPr>
            </w:pPr>
          </w:p>
          <w:p w14:paraId="03FDE753"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EA01838"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ECDF79C"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6F42C98" w14:textId="77777777" w:rsidR="00E44D45" w:rsidRPr="00182432" w:rsidRDefault="00E44D45" w:rsidP="002643CE">
            <w:pPr>
              <w:rPr>
                <w:rFonts w:ascii="Arial" w:hAnsi="Arial" w:cs="Arial"/>
                <w:color w:val="auto"/>
                <w:sz w:val="20"/>
                <w:szCs w:val="20"/>
                <w:lang w:val="lt-LT"/>
              </w:rPr>
            </w:pPr>
          </w:p>
          <w:p w14:paraId="1DDFC838" w14:textId="77777777" w:rsidR="00E44D45" w:rsidRPr="00182432" w:rsidRDefault="00E44D45" w:rsidP="002643CE">
            <w:pPr>
              <w:rPr>
                <w:rFonts w:ascii="Arial" w:hAnsi="Arial" w:cs="Arial"/>
                <w:color w:val="auto"/>
                <w:sz w:val="20"/>
                <w:szCs w:val="20"/>
                <w:lang w:val="lt-LT"/>
              </w:rPr>
            </w:pPr>
          </w:p>
          <w:p w14:paraId="7AA0BEA9" w14:textId="77777777" w:rsidR="00E44D45" w:rsidRPr="00182432" w:rsidRDefault="00E44D45" w:rsidP="002643CE">
            <w:pPr>
              <w:rPr>
                <w:rFonts w:ascii="Arial" w:hAnsi="Arial" w:cs="Arial"/>
                <w:color w:val="auto"/>
                <w:sz w:val="20"/>
                <w:szCs w:val="20"/>
                <w:lang w:val="lt-LT"/>
              </w:rPr>
            </w:pPr>
          </w:p>
          <w:p w14:paraId="1FEE6289" w14:textId="274A3FB1" w:rsidR="00E44D45" w:rsidRPr="00182432" w:rsidRDefault="00E44D45" w:rsidP="002643CE">
            <w:pPr>
              <w:rPr>
                <w:rFonts w:ascii="Arial" w:hAnsi="Arial" w:cs="Arial"/>
                <w:color w:val="auto"/>
                <w:sz w:val="20"/>
                <w:szCs w:val="20"/>
                <w:lang w:val="lt-LT"/>
              </w:rPr>
            </w:pPr>
          </w:p>
        </w:tc>
      </w:tr>
      <w:tr w:rsidR="00182432" w:rsidRPr="006A5D93" w14:paraId="1150BA6B" w14:textId="77777777" w:rsidTr="43DE9F2C">
        <w:tc>
          <w:tcPr>
            <w:tcW w:w="567" w:type="dxa"/>
          </w:tcPr>
          <w:p w14:paraId="187769A0" w14:textId="375D2572" w:rsidR="00505FDE"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44</w:t>
            </w:r>
            <w:r w:rsidR="00505FDE" w:rsidRPr="00182432">
              <w:rPr>
                <w:rFonts w:ascii="Arial" w:hAnsi="Arial" w:cs="Arial"/>
                <w:b/>
                <w:bCs/>
                <w:color w:val="auto"/>
                <w:sz w:val="21"/>
                <w:szCs w:val="21"/>
                <w:lang w:val="lt-LT"/>
              </w:rPr>
              <w:t>.</w:t>
            </w:r>
          </w:p>
        </w:tc>
        <w:tc>
          <w:tcPr>
            <w:tcW w:w="1843" w:type="dxa"/>
          </w:tcPr>
          <w:p w14:paraId="1891DBF6" w14:textId="77777777" w:rsidR="00505FDE" w:rsidRPr="00182432" w:rsidRDefault="00505FDE" w:rsidP="002643CE">
            <w:pPr>
              <w:rPr>
                <w:rFonts w:ascii="Arial" w:hAnsi="Arial" w:cs="Arial"/>
                <w:b/>
                <w:bCs/>
                <w:color w:val="auto"/>
                <w:sz w:val="21"/>
                <w:szCs w:val="21"/>
                <w:lang w:val="lt-LT"/>
              </w:rPr>
            </w:pPr>
            <w:r w:rsidRPr="00182432">
              <w:rPr>
                <w:rFonts w:ascii="Arial" w:hAnsi="Arial" w:cs="Arial"/>
                <w:b/>
                <w:bCs/>
                <w:color w:val="auto"/>
                <w:sz w:val="21"/>
                <w:szCs w:val="21"/>
                <w:lang w:val="lt-LT"/>
              </w:rPr>
              <w:t>WC baldas (be santechninių prietaisų)</w:t>
            </w:r>
          </w:p>
          <w:p w14:paraId="2EB022EB" w14:textId="77777777" w:rsidR="00505FDE" w:rsidRPr="00182432" w:rsidRDefault="00505FDE" w:rsidP="002643CE">
            <w:pPr>
              <w:rPr>
                <w:rFonts w:ascii="Arial" w:hAnsi="Arial" w:cs="Arial"/>
                <w:b/>
                <w:bCs/>
                <w:color w:val="auto"/>
                <w:sz w:val="21"/>
                <w:szCs w:val="21"/>
                <w:lang w:val="lt-LT"/>
              </w:rPr>
            </w:pPr>
          </w:p>
          <w:p w14:paraId="381BCD5B" w14:textId="7B7F4810" w:rsidR="00505FDE" w:rsidRPr="00182432" w:rsidRDefault="00505FDE"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PS2</w:t>
            </w:r>
          </w:p>
        </w:tc>
        <w:tc>
          <w:tcPr>
            <w:tcW w:w="8221" w:type="dxa"/>
          </w:tcPr>
          <w:p w14:paraId="1253D494" w14:textId="246B33F4"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350EFBDF" w14:textId="77777777"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1AE16624" w14:textId="52D9D230"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54183B88" w14:textId="364190DE" w:rsidR="00505FDE" w:rsidRPr="00182432" w:rsidRDefault="00811629" w:rsidP="002643CE">
            <w:pPr>
              <w:pStyle w:val="ListParagraph"/>
              <w:numPr>
                <w:ilvl w:val="0"/>
                <w:numId w:val="7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turi būti galimybė pasirinkti iš ne mažiau nei 4 LMDP baltos spalvos plokštės pavyzdžių </w:t>
            </w:r>
            <w:r w:rsidR="00505FDE"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40B0C30C" w14:textId="77777777"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pusiau matinis.</w:t>
            </w:r>
          </w:p>
          <w:p w14:paraId="583779C0" w14:textId="77777777"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6346A525" w14:textId="03BC4AD1" w:rsidR="00505FDE" w:rsidRPr="00182432" w:rsidRDefault="00811629" w:rsidP="002643CE">
            <w:pPr>
              <w:pStyle w:val="ListParagraph"/>
              <w:numPr>
                <w:ilvl w:val="0"/>
                <w:numId w:val="73"/>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spalva – turi būti galimybė pasirinkti iš ne mažiau nei 2 baltos spalvos stalviršių</w:t>
            </w:r>
            <w:r w:rsidRPr="00182432">
              <w:rPr>
                <w:rFonts w:ascii="Arial" w:hAnsi="Arial" w:cs="Arial"/>
                <w:i/>
                <w:iCs/>
                <w:color w:val="auto"/>
                <w:sz w:val="21"/>
                <w:szCs w:val="21"/>
                <w:lang w:val="lt-LT"/>
              </w:rPr>
              <w:t xml:space="preserve"> </w:t>
            </w:r>
            <w:r w:rsidR="00505FDE"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2D40C3AD" w14:textId="77777777" w:rsidR="00C0341F"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64DC657F" w14:textId="23D13DE8" w:rsidR="00C0341F" w:rsidRPr="00182432" w:rsidRDefault="00C0341F"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70BC2B1E" w14:textId="77777777"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7DCF1D20" w14:textId="77777777" w:rsidR="00505FDE" w:rsidRPr="00182432" w:rsidRDefault="00505FDE" w:rsidP="002643CE">
            <w:pPr>
              <w:pStyle w:val="ListParagraph"/>
              <w:numPr>
                <w:ilvl w:val="0"/>
                <w:numId w:val="73"/>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spintelėms –prisukamos,  dviejų taškų, juodos spalvos </w:t>
            </w:r>
            <w:r w:rsidRPr="00182432">
              <w:rPr>
                <w:rFonts w:ascii="Arial" w:hAnsi="Arial" w:cs="Arial"/>
                <w:i/>
                <w:iCs/>
                <w:color w:val="auto"/>
                <w:sz w:val="21"/>
                <w:szCs w:val="21"/>
                <w:lang w:val="lt-LT"/>
              </w:rPr>
              <w:t>(Galimybė pasirinkti iš ne mažiau nei 5 rankenėlių modelių (sutarties vykdymo metu  tiekėjas turės pateikti siūlomų rankenėlių pavyzdžius: nuotraukas ir/ar nukreipimą į tiekėjo/gamintojo internetiniame puslapyje esantį spalvų katalogą).</w:t>
            </w:r>
          </w:p>
          <w:p w14:paraId="673B2B13" w14:textId="736041DE" w:rsidR="00A7027D" w:rsidRPr="00182432" w:rsidRDefault="00A7027D"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Reguliuojamos lentynos.</w:t>
            </w:r>
          </w:p>
          <w:p w14:paraId="47BB7D01" w14:textId="5F901136" w:rsidR="00CF2045" w:rsidRPr="00182432" w:rsidRDefault="00CF2045" w:rsidP="00C86F73">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Fasadas – skaidrus veidrodis. Veidrodis skaidraus tono, lygaus pavirši</w:t>
            </w:r>
            <w:r w:rsidR="00C80479" w:rsidRPr="00182432">
              <w:rPr>
                <w:rFonts w:ascii="Arial" w:hAnsi="Arial" w:cs="Arial"/>
                <w:color w:val="auto"/>
                <w:sz w:val="21"/>
                <w:szCs w:val="21"/>
                <w:lang w:val="lt-LT"/>
              </w:rPr>
              <w:t>aus</w:t>
            </w:r>
            <w:r w:rsidRPr="00182432">
              <w:rPr>
                <w:rFonts w:ascii="Arial" w:hAnsi="Arial" w:cs="Arial"/>
                <w:color w:val="auto"/>
                <w:sz w:val="21"/>
                <w:szCs w:val="21"/>
                <w:lang w:val="lt-LT"/>
              </w:rPr>
              <w:t xml:space="preserve">, kraštai šlifuoti. </w:t>
            </w:r>
          </w:p>
          <w:p w14:paraId="7EB76AD9" w14:textId="77777777" w:rsidR="00CF2045" w:rsidRPr="00182432" w:rsidRDefault="00CF2045"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Durelės ant kurių klijuojamas veidrodis privalo eiti visu dydžiu iki pat plokštės briaunų kraštų.</w:t>
            </w:r>
          </w:p>
          <w:p w14:paraId="6484C086" w14:textId="47642B3A"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Viršutinėse spintelėse turi būti numatyta vieta muilo dozatoriui, popierinių rankšluosčių laikikliui. </w:t>
            </w:r>
            <w:r w:rsidR="005F65B0" w:rsidRPr="00182432">
              <w:rPr>
                <w:rFonts w:ascii="Arial" w:hAnsi="Arial" w:cs="Arial"/>
                <w:color w:val="auto"/>
                <w:sz w:val="21"/>
                <w:szCs w:val="21"/>
                <w:u w:val="single"/>
                <w:lang w:val="lt-LT"/>
              </w:rPr>
              <w:t>Minėti prietaisai į baldų kainą nėra įskaičiuojami.</w:t>
            </w:r>
          </w:p>
          <w:p w14:paraId="53DAC320" w14:textId="77777777"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 spintelės formuojama kakta su skaidraus veidrodžio fasadu iki pat lubų. </w:t>
            </w:r>
          </w:p>
          <w:p w14:paraId="0A7C726D" w14:textId="77777777"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dugnas atviras tose vietose, kur sumontuota įranga. </w:t>
            </w:r>
          </w:p>
          <w:p w14:paraId="633E843B" w14:textId="5F4C835A" w:rsidR="00505FDE" w:rsidRPr="00182432" w:rsidRDefault="00A7027D" w:rsidP="002643CE">
            <w:pPr>
              <w:pStyle w:val="ListParagraph"/>
              <w:numPr>
                <w:ilvl w:val="0"/>
                <w:numId w:val="73"/>
              </w:numPr>
              <w:jc w:val="both"/>
              <w:rPr>
                <w:rFonts w:ascii="Arial" w:hAnsi="Arial" w:cs="Arial"/>
                <w:color w:val="auto"/>
                <w:sz w:val="21"/>
                <w:szCs w:val="21"/>
                <w:u w:val="single"/>
                <w:lang w:val="lt-LT"/>
              </w:rPr>
            </w:pPr>
            <w:r w:rsidRPr="00182432">
              <w:rPr>
                <w:rFonts w:ascii="Arial" w:hAnsi="Arial" w:cs="Arial"/>
                <w:color w:val="auto"/>
                <w:sz w:val="21"/>
                <w:szCs w:val="21"/>
                <w:lang w:val="lt-LT"/>
              </w:rPr>
              <w:t xml:space="preserve">Numatomi stalčiai </w:t>
            </w:r>
            <w:r w:rsidR="00505FDE" w:rsidRPr="00182432">
              <w:rPr>
                <w:rFonts w:ascii="Arial" w:hAnsi="Arial" w:cs="Arial"/>
                <w:color w:val="auto"/>
                <w:sz w:val="21"/>
                <w:szCs w:val="21"/>
                <w:lang w:val="lt-LT"/>
              </w:rPr>
              <w:t>su šiukšlių konteineri</w:t>
            </w:r>
            <w:r w:rsidRPr="00182432">
              <w:rPr>
                <w:rFonts w:ascii="Arial" w:hAnsi="Arial" w:cs="Arial"/>
                <w:color w:val="auto"/>
                <w:sz w:val="21"/>
                <w:szCs w:val="21"/>
                <w:lang w:val="lt-LT"/>
              </w:rPr>
              <w:t>ais</w:t>
            </w:r>
            <w:r w:rsidR="00505FDE" w:rsidRPr="00182432">
              <w:rPr>
                <w:rFonts w:ascii="Arial" w:hAnsi="Arial" w:cs="Arial"/>
                <w:color w:val="auto"/>
                <w:sz w:val="21"/>
                <w:szCs w:val="21"/>
                <w:lang w:val="lt-LT"/>
              </w:rPr>
              <w:t xml:space="preserve"> </w:t>
            </w:r>
            <w:r w:rsidR="00505FDE" w:rsidRPr="00182432">
              <w:rPr>
                <w:rFonts w:ascii="Arial" w:hAnsi="Arial" w:cs="Arial"/>
                <w:color w:val="auto"/>
                <w:sz w:val="21"/>
                <w:szCs w:val="21"/>
                <w:u w:val="single"/>
                <w:lang w:val="lt-LT"/>
              </w:rPr>
              <w:t>(konteineri</w:t>
            </w:r>
            <w:r w:rsidRPr="00182432">
              <w:rPr>
                <w:rFonts w:ascii="Arial" w:hAnsi="Arial" w:cs="Arial"/>
                <w:color w:val="auto"/>
                <w:sz w:val="21"/>
                <w:szCs w:val="21"/>
                <w:u w:val="single"/>
                <w:lang w:val="lt-LT"/>
              </w:rPr>
              <w:t>ai</w:t>
            </w:r>
            <w:r w:rsidR="00505FDE" w:rsidRPr="00182432">
              <w:rPr>
                <w:rFonts w:ascii="Arial" w:hAnsi="Arial" w:cs="Arial"/>
                <w:color w:val="auto"/>
                <w:sz w:val="21"/>
                <w:szCs w:val="21"/>
                <w:u w:val="single"/>
                <w:lang w:val="lt-LT"/>
              </w:rPr>
              <w:t xml:space="preserve"> turi būti įtraukt</w:t>
            </w:r>
            <w:r w:rsidRPr="00182432">
              <w:rPr>
                <w:rFonts w:ascii="Arial" w:hAnsi="Arial" w:cs="Arial"/>
                <w:color w:val="auto"/>
                <w:sz w:val="21"/>
                <w:szCs w:val="21"/>
                <w:u w:val="single"/>
                <w:lang w:val="lt-LT"/>
              </w:rPr>
              <w:t>i į</w:t>
            </w:r>
            <w:r w:rsidR="00505FDE" w:rsidRPr="00182432">
              <w:rPr>
                <w:rFonts w:ascii="Arial" w:hAnsi="Arial" w:cs="Arial"/>
                <w:color w:val="auto"/>
                <w:sz w:val="21"/>
                <w:szCs w:val="21"/>
                <w:u w:val="single"/>
                <w:lang w:val="lt-LT"/>
              </w:rPr>
              <w:t xml:space="preserve"> komplektą)</w:t>
            </w:r>
            <w:r w:rsidR="008A68F8" w:rsidRPr="00182432">
              <w:rPr>
                <w:rFonts w:ascii="Arial" w:hAnsi="Arial" w:cs="Arial"/>
                <w:color w:val="auto"/>
                <w:sz w:val="21"/>
                <w:szCs w:val="21"/>
                <w:u w:val="single"/>
                <w:lang w:val="lt-LT"/>
              </w:rPr>
              <w:t>.</w:t>
            </w:r>
          </w:p>
          <w:p w14:paraId="7063B3F5" w14:textId="77777777"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Šiukšlių konteinerių stalčiaus fasaduose  yra anga su metaliniu rėmeliu šiukšlių išmetimui. </w:t>
            </w:r>
          </w:p>
          <w:p w14:paraId="2D6E31CC" w14:textId="77777777" w:rsidR="00E47C59"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3BFBA6C1" w14:textId="067EBC11" w:rsidR="00505FDE" w:rsidRPr="00182432" w:rsidRDefault="00E47C59"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w:t>
            </w:r>
            <w:r w:rsidR="00012A94" w:rsidRPr="00182432">
              <w:rPr>
                <w:rFonts w:ascii="Arial" w:hAnsi="Arial" w:cs="Arial"/>
                <w:color w:val="auto"/>
                <w:sz w:val="21"/>
                <w:szCs w:val="21"/>
                <w:lang w:val="lt-LT"/>
              </w:rPr>
              <w:t xml:space="preserve">santechninių prietaisų bei buitinės technikos sumontavimą į baldą. </w:t>
            </w:r>
          </w:p>
          <w:p w14:paraId="4039118E" w14:textId="2808CCE3" w:rsidR="00505FDE" w:rsidRPr="00182432" w:rsidRDefault="00505FDE" w:rsidP="002643CE">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Daly</w:t>
            </w:r>
            <w:r w:rsidR="0052436D" w:rsidRPr="00182432">
              <w:rPr>
                <w:rFonts w:ascii="Arial" w:hAnsi="Arial" w:cs="Arial"/>
                <w:color w:val="auto"/>
                <w:sz w:val="21"/>
                <w:szCs w:val="21"/>
                <w:lang w:val="lt-LT"/>
              </w:rPr>
              <w:t>s</w:t>
            </w:r>
            <w:r w:rsidRPr="00182432">
              <w:rPr>
                <w:rFonts w:ascii="Arial" w:hAnsi="Arial" w:cs="Arial"/>
                <w:color w:val="auto"/>
                <w:sz w:val="21"/>
                <w:szCs w:val="21"/>
                <w:lang w:val="lt-LT"/>
              </w:rPr>
              <w:t>e po plautuve paliekama  vieta sifonams ir kitai įrangai.</w:t>
            </w:r>
          </w:p>
          <w:p w14:paraId="1DA1F8AC" w14:textId="5DEC3750" w:rsidR="00505FDE" w:rsidRPr="00182432" w:rsidRDefault="00505FDE" w:rsidP="009B48CA">
            <w:pPr>
              <w:pStyle w:val="ListParagraph"/>
              <w:numPr>
                <w:ilvl w:val="0"/>
                <w:numId w:val="73"/>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 pakelta nuo žemės ant dažyto juoda spalva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rėmo su kojelėmis (kojelės su reguliuojamais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w:t>
            </w:r>
          </w:p>
        </w:tc>
        <w:tc>
          <w:tcPr>
            <w:tcW w:w="3402" w:type="dxa"/>
          </w:tcPr>
          <w:p w14:paraId="5F075235" w14:textId="197854C7" w:rsidR="00505FDE" w:rsidRPr="00182432" w:rsidRDefault="00505FDE"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38591B74" wp14:editId="33659764">
                  <wp:extent cx="1990799" cy="1337335"/>
                  <wp:effectExtent l="0" t="0" r="9525"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991827" cy="1338026"/>
                          </a:xfrm>
                          <a:prstGeom prst="rect">
                            <a:avLst/>
                          </a:prstGeom>
                        </pic:spPr>
                      </pic:pic>
                    </a:graphicData>
                  </a:graphic>
                </wp:inline>
              </w:drawing>
            </w:r>
          </w:p>
          <w:p w14:paraId="3F115174" w14:textId="48D8F13F" w:rsidR="00505FDE" w:rsidRPr="00182432" w:rsidRDefault="00505FDE"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45ABE12B" wp14:editId="1318912D">
                  <wp:extent cx="1382889" cy="1884237"/>
                  <wp:effectExtent l="0" t="0" r="8255" b="190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386471" cy="1889118"/>
                          </a:xfrm>
                          <a:prstGeom prst="rect">
                            <a:avLst/>
                          </a:prstGeom>
                        </pic:spPr>
                      </pic:pic>
                    </a:graphicData>
                  </a:graphic>
                </wp:inline>
              </w:drawing>
            </w:r>
          </w:p>
          <w:p w14:paraId="2D8C3FE9" w14:textId="77777777" w:rsidR="00505FDE" w:rsidRPr="00182432" w:rsidRDefault="00505FDE" w:rsidP="002643CE">
            <w:pPr>
              <w:rPr>
                <w:rFonts w:ascii="Arial" w:hAnsi="Arial" w:cs="Arial"/>
                <w:color w:val="auto"/>
                <w:sz w:val="20"/>
                <w:szCs w:val="20"/>
                <w:lang w:val="lt-LT"/>
              </w:rPr>
            </w:pPr>
          </w:p>
          <w:p w14:paraId="67D73014"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55C59BD"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2EB85C6"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E5DB24F" w14:textId="77777777" w:rsidR="00505FDE" w:rsidRPr="00182432" w:rsidRDefault="00505FDE" w:rsidP="002643CE">
            <w:pPr>
              <w:rPr>
                <w:rFonts w:ascii="Arial" w:hAnsi="Arial" w:cs="Arial"/>
                <w:color w:val="auto"/>
                <w:sz w:val="20"/>
                <w:szCs w:val="20"/>
                <w:lang w:val="lt-LT"/>
              </w:rPr>
            </w:pPr>
          </w:p>
          <w:p w14:paraId="2F902DAB" w14:textId="77777777" w:rsidR="00505FDE" w:rsidRPr="00182432" w:rsidRDefault="00505FDE" w:rsidP="002643CE">
            <w:pPr>
              <w:rPr>
                <w:rFonts w:ascii="Arial" w:hAnsi="Arial" w:cs="Arial"/>
                <w:color w:val="auto"/>
                <w:sz w:val="20"/>
                <w:szCs w:val="20"/>
                <w:lang w:val="lt-LT"/>
              </w:rPr>
            </w:pPr>
          </w:p>
          <w:p w14:paraId="07F8D6CA" w14:textId="77777777" w:rsidR="00505FDE" w:rsidRPr="00182432" w:rsidRDefault="00505FDE" w:rsidP="002643CE">
            <w:pPr>
              <w:rPr>
                <w:rFonts w:ascii="Arial" w:hAnsi="Arial" w:cs="Arial"/>
                <w:color w:val="auto"/>
                <w:sz w:val="20"/>
                <w:szCs w:val="20"/>
                <w:lang w:val="lt-LT"/>
              </w:rPr>
            </w:pPr>
          </w:p>
          <w:p w14:paraId="7B377BC4" w14:textId="77777777" w:rsidR="00505FDE" w:rsidRPr="00182432" w:rsidRDefault="00505FDE" w:rsidP="002643CE">
            <w:pPr>
              <w:rPr>
                <w:rFonts w:ascii="Arial" w:hAnsi="Arial" w:cs="Arial"/>
                <w:color w:val="auto"/>
                <w:sz w:val="20"/>
                <w:szCs w:val="20"/>
                <w:lang w:val="lt-LT"/>
              </w:rPr>
            </w:pPr>
          </w:p>
          <w:p w14:paraId="3B898E15" w14:textId="77777777" w:rsidR="00505FDE" w:rsidRPr="00182432" w:rsidRDefault="00505FDE" w:rsidP="002643CE">
            <w:pPr>
              <w:rPr>
                <w:rFonts w:ascii="Arial" w:hAnsi="Arial" w:cs="Arial"/>
                <w:color w:val="auto"/>
                <w:sz w:val="20"/>
                <w:szCs w:val="20"/>
                <w:lang w:val="lt-LT"/>
              </w:rPr>
            </w:pPr>
          </w:p>
          <w:p w14:paraId="0E291392" w14:textId="77777777" w:rsidR="00505FDE" w:rsidRPr="00182432" w:rsidRDefault="00505FDE" w:rsidP="002643CE">
            <w:pPr>
              <w:rPr>
                <w:rFonts w:ascii="Arial" w:hAnsi="Arial" w:cs="Arial"/>
                <w:color w:val="auto"/>
                <w:sz w:val="20"/>
                <w:szCs w:val="20"/>
                <w:lang w:val="lt-LT"/>
              </w:rPr>
            </w:pPr>
          </w:p>
          <w:p w14:paraId="39310EA2" w14:textId="77777777" w:rsidR="00505FDE" w:rsidRPr="00182432" w:rsidRDefault="00505FDE" w:rsidP="002643CE">
            <w:pPr>
              <w:rPr>
                <w:rFonts w:ascii="Arial" w:hAnsi="Arial" w:cs="Arial"/>
                <w:color w:val="auto"/>
                <w:sz w:val="20"/>
                <w:szCs w:val="20"/>
                <w:lang w:val="lt-LT"/>
              </w:rPr>
            </w:pPr>
          </w:p>
          <w:p w14:paraId="07C5BDF0" w14:textId="77777777" w:rsidR="00505FDE" w:rsidRPr="00182432" w:rsidRDefault="00505FDE" w:rsidP="002643CE">
            <w:pPr>
              <w:rPr>
                <w:rFonts w:ascii="Arial" w:hAnsi="Arial" w:cs="Arial"/>
                <w:color w:val="auto"/>
                <w:sz w:val="20"/>
                <w:szCs w:val="20"/>
                <w:lang w:val="lt-LT"/>
              </w:rPr>
            </w:pPr>
          </w:p>
          <w:p w14:paraId="4FE5C667" w14:textId="77777777" w:rsidR="00505FDE" w:rsidRPr="00182432" w:rsidRDefault="00505FDE" w:rsidP="002643CE">
            <w:pPr>
              <w:rPr>
                <w:rFonts w:ascii="Arial" w:hAnsi="Arial" w:cs="Arial"/>
                <w:color w:val="auto"/>
                <w:sz w:val="20"/>
                <w:szCs w:val="20"/>
                <w:lang w:val="lt-LT"/>
              </w:rPr>
            </w:pPr>
          </w:p>
          <w:p w14:paraId="3FC6D0C7" w14:textId="77777777" w:rsidR="00505FDE" w:rsidRPr="00182432" w:rsidRDefault="00505FDE" w:rsidP="002643CE">
            <w:pPr>
              <w:rPr>
                <w:rFonts w:ascii="Arial" w:hAnsi="Arial" w:cs="Arial"/>
                <w:color w:val="auto"/>
                <w:sz w:val="20"/>
                <w:szCs w:val="20"/>
                <w:lang w:val="lt-LT"/>
              </w:rPr>
            </w:pPr>
          </w:p>
          <w:p w14:paraId="5A508FAF" w14:textId="77777777" w:rsidR="00505FDE" w:rsidRPr="00182432" w:rsidRDefault="00505FDE" w:rsidP="002643CE">
            <w:pPr>
              <w:rPr>
                <w:rFonts w:ascii="Arial" w:hAnsi="Arial" w:cs="Arial"/>
                <w:color w:val="auto"/>
                <w:sz w:val="20"/>
                <w:szCs w:val="20"/>
                <w:lang w:val="lt-LT"/>
              </w:rPr>
            </w:pPr>
          </w:p>
          <w:p w14:paraId="69CDA570" w14:textId="49443FCE" w:rsidR="00505FDE" w:rsidRPr="00182432" w:rsidRDefault="00505FDE" w:rsidP="002643CE">
            <w:pPr>
              <w:rPr>
                <w:rFonts w:ascii="Arial" w:hAnsi="Arial" w:cs="Arial"/>
                <w:color w:val="auto"/>
                <w:sz w:val="20"/>
                <w:szCs w:val="20"/>
                <w:lang w:val="lt-LT"/>
              </w:rPr>
            </w:pPr>
          </w:p>
        </w:tc>
      </w:tr>
      <w:tr w:rsidR="00182432" w:rsidRPr="006A5D93" w14:paraId="655F516D" w14:textId="77777777" w:rsidTr="43DE9F2C">
        <w:tc>
          <w:tcPr>
            <w:tcW w:w="567" w:type="dxa"/>
          </w:tcPr>
          <w:p w14:paraId="610C5098" w14:textId="69DDB6B1" w:rsidR="00932CAA"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45</w:t>
            </w:r>
            <w:r w:rsidR="00932CAA" w:rsidRPr="00182432">
              <w:rPr>
                <w:rFonts w:ascii="Arial" w:hAnsi="Arial" w:cs="Arial"/>
                <w:b/>
                <w:bCs/>
                <w:color w:val="auto"/>
                <w:sz w:val="21"/>
                <w:szCs w:val="21"/>
                <w:lang w:val="lt-LT"/>
              </w:rPr>
              <w:t>.</w:t>
            </w:r>
          </w:p>
        </w:tc>
        <w:tc>
          <w:tcPr>
            <w:tcW w:w="1843" w:type="dxa"/>
          </w:tcPr>
          <w:p w14:paraId="21E5B20B" w14:textId="77777777" w:rsidR="00932CAA" w:rsidRPr="00182432" w:rsidRDefault="00932CAA"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WC baldas (be santechninių prietaisų)</w:t>
            </w:r>
          </w:p>
          <w:p w14:paraId="03EC1AEE" w14:textId="77777777" w:rsidR="00932CAA" w:rsidRPr="00182432" w:rsidRDefault="00932CAA" w:rsidP="002643CE">
            <w:pPr>
              <w:jc w:val="both"/>
              <w:rPr>
                <w:rFonts w:ascii="Arial" w:hAnsi="Arial" w:cs="Arial"/>
                <w:b/>
                <w:bCs/>
                <w:color w:val="auto"/>
                <w:sz w:val="21"/>
                <w:szCs w:val="21"/>
                <w:lang w:val="lt-LT"/>
              </w:rPr>
            </w:pPr>
          </w:p>
          <w:p w14:paraId="307CBA20" w14:textId="4EA4B1F1" w:rsidR="00932CAA" w:rsidRPr="00182432" w:rsidRDefault="00932CAA"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PS3</w:t>
            </w:r>
          </w:p>
        </w:tc>
        <w:tc>
          <w:tcPr>
            <w:tcW w:w="8221" w:type="dxa"/>
          </w:tcPr>
          <w:p w14:paraId="70C0E4E6" w14:textId="29802A8B"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331A3A73"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10412107" w14:textId="09616E88"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2D9CB574" w14:textId="42B17382" w:rsidR="00932CAA" w:rsidRPr="00182432" w:rsidRDefault="00811629" w:rsidP="00B74413">
            <w:pPr>
              <w:pStyle w:val="ListParagraph"/>
              <w:numPr>
                <w:ilvl w:val="0"/>
                <w:numId w:val="7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turi būti galimybė pasirinkti iš ne mažiau nei 4 LMDP baltos spalvos plokštės pavyzdžių </w:t>
            </w:r>
            <w:r w:rsidR="00932CAA"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6FE9E78C"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pusiau matinis.</w:t>
            </w:r>
          </w:p>
          <w:p w14:paraId="7B64DFD7"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67EC3037" w14:textId="7FE2E2E2" w:rsidR="00932CAA" w:rsidRPr="00182432" w:rsidRDefault="00811629" w:rsidP="00B74413">
            <w:pPr>
              <w:pStyle w:val="ListParagraph"/>
              <w:numPr>
                <w:ilvl w:val="0"/>
                <w:numId w:val="74"/>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spalva – turi būti galimybė pasirinkti iš ne mažiau nei 2 baltos spalvos stalviršių</w:t>
            </w:r>
            <w:r w:rsidRPr="00182432">
              <w:rPr>
                <w:rFonts w:ascii="Arial" w:hAnsi="Arial" w:cs="Arial"/>
                <w:i/>
                <w:iCs/>
                <w:color w:val="auto"/>
                <w:sz w:val="21"/>
                <w:szCs w:val="21"/>
                <w:lang w:val="lt-LT"/>
              </w:rPr>
              <w:t xml:space="preserve"> </w:t>
            </w:r>
            <w:r w:rsidR="00932CAA"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705AF1FE" w14:textId="6FD494A9" w:rsidR="00A7027D" w:rsidRPr="00182432" w:rsidRDefault="00A7027D"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Reguliuojamos lentynos.</w:t>
            </w:r>
          </w:p>
          <w:p w14:paraId="4E883C5D" w14:textId="77777777" w:rsidR="00C0341F"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06805D21" w14:textId="193CDA1D" w:rsidR="00C0341F" w:rsidRPr="00182432" w:rsidRDefault="00C0341F"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755DDE23"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Spintelių durelės pralenda daugiau nei korpuso aukštis, tam kad atsirastų galimybė atidaryti durelės be papildomų rankenėlių.</w:t>
            </w:r>
          </w:p>
          <w:p w14:paraId="3492A78A" w14:textId="77777777" w:rsidR="00EE40F2" w:rsidRPr="00182432" w:rsidRDefault="00932CAA" w:rsidP="00B74413">
            <w:pPr>
              <w:pStyle w:val="ListParagraph"/>
              <w:numPr>
                <w:ilvl w:val="0"/>
                <w:numId w:val="74"/>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spintelėms –prisukamos,  dviejų taškų, juodos spalvos </w:t>
            </w:r>
            <w:r w:rsidRPr="00182432">
              <w:rPr>
                <w:rFonts w:ascii="Arial" w:hAnsi="Arial" w:cs="Arial"/>
                <w:i/>
                <w:iCs/>
                <w:color w:val="auto"/>
                <w:sz w:val="21"/>
                <w:szCs w:val="21"/>
                <w:lang w:val="lt-LT"/>
              </w:rPr>
              <w:t>(Galimybė pasirinkti iš ne mažiau nei 5 rankenėlių modelių (sutarties vykdymo metu  tiekėjas turės pateikti siūlomų rankenėlių pavyzdžius: nuotraukas ir/ar nukreipimą į tiekėjo/gamintojo internetiniame puslapyje esantį spalvų katalogą).</w:t>
            </w:r>
          </w:p>
          <w:p w14:paraId="612B32FB" w14:textId="22BB80FD" w:rsidR="00EE40F2" w:rsidRPr="00182432" w:rsidRDefault="00EE40F2" w:rsidP="002F2D1C">
            <w:pPr>
              <w:pStyle w:val="ListParagraph"/>
              <w:numPr>
                <w:ilvl w:val="0"/>
                <w:numId w:val="74"/>
              </w:numPr>
              <w:jc w:val="both"/>
              <w:rPr>
                <w:rFonts w:ascii="Arial" w:hAnsi="Arial" w:cs="Arial"/>
                <w:i/>
                <w:iCs/>
                <w:color w:val="auto"/>
                <w:sz w:val="21"/>
                <w:szCs w:val="21"/>
                <w:lang w:val="lt-LT"/>
              </w:rPr>
            </w:pPr>
            <w:r w:rsidRPr="00182432">
              <w:rPr>
                <w:rFonts w:ascii="Arial" w:hAnsi="Arial" w:cs="Arial"/>
                <w:color w:val="auto"/>
                <w:sz w:val="21"/>
                <w:szCs w:val="21"/>
                <w:lang w:val="lt-LT"/>
              </w:rPr>
              <w:t>Fasadas – skaidrus veidrodis. Veidrodis skaidraus tono, lygaus pavirši</w:t>
            </w:r>
            <w:r w:rsidR="009B48CA" w:rsidRPr="00182432">
              <w:rPr>
                <w:rFonts w:ascii="Arial" w:hAnsi="Arial" w:cs="Arial"/>
                <w:color w:val="auto"/>
                <w:sz w:val="21"/>
                <w:szCs w:val="21"/>
                <w:lang w:val="lt-LT"/>
              </w:rPr>
              <w:t>aus</w:t>
            </w:r>
            <w:r w:rsidRPr="00182432">
              <w:rPr>
                <w:rFonts w:ascii="Arial" w:hAnsi="Arial" w:cs="Arial"/>
                <w:color w:val="auto"/>
                <w:sz w:val="21"/>
                <w:szCs w:val="21"/>
                <w:lang w:val="lt-LT"/>
              </w:rPr>
              <w:t xml:space="preserve">, kraštai šlifuoti. </w:t>
            </w:r>
          </w:p>
          <w:p w14:paraId="61F12FA7" w14:textId="77777777" w:rsidR="00EE40F2" w:rsidRPr="00182432" w:rsidRDefault="00EE40F2" w:rsidP="00B74413">
            <w:pPr>
              <w:pStyle w:val="ListParagraph"/>
              <w:numPr>
                <w:ilvl w:val="0"/>
                <w:numId w:val="74"/>
              </w:numPr>
              <w:jc w:val="both"/>
              <w:rPr>
                <w:rFonts w:ascii="Arial" w:hAnsi="Arial" w:cs="Arial"/>
                <w:i/>
                <w:iCs/>
                <w:color w:val="auto"/>
                <w:sz w:val="21"/>
                <w:szCs w:val="21"/>
                <w:lang w:val="lt-LT"/>
              </w:rPr>
            </w:pPr>
            <w:r w:rsidRPr="00182432">
              <w:rPr>
                <w:rFonts w:ascii="Arial" w:hAnsi="Arial" w:cs="Arial"/>
                <w:color w:val="auto"/>
                <w:sz w:val="21"/>
                <w:szCs w:val="21"/>
                <w:lang w:val="lt-LT"/>
              </w:rPr>
              <w:t>Durelės ant kurių klijuojamas veidrodis privalo eiti visu dydžiu iki pat plokštės briaunų kraštų.</w:t>
            </w:r>
          </w:p>
          <w:p w14:paraId="114511C5" w14:textId="485FE0DB"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Viršutinėse spintelėse turi būti numatyta vieta muilo dozatoriui, popierinių rankšluosčių laikikliui. </w:t>
            </w:r>
            <w:r w:rsidR="00FF08F0" w:rsidRPr="00182432">
              <w:rPr>
                <w:rFonts w:ascii="Arial" w:hAnsi="Arial" w:cs="Arial"/>
                <w:color w:val="auto"/>
                <w:sz w:val="21"/>
                <w:szCs w:val="21"/>
                <w:u w:val="single"/>
                <w:lang w:val="lt-LT"/>
              </w:rPr>
              <w:t>Minėti prietaisai į baldų kainą nėra įskaičiuojami.</w:t>
            </w:r>
          </w:p>
          <w:p w14:paraId="21C76200"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 spintelės formuojama kakta su skaidraus veidrodžio fasadu iki pat lubų. </w:t>
            </w:r>
          </w:p>
          <w:p w14:paraId="79074CA6"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dugnas atviras tose vietose, kur sumontuota įranga. </w:t>
            </w:r>
          </w:p>
          <w:p w14:paraId="2814746B" w14:textId="48265F56" w:rsidR="00932CAA" w:rsidRPr="00182432" w:rsidRDefault="00A7027D" w:rsidP="00B74413">
            <w:pPr>
              <w:pStyle w:val="ListParagraph"/>
              <w:numPr>
                <w:ilvl w:val="0"/>
                <w:numId w:val="74"/>
              </w:numPr>
              <w:jc w:val="both"/>
              <w:rPr>
                <w:rFonts w:ascii="Arial" w:hAnsi="Arial" w:cs="Arial"/>
                <w:color w:val="auto"/>
                <w:sz w:val="21"/>
                <w:szCs w:val="21"/>
                <w:u w:val="single"/>
                <w:lang w:val="lt-LT"/>
              </w:rPr>
            </w:pPr>
            <w:r w:rsidRPr="00182432">
              <w:rPr>
                <w:rFonts w:ascii="Arial" w:hAnsi="Arial" w:cs="Arial"/>
                <w:color w:val="auto"/>
                <w:sz w:val="21"/>
                <w:szCs w:val="21"/>
                <w:lang w:val="lt-LT"/>
              </w:rPr>
              <w:t xml:space="preserve">Numatomi stalčiai </w:t>
            </w:r>
            <w:r w:rsidR="00932CAA" w:rsidRPr="00182432">
              <w:rPr>
                <w:rFonts w:ascii="Arial" w:hAnsi="Arial" w:cs="Arial"/>
                <w:color w:val="auto"/>
                <w:sz w:val="21"/>
                <w:szCs w:val="21"/>
                <w:lang w:val="lt-LT"/>
              </w:rPr>
              <w:t>šiukšlių konteineri</w:t>
            </w:r>
            <w:r w:rsidR="008B5D40" w:rsidRPr="00182432">
              <w:rPr>
                <w:rFonts w:ascii="Arial" w:hAnsi="Arial" w:cs="Arial"/>
                <w:color w:val="auto"/>
                <w:sz w:val="21"/>
                <w:szCs w:val="21"/>
                <w:lang w:val="lt-LT"/>
              </w:rPr>
              <w:t>ams</w:t>
            </w:r>
            <w:r w:rsidR="00932CAA" w:rsidRPr="00182432">
              <w:rPr>
                <w:rFonts w:ascii="Arial" w:hAnsi="Arial" w:cs="Arial"/>
                <w:color w:val="auto"/>
                <w:sz w:val="21"/>
                <w:szCs w:val="21"/>
                <w:lang w:val="lt-LT"/>
              </w:rPr>
              <w:t xml:space="preserve"> </w:t>
            </w:r>
            <w:r w:rsidR="00932CAA" w:rsidRPr="00182432">
              <w:rPr>
                <w:rFonts w:ascii="Arial" w:hAnsi="Arial" w:cs="Arial"/>
                <w:color w:val="auto"/>
                <w:sz w:val="21"/>
                <w:szCs w:val="21"/>
                <w:u w:val="single"/>
                <w:lang w:val="lt-LT"/>
              </w:rPr>
              <w:t>(konteineri</w:t>
            </w:r>
            <w:r w:rsidR="008B5D40" w:rsidRPr="00182432">
              <w:rPr>
                <w:rFonts w:ascii="Arial" w:hAnsi="Arial" w:cs="Arial"/>
                <w:color w:val="auto"/>
                <w:sz w:val="21"/>
                <w:szCs w:val="21"/>
                <w:u w:val="single"/>
                <w:lang w:val="lt-LT"/>
              </w:rPr>
              <w:t>ai</w:t>
            </w:r>
            <w:r w:rsidR="00932CAA" w:rsidRPr="00182432">
              <w:rPr>
                <w:rFonts w:ascii="Arial" w:hAnsi="Arial" w:cs="Arial"/>
                <w:color w:val="auto"/>
                <w:sz w:val="21"/>
                <w:szCs w:val="21"/>
                <w:u w:val="single"/>
                <w:lang w:val="lt-LT"/>
              </w:rPr>
              <w:t xml:space="preserve"> turi būti įtraukt</w:t>
            </w:r>
            <w:r w:rsidR="008B5D40" w:rsidRPr="00182432">
              <w:rPr>
                <w:rFonts w:ascii="Arial" w:hAnsi="Arial" w:cs="Arial"/>
                <w:color w:val="auto"/>
                <w:sz w:val="21"/>
                <w:szCs w:val="21"/>
                <w:u w:val="single"/>
                <w:lang w:val="lt-LT"/>
              </w:rPr>
              <w:t>i</w:t>
            </w:r>
            <w:r w:rsidR="00932CAA" w:rsidRPr="00182432">
              <w:rPr>
                <w:rFonts w:ascii="Arial" w:hAnsi="Arial" w:cs="Arial"/>
                <w:color w:val="auto"/>
                <w:sz w:val="21"/>
                <w:szCs w:val="21"/>
                <w:u w:val="single"/>
                <w:lang w:val="lt-LT"/>
              </w:rPr>
              <w:t xml:space="preserve"> į komplektą).</w:t>
            </w:r>
          </w:p>
          <w:p w14:paraId="33C2E6F1"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Šiukšlių konteinerių stalčiaus fasaduose  yra anga su metaliniu rėmeliu šiukšlių išmetimui. </w:t>
            </w:r>
          </w:p>
          <w:p w14:paraId="57227C9F"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6113CE21"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4FD7B72E" w14:textId="77777777"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Dalyse po plautuve paliekama  vieta sifonams ir kitai įrangai.</w:t>
            </w:r>
          </w:p>
          <w:p w14:paraId="3BFD2E79" w14:textId="1FF178B6" w:rsidR="00932CAA" w:rsidRPr="00182432" w:rsidRDefault="00932CAA" w:rsidP="00B74413">
            <w:pPr>
              <w:pStyle w:val="ListParagraph"/>
              <w:numPr>
                <w:ilvl w:val="0"/>
                <w:numId w:val="74"/>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 pakelta nuo žemės ant dažyto juoda spalva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rėmo su kojelėmis (kojelės su reguliuojamais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w:t>
            </w:r>
          </w:p>
        </w:tc>
        <w:tc>
          <w:tcPr>
            <w:tcW w:w="3402" w:type="dxa"/>
          </w:tcPr>
          <w:p w14:paraId="47646764" w14:textId="7ADACD6F" w:rsidR="00932CAA" w:rsidRPr="00182432" w:rsidRDefault="00932CAA"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37081FF3" wp14:editId="37257F91">
                  <wp:extent cx="2097125" cy="762701"/>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098325" cy="763138"/>
                          </a:xfrm>
                          <a:prstGeom prst="rect">
                            <a:avLst/>
                          </a:prstGeom>
                        </pic:spPr>
                      </pic:pic>
                    </a:graphicData>
                  </a:graphic>
                </wp:inline>
              </w:drawing>
            </w:r>
          </w:p>
          <w:p w14:paraId="1A6F9BD8" w14:textId="77777777" w:rsidR="00932CAA" w:rsidRPr="00182432" w:rsidRDefault="00932CAA" w:rsidP="002643CE">
            <w:pPr>
              <w:rPr>
                <w:rFonts w:ascii="Arial" w:hAnsi="Arial" w:cs="Arial"/>
                <w:color w:val="auto"/>
                <w:sz w:val="20"/>
                <w:szCs w:val="20"/>
                <w:lang w:val="lt-LT"/>
              </w:rPr>
            </w:pPr>
          </w:p>
          <w:p w14:paraId="76683E1E" w14:textId="51AF2212" w:rsidR="00932CAA" w:rsidRPr="00182432" w:rsidRDefault="00932CAA"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46BAECD2" wp14:editId="5556C4C7">
                  <wp:extent cx="2097125" cy="714352"/>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099611" cy="715199"/>
                          </a:xfrm>
                          <a:prstGeom prst="rect">
                            <a:avLst/>
                          </a:prstGeom>
                        </pic:spPr>
                      </pic:pic>
                    </a:graphicData>
                  </a:graphic>
                </wp:inline>
              </w:drawing>
            </w:r>
          </w:p>
          <w:p w14:paraId="39578305" w14:textId="77777777" w:rsidR="00932CAA" w:rsidRPr="00182432" w:rsidRDefault="00932CAA" w:rsidP="002643CE">
            <w:pPr>
              <w:rPr>
                <w:rFonts w:ascii="Arial" w:hAnsi="Arial" w:cs="Arial"/>
                <w:color w:val="auto"/>
                <w:sz w:val="20"/>
                <w:szCs w:val="20"/>
                <w:lang w:val="lt-LT"/>
              </w:rPr>
            </w:pPr>
          </w:p>
          <w:p w14:paraId="30F5F487"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6B2BA9A"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1ADA4CC"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17E971C" w14:textId="77777777" w:rsidR="00932CAA" w:rsidRPr="00182432" w:rsidRDefault="00932CAA" w:rsidP="002643CE">
            <w:pPr>
              <w:rPr>
                <w:rFonts w:ascii="Arial" w:hAnsi="Arial" w:cs="Arial"/>
                <w:color w:val="auto"/>
                <w:sz w:val="20"/>
                <w:szCs w:val="20"/>
                <w:lang w:val="lt-LT"/>
              </w:rPr>
            </w:pPr>
          </w:p>
          <w:p w14:paraId="12BDF193" w14:textId="77777777" w:rsidR="00932CAA" w:rsidRPr="00182432" w:rsidRDefault="00932CAA" w:rsidP="002643CE">
            <w:pPr>
              <w:rPr>
                <w:rFonts w:ascii="Arial" w:hAnsi="Arial" w:cs="Arial"/>
                <w:color w:val="auto"/>
                <w:sz w:val="20"/>
                <w:szCs w:val="20"/>
                <w:lang w:val="lt-LT"/>
              </w:rPr>
            </w:pPr>
          </w:p>
          <w:p w14:paraId="624BBF52" w14:textId="77777777" w:rsidR="00932CAA" w:rsidRPr="00182432" w:rsidRDefault="00932CAA" w:rsidP="002643CE">
            <w:pPr>
              <w:rPr>
                <w:rFonts w:ascii="Arial" w:hAnsi="Arial" w:cs="Arial"/>
                <w:color w:val="auto"/>
                <w:sz w:val="20"/>
                <w:szCs w:val="20"/>
                <w:lang w:val="lt-LT"/>
              </w:rPr>
            </w:pPr>
          </w:p>
          <w:p w14:paraId="4AADDC59" w14:textId="77777777" w:rsidR="00932CAA" w:rsidRPr="00182432" w:rsidRDefault="00932CAA" w:rsidP="002643CE">
            <w:pPr>
              <w:rPr>
                <w:rFonts w:ascii="Arial" w:hAnsi="Arial" w:cs="Arial"/>
                <w:color w:val="auto"/>
                <w:sz w:val="20"/>
                <w:szCs w:val="20"/>
                <w:lang w:val="lt-LT"/>
              </w:rPr>
            </w:pPr>
          </w:p>
          <w:p w14:paraId="7648F0D0" w14:textId="77777777" w:rsidR="00932CAA" w:rsidRPr="00182432" w:rsidRDefault="00932CAA" w:rsidP="002643CE">
            <w:pPr>
              <w:rPr>
                <w:rFonts w:ascii="Arial" w:hAnsi="Arial" w:cs="Arial"/>
                <w:color w:val="auto"/>
                <w:sz w:val="20"/>
                <w:szCs w:val="20"/>
                <w:lang w:val="lt-LT"/>
              </w:rPr>
            </w:pPr>
          </w:p>
          <w:p w14:paraId="4E715DF4" w14:textId="77777777" w:rsidR="00932CAA" w:rsidRPr="00182432" w:rsidRDefault="00932CAA" w:rsidP="002643CE">
            <w:pPr>
              <w:rPr>
                <w:rFonts w:ascii="Arial" w:hAnsi="Arial" w:cs="Arial"/>
                <w:color w:val="auto"/>
                <w:sz w:val="20"/>
                <w:szCs w:val="20"/>
                <w:lang w:val="lt-LT"/>
              </w:rPr>
            </w:pPr>
          </w:p>
          <w:p w14:paraId="7E00E146" w14:textId="77777777" w:rsidR="00932CAA" w:rsidRPr="00182432" w:rsidRDefault="00932CAA" w:rsidP="002643CE">
            <w:pPr>
              <w:rPr>
                <w:rFonts w:ascii="Arial" w:hAnsi="Arial" w:cs="Arial"/>
                <w:color w:val="auto"/>
                <w:sz w:val="20"/>
                <w:szCs w:val="20"/>
                <w:lang w:val="lt-LT"/>
              </w:rPr>
            </w:pPr>
          </w:p>
          <w:p w14:paraId="62B2EE7A" w14:textId="77777777" w:rsidR="00932CAA" w:rsidRPr="00182432" w:rsidRDefault="00932CAA" w:rsidP="002643CE">
            <w:pPr>
              <w:rPr>
                <w:rFonts w:ascii="Arial" w:hAnsi="Arial" w:cs="Arial"/>
                <w:color w:val="auto"/>
                <w:sz w:val="20"/>
                <w:szCs w:val="20"/>
                <w:lang w:val="lt-LT"/>
              </w:rPr>
            </w:pPr>
          </w:p>
          <w:p w14:paraId="40E30B93" w14:textId="77777777" w:rsidR="00932CAA" w:rsidRPr="00182432" w:rsidRDefault="00932CAA" w:rsidP="002643CE">
            <w:pPr>
              <w:rPr>
                <w:rFonts w:ascii="Arial" w:hAnsi="Arial" w:cs="Arial"/>
                <w:color w:val="auto"/>
                <w:sz w:val="20"/>
                <w:szCs w:val="20"/>
                <w:lang w:val="lt-LT"/>
              </w:rPr>
            </w:pPr>
          </w:p>
          <w:p w14:paraId="6B763197" w14:textId="77777777" w:rsidR="00932CAA" w:rsidRPr="00182432" w:rsidRDefault="00932CAA" w:rsidP="002643CE">
            <w:pPr>
              <w:rPr>
                <w:rFonts w:ascii="Arial" w:hAnsi="Arial" w:cs="Arial"/>
                <w:color w:val="auto"/>
                <w:sz w:val="20"/>
                <w:szCs w:val="20"/>
                <w:lang w:val="lt-LT"/>
              </w:rPr>
            </w:pPr>
          </w:p>
          <w:p w14:paraId="6D28BD83" w14:textId="77777777" w:rsidR="00932CAA" w:rsidRPr="00182432" w:rsidRDefault="00932CAA" w:rsidP="002643CE">
            <w:pPr>
              <w:rPr>
                <w:rFonts w:ascii="Arial" w:hAnsi="Arial" w:cs="Arial"/>
                <w:color w:val="auto"/>
                <w:sz w:val="20"/>
                <w:szCs w:val="20"/>
                <w:lang w:val="lt-LT"/>
              </w:rPr>
            </w:pPr>
          </w:p>
          <w:p w14:paraId="1557EEC6" w14:textId="77777777" w:rsidR="00932CAA" w:rsidRPr="00182432" w:rsidRDefault="00932CAA" w:rsidP="002643CE">
            <w:pPr>
              <w:rPr>
                <w:rFonts w:ascii="Arial" w:hAnsi="Arial" w:cs="Arial"/>
                <w:color w:val="auto"/>
                <w:sz w:val="20"/>
                <w:szCs w:val="20"/>
                <w:lang w:val="lt-LT"/>
              </w:rPr>
            </w:pPr>
          </w:p>
          <w:p w14:paraId="0593C357" w14:textId="77777777" w:rsidR="00932CAA" w:rsidRPr="00182432" w:rsidRDefault="00932CAA" w:rsidP="002643CE">
            <w:pPr>
              <w:rPr>
                <w:rFonts w:ascii="Arial" w:hAnsi="Arial" w:cs="Arial"/>
                <w:color w:val="auto"/>
                <w:sz w:val="20"/>
                <w:szCs w:val="20"/>
                <w:lang w:val="lt-LT"/>
              </w:rPr>
            </w:pPr>
          </w:p>
          <w:p w14:paraId="3B5B90D3" w14:textId="77777777" w:rsidR="00932CAA" w:rsidRPr="00182432" w:rsidRDefault="00932CAA" w:rsidP="002643CE">
            <w:pPr>
              <w:rPr>
                <w:rFonts w:ascii="Arial" w:hAnsi="Arial" w:cs="Arial"/>
                <w:color w:val="auto"/>
                <w:sz w:val="20"/>
                <w:szCs w:val="20"/>
                <w:lang w:val="lt-LT"/>
              </w:rPr>
            </w:pPr>
          </w:p>
          <w:p w14:paraId="7AECB16B" w14:textId="10B99A27" w:rsidR="00932CAA" w:rsidRPr="00182432" w:rsidRDefault="00932CAA" w:rsidP="002643CE">
            <w:pPr>
              <w:rPr>
                <w:rFonts w:ascii="Arial" w:hAnsi="Arial" w:cs="Arial"/>
                <w:color w:val="auto"/>
                <w:sz w:val="20"/>
                <w:szCs w:val="20"/>
                <w:lang w:val="lt-LT"/>
              </w:rPr>
            </w:pPr>
          </w:p>
        </w:tc>
      </w:tr>
      <w:tr w:rsidR="00182432" w:rsidRPr="006A5D93" w14:paraId="0B9B3BC5" w14:textId="77777777" w:rsidTr="43DE9F2C">
        <w:tc>
          <w:tcPr>
            <w:tcW w:w="567" w:type="dxa"/>
          </w:tcPr>
          <w:p w14:paraId="14C3B0AC" w14:textId="431615FE" w:rsidR="00A2617D"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46</w:t>
            </w:r>
            <w:r w:rsidR="00A2617D" w:rsidRPr="00182432">
              <w:rPr>
                <w:rFonts w:ascii="Arial" w:hAnsi="Arial" w:cs="Arial"/>
                <w:b/>
                <w:bCs/>
                <w:color w:val="auto"/>
                <w:sz w:val="21"/>
                <w:szCs w:val="21"/>
                <w:lang w:val="lt-LT"/>
              </w:rPr>
              <w:t>.</w:t>
            </w:r>
          </w:p>
        </w:tc>
        <w:tc>
          <w:tcPr>
            <w:tcW w:w="1843" w:type="dxa"/>
          </w:tcPr>
          <w:p w14:paraId="61684B02" w14:textId="77777777" w:rsidR="00A2617D" w:rsidRPr="00182432" w:rsidRDefault="00A2617D"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WC baldas (be santechninių prietaisų)</w:t>
            </w:r>
          </w:p>
          <w:p w14:paraId="79127F7D" w14:textId="77777777" w:rsidR="00A2617D" w:rsidRPr="00182432" w:rsidRDefault="00A2617D" w:rsidP="002643CE">
            <w:pPr>
              <w:jc w:val="both"/>
              <w:rPr>
                <w:rFonts w:ascii="Arial" w:hAnsi="Arial" w:cs="Arial"/>
                <w:b/>
                <w:bCs/>
                <w:color w:val="auto"/>
                <w:sz w:val="21"/>
                <w:szCs w:val="21"/>
                <w:lang w:val="lt-LT"/>
              </w:rPr>
            </w:pPr>
          </w:p>
          <w:p w14:paraId="325D6371" w14:textId="1F4B4750" w:rsidR="00A2617D" w:rsidRPr="00182432" w:rsidRDefault="00A2617D"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PS4</w:t>
            </w:r>
          </w:p>
        </w:tc>
        <w:tc>
          <w:tcPr>
            <w:tcW w:w="8221" w:type="dxa"/>
          </w:tcPr>
          <w:p w14:paraId="642A24A2" w14:textId="472A8106"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3FCC5117"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04ADF279" w14:textId="1337F684" w:rsidR="00651791"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375E5D69" w14:textId="6C87424A" w:rsidR="00A2617D" w:rsidRPr="00182432" w:rsidRDefault="00811629" w:rsidP="00B74413">
            <w:pPr>
              <w:pStyle w:val="ListParagraph"/>
              <w:numPr>
                <w:ilvl w:val="0"/>
                <w:numId w:val="7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turi būti galimybė pasirinkti iš ne mažiau nei 4 LMDP baltos spalvos plokštės pavyzdžių </w:t>
            </w:r>
            <w:r w:rsidR="00A2617D"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3A3247E8"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pusiau matinis.</w:t>
            </w:r>
          </w:p>
          <w:p w14:paraId="35FD630D"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54CDC668" w14:textId="3A688303" w:rsidR="00A2617D" w:rsidRPr="00182432" w:rsidRDefault="00811629" w:rsidP="00B74413">
            <w:pPr>
              <w:pStyle w:val="ListParagraph"/>
              <w:numPr>
                <w:ilvl w:val="0"/>
                <w:numId w:val="75"/>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spalva – turi būti galimybė pasirinkti iš ne mažiau nei 2 baltos spalvos stalviršių</w:t>
            </w:r>
            <w:r w:rsidRPr="00182432">
              <w:rPr>
                <w:rFonts w:ascii="Arial" w:hAnsi="Arial" w:cs="Arial"/>
                <w:i/>
                <w:iCs/>
                <w:color w:val="auto"/>
                <w:sz w:val="21"/>
                <w:szCs w:val="21"/>
                <w:lang w:val="lt-LT"/>
              </w:rPr>
              <w:t xml:space="preserve"> </w:t>
            </w:r>
            <w:r w:rsidR="00A2617D" w:rsidRPr="00182432">
              <w:rPr>
                <w:rFonts w:ascii="Arial" w:hAnsi="Arial" w:cs="Arial"/>
                <w:i/>
                <w:iCs/>
                <w:color w:val="auto"/>
                <w:sz w:val="21"/>
                <w:szCs w:val="21"/>
                <w:lang w:val="lt-LT"/>
              </w:rPr>
              <w:t xml:space="preserve">(sutarties vykdymo metu  tiekėjas turės pateikti siūlomų stalviršių </w:t>
            </w:r>
            <w:r w:rsidR="00A2617D" w:rsidRPr="00182432">
              <w:rPr>
                <w:rFonts w:ascii="Arial" w:hAnsi="Arial" w:cs="Arial"/>
                <w:i/>
                <w:iCs/>
                <w:color w:val="auto"/>
                <w:sz w:val="21"/>
                <w:szCs w:val="21"/>
                <w:lang w:val="lt-LT"/>
              </w:rPr>
              <w:lastRenderedPageBreak/>
              <w:t>pavyzdžius: nuotraukas ir/ar nukreipimą į tiekėjo/gamintojo internetiniame puslapyje esantį spalvų katalogą).</w:t>
            </w:r>
          </w:p>
          <w:p w14:paraId="5F6A7F0A" w14:textId="77777777" w:rsidR="00C0341F"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3A35CB40" w14:textId="257A49B6" w:rsidR="00C0341F" w:rsidRPr="00182432" w:rsidRDefault="00C0341F"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24CEF986"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33476146" w14:textId="77777777" w:rsidR="00A2617D" w:rsidRPr="00182432" w:rsidRDefault="00A2617D" w:rsidP="00B74413">
            <w:pPr>
              <w:pStyle w:val="ListParagraph"/>
              <w:numPr>
                <w:ilvl w:val="0"/>
                <w:numId w:val="75"/>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spintelėms –prisukamos,  dviejų taškų, juodos spalvos </w:t>
            </w:r>
            <w:r w:rsidRPr="00182432">
              <w:rPr>
                <w:rFonts w:ascii="Arial" w:hAnsi="Arial" w:cs="Arial"/>
                <w:i/>
                <w:iCs/>
                <w:color w:val="auto"/>
                <w:sz w:val="21"/>
                <w:szCs w:val="21"/>
                <w:lang w:val="lt-LT"/>
              </w:rPr>
              <w:t>(Galimybė pasirinkti iš ne mažiau nei 5 rankenėlių modelių (sutarties vykdymo metu  tiekėjas turės pateikti siūlomų rankenėlių pavyzdžius: nuotraukas ir/ar nukreipimą į tiekėjo/gamintojo internetiniame puslapyje esantį spalvų katalogą).</w:t>
            </w:r>
          </w:p>
          <w:p w14:paraId="6C81209C" w14:textId="3F4118ED" w:rsidR="00EE40F2" w:rsidRPr="00182432" w:rsidRDefault="00EE40F2"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Fasadas – skaidrus veidrodis. Veidrodis skaidraus tono, lygaus pavirši</w:t>
            </w:r>
            <w:r w:rsidR="009B48CA" w:rsidRPr="00182432">
              <w:rPr>
                <w:rFonts w:ascii="Arial" w:hAnsi="Arial" w:cs="Arial"/>
                <w:color w:val="auto"/>
                <w:sz w:val="21"/>
                <w:szCs w:val="21"/>
                <w:lang w:val="lt-LT"/>
              </w:rPr>
              <w:t>aus</w:t>
            </w:r>
            <w:r w:rsidRPr="00182432">
              <w:rPr>
                <w:rFonts w:ascii="Arial" w:hAnsi="Arial" w:cs="Arial"/>
                <w:color w:val="auto"/>
                <w:sz w:val="21"/>
                <w:szCs w:val="21"/>
                <w:lang w:val="lt-LT"/>
              </w:rPr>
              <w:t xml:space="preserve">, kraštai šlifuoti. </w:t>
            </w:r>
          </w:p>
          <w:p w14:paraId="1048F2B6" w14:textId="77777777" w:rsidR="00EE40F2" w:rsidRPr="00182432" w:rsidRDefault="00EE40F2"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Durelės ant kurių klijuojamas veidrodis privalo eiti visu dydžiu iki pat plokštės briaunų kraštų.</w:t>
            </w:r>
          </w:p>
          <w:p w14:paraId="3A557895" w14:textId="7DA7FAA1"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Viršutinėse spintelėse turi būti numatyta vieta muilo dozatoriui, popierinių rankšluosčių laikikliui. </w:t>
            </w:r>
            <w:r w:rsidR="00FF08F0" w:rsidRPr="00182432">
              <w:rPr>
                <w:rFonts w:ascii="Arial" w:hAnsi="Arial" w:cs="Arial"/>
                <w:color w:val="auto"/>
                <w:sz w:val="21"/>
                <w:szCs w:val="21"/>
                <w:u w:val="single"/>
                <w:lang w:val="lt-LT"/>
              </w:rPr>
              <w:t>Minėti prietaisai į baldų kainą nėra įskaičiuojami.</w:t>
            </w:r>
          </w:p>
          <w:p w14:paraId="7BFFAF1D"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 spintelės formuojama kakta su skaidraus veidrodžio fasadu iki pat lubų. </w:t>
            </w:r>
          </w:p>
          <w:p w14:paraId="1AEDD436"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dugnas atviras tose vietose, kur sumontuota įranga. </w:t>
            </w:r>
          </w:p>
          <w:p w14:paraId="48718883"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468EF569"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7569A597" w14:textId="77777777" w:rsidR="00A2617D" w:rsidRPr="00182432" w:rsidRDefault="00A2617D" w:rsidP="00B74413">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Dalyse po plautuve paliekama  vieta sifonams ir kitai įrangai.</w:t>
            </w:r>
          </w:p>
          <w:p w14:paraId="43BCBF4A" w14:textId="552D4E4C" w:rsidR="00A2617D" w:rsidRPr="00182432" w:rsidRDefault="00A2617D" w:rsidP="009B48CA">
            <w:pPr>
              <w:pStyle w:val="ListParagraph"/>
              <w:numPr>
                <w:ilvl w:val="0"/>
                <w:numId w:val="75"/>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 pakelta nuo žemės ant dažyto juoda spalva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rėmo su kojelėmis (kojelės su reguliuojamais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w:t>
            </w:r>
          </w:p>
        </w:tc>
        <w:tc>
          <w:tcPr>
            <w:tcW w:w="3402" w:type="dxa"/>
          </w:tcPr>
          <w:p w14:paraId="2F441E9B" w14:textId="171E29F7" w:rsidR="00A2617D" w:rsidRPr="00182432" w:rsidRDefault="00A2617D" w:rsidP="002643CE">
            <w:pPr>
              <w:rPr>
                <w:rFonts w:ascii="Arial" w:hAnsi="Arial" w:cs="Arial"/>
                <w:noProof/>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45A648F5" wp14:editId="6285C6B3">
                  <wp:extent cx="1624883" cy="1645019"/>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628452" cy="1648632"/>
                          </a:xfrm>
                          <a:prstGeom prst="rect">
                            <a:avLst/>
                          </a:prstGeom>
                        </pic:spPr>
                      </pic:pic>
                    </a:graphicData>
                  </a:graphic>
                </wp:inline>
              </w:drawing>
            </w:r>
          </w:p>
          <w:p w14:paraId="7B3CA4AB" w14:textId="6086404F" w:rsidR="001C4EBB" w:rsidRPr="00182432" w:rsidRDefault="001C4EBB" w:rsidP="002643CE">
            <w:pPr>
              <w:rPr>
                <w:rFonts w:ascii="Arial" w:hAnsi="Arial" w:cs="Arial"/>
                <w:noProof/>
                <w:color w:val="auto"/>
                <w:sz w:val="20"/>
                <w:szCs w:val="20"/>
                <w:lang w:val="lt-LT"/>
              </w:rPr>
            </w:pPr>
          </w:p>
          <w:p w14:paraId="195E1136" w14:textId="77777777" w:rsidR="001C4EBB" w:rsidRPr="00182432" w:rsidRDefault="001C4EBB" w:rsidP="002643CE">
            <w:pPr>
              <w:rPr>
                <w:rFonts w:ascii="Arial" w:hAnsi="Arial" w:cs="Arial"/>
                <w:color w:val="auto"/>
                <w:sz w:val="20"/>
                <w:szCs w:val="20"/>
                <w:lang w:val="lt-LT"/>
              </w:rPr>
            </w:pPr>
          </w:p>
          <w:p w14:paraId="19B361E5" w14:textId="7B55DFD8" w:rsidR="00A2617D" w:rsidRPr="00182432" w:rsidRDefault="00A2617D"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28795E87" wp14:editId="26D4AE49">
                  <wp:extent cx="1571625" cy="1139994"/>
                  <wp:effectExtent l="0" t="0" r="0" b="317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581124" cy="1146884"/>
                          </a:xfrm>
                          <a:prstGeom prst="rect">
                            <a:avLst/>
                          </a:prstGeom>
                        </pic:spPr>
                      </pic:pic>
                    </a:graphicData>
                  </a:graphic>
                </wp:inline>
              </w:drawing>
            </w:r>
          </w:p>
          <w:p w14:paraId="487CE157" w14:textId="77777777" w:rsidR="001C4EBB" w:rsidRPr="00182432" w:rsidRDefault="001C4EBB" w:rsidP="002643CE">
            <w:pPr>
              <w:rPr>
                <w:rFonts w:ascii="Arial" w:hAnsi="Arial" w:cs="Arial"/>
                <w:color w:val="auto"/>
                <w:sz w:val="20"/>
                <w:szCs w:val="20"/>
                <w:lang w:val="lt-LT"/>
              </w:rPr>
            </w:pPr>
          </w:p>
          <w:p w14:paraId="43FCCE19" w14:textId="77777777" w:rsidR="001C4EBB" w:rsidRPr="00182432" w:rsidRDefault="001C4EBB" w:rsidP="002643CE">
            <w:pPr>
              <w:rPr>
                <w:rFonts w:ascii="Arial" w:hAnsi="Arial" w:cs="Arial"/>
                <w:color w:val="auto"/>
                <w:sz w:val="20"/>
                <w:szCs w:val="20"/>
                <w:lang w:val="lt-LT"/>
              </w:rPr>
            </w:pPr>
          </w:p>
          <w:p w14:paraId="21920134" w14:textId="79DD907C"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7944DB10"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194F756"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301BAE0" w14:textId="77777777" w:rsidR="00A2617D" w:rsidRPr="00182432" w:rsidRDefault="00A2617D" w:rsidP="002643CE">
            <w:pPr>
              <w:rPr>
                <w:rFonts w:ascii="Arial" w:hAnsi="Arial" w:cs="Arial"/>
                <w:color w:val="auto"/>
                <w:sz w:val="20"/>
                <w:szCs w:val="20"/>
                <w:lang w:val="lt-LT"/>
              </w:rPr>
            </w:pPr>
          </w:p>
          <w:p w14:paraId="0E738299" w14:textId="77777777" w:rsidR="00A2617D" w:rsidRPr="00182432" w:rsidRDefault="00A2617D" w:rsidP="002643CE">
            <w:pPr>
              <w:rPr>
                <w:rFonts w:ascii="Arial" w:hAnsi="Arial" w:cs="Arial"/>
                <w:color w:val="auto"/>
                <w:sz w:val="20"/>
                <w:szCs w:val="20"/>
                <w:lang w:val="lt-LT"/>
              </w:rPr>
            </w:pPr>
          </w:p>
          <w:p w14:paraId="5DFC26D8" w14:textId="77777777" w:rsidR="00A2617D" w:rsidRPr="00182432" w:rsidRDefault="00A2617D" w:rsidP="002643CE">
            <w:pPr>
              <w:rPr>
                <w:rFonts w:ascii="Arial" w:hAnsi="Arial" w:cs="Arial"/>
                <w:color w:val="auto"/>
                <w:sz w:val="20"/>
                <w:szCs w:val="20"/>
                <w:lang w:val="lt-LT"/>
              </w:rPr>
            </w:pPr>
          </w:p>
          <w:p w14:paraId="012AFEBD" w14:textId="77777777" w:rsidR="00A2617D" w:rsidRPr="00182432" w:rsidRDefault="00A2617D" w:rsidP="002643CE">
            <w:pPr>
              <w:rPr>
                <w:rFonts w:ascii="Arial" w:hAnsi="Arial" w:cs="Arial"/>
                <w:color w:val="auto"/>
                <w:sz w:val="20"/>
                <w:szCs w:val="20"/>
                <w:lang w:val="lt-LT"/>
              </w:rPr>
            </w:pPr>
          </w:p>
          <w:p w14:paraId="3B036089" w14:textId="2D6B1C57" w:rsidR="00A2617D" w:rsidRPr="00182432" w:rsidRDefault="00A2617D" w:rsidP="002643CE">
            <w:pPr>
              <w:rPr>
                <w:rFonts w:ascii="Arial" w:hAnsi="Arial" w:cs="Arial"/>
                <w:color w:val="auto"/>
                <w:sz w:val="20"/>
                <w:szCs w:val="20"/>
                <w:lang w:val="lt-LT"/>
              </w:rPr>
            </w:pPr>
          </w:p>
        </w:tc>
      </w:tr>
      <w:tr w:rsidR="00182432" w:rsidRPr="006A5D93" w14:paraId="35917837" w14:textId="77777777" w:rsidTr="43DE9F2C">
        <w:tc>
          <w:tcPr>
            <w:tcW w:w="567" w:type="dxa"/>
          </w:tcPr>
          <w:p w14:paraId="781AF8E2" w14:textId="6426B5E0" w:rsidR="008070AF"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47</w:t>
            </w:r>
            <w:r w:rsidR="008070AF" w:rsidRPr="00182432">
              <w:rPr>
                <w:rFonts w:ascii="Arial" w:hAnsi="Arial" w:cs="Arial"/>
                <w:b/>
                <w:bCs/>
                <w:color w:val="auto"/>
                <w:sz w:val="21"/>
                <w:szCs w:val="21"/>
                <w:lang w:val="lt-LT"/>
              </w:rPr>
              <w:t>.</w:t>
            </w:r>
          </w:p>
        </w:tc>
        <w:tc>
          <w:tcPr>
            <w:tcW w:w="1843" w:type="dxa"/>
          </w:tcPr>
          <w:p w14:paraId="607F29DE" w14:textId="77777777" w:rsidR="008070AF" w:rsidRPr="00182432" w:rsidRDefault="008070AF"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WC baldas (be santechninių prietaisų)</w:t>
            </w:r>
          </w:p>
          <w:p w14:paraId="0976244F" w14:textId="77777777" w:rsidR="008070AF" w:rsidRPr="00182432" w:rsidRDefault="008070AF" w:rsidP="002643CE">
            <w:pPr>
              <w:jc w:val="both"/>
              <w:rPr>
                <w:rFonts w:ascii="Arial" w:hAnsi="Arial" w:cs="Arial"/>
                <w:b/>
                <w:bCs/>
                <w:color w:val="auto"/>
                <w:sz w:val="21"/>
                <w:szCs w:val="21"/>
                <w:lang w:val="lt-LT"/>
              </w:rPr>
            </w:pPr>
          </w:p>
          <w:p w14:paraId="3DCAF3D5" w14:textId="25FB9CF5" w:rsidR="008070AF" w:rsidRPr="00182432" w:rsidRDefault="008070AF"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PS5</w:t>
            </w:r>
          </w:p>
        </w:tc>
        <w:tc>
          <w:tcPr>
            <w:tcW w:w="8221" w:type="dxa"/>
          </w:tcPr>
          <w:p w14:paraId="703D1DB6" w14:textId="1AAF7F52"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73A9C3ED"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52CE6231" w14:textId="64F8D9BA"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5299DED2" w14:textId="5213D99C" w:rsidR="008070AF" w:rsidRPr="00182432" w:rsidRDefault="00811629" w:rsidP="00B74413">
            <w:pPr>
              <w:pStyle w:val="ListParagraph"/>
              <w:numPr>
                <w:ilvl w:val="0"/>
                <w:numId w:val="7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turi būti galimybė pasirinkti iš ne mažiau nei 4 LMDP baltos spalvos plokštės pavyzdžių </w:t>
            </w:r>
            <w:r w:rsidR="008070AF"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74060324"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pusiau matinis.</w:t>
            </w:r>
          </w:p>
          <w:p w14:paraId="25B368A7"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6EC289C9" w14:textId="61F4C222" w:rsidR="008070AF" w:rsidRPr="00182432" w:rsidRDefault="00811629" w:rsidP="00B74413">
            <w:pPr>
              <w:pStyle w:val="ListParagraph"/>
              <w:numPr>
                <w:ilvl w:val="0"/>
                <w:numId w:val="76"/>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spalva – turi būti galimybė pasirinkti iš ne mažiau nei 2 baltos spalvos stalviršių</w:t>
            </w:r>
            <w:r w:rsidRPr="00182432">
              <w:rPr>
                <w:rFonts w:ascii="Arial" w:hAnsi="Arial" w:cs="Arial"/>
                <w:i/>
                <w:iCs/>
                <w:color w:val="auto"/>
                <w:sz w:val="21"/>
                <w:szCs w:val="21"/>
                <w:lang w:val="lt-LT"/>
              </w:rPr>
              <w:t xml:space="preserve"> </w:t>
            </w:r>
            <w:r w:rsidR="008070AF" w:rsidRPr="00182432">
              <w:rPr>
                <w:rFonts w:ascii="Arial" w:hAnsi="Arial" w:cs="Arial"/>
                <w:i/>
                <w:iCs/>
                <w:color w:val="auto"/>
                <w:sz w:val="21"/>
                <w:szCs w:val="21"/>
                <w:lang w:val="lt-LT"/>
              </w:rPr>
              <w:t xml:space="preserve">(sutarties vykdymo metu  tiekėjas turės pateikti siūlomų stalviršių </w:t>
            </w:r>
            <w:r w:rsidR="008070AF" w:rsidRPr="00182432">
              <w:rPr>
                <w:rFonts w:ascii="Arial" w:hAnsi="Arial" w:cs="Arial"/>
                <w:i/>
                <w:iCs/>
                <w:color w:val="auto"/>
                <w:sz w:val="21"/>
                <w:szCs w:val="21"/>
                <w:lang w:val="lt-LT"/>
              </w:rPr>
              <w:lastRenderedPageBreak/>
              <w:t>pavyzdžius: nuotraukas ir/ar nukreipimą į tiekėjo/gamintojo internetiniame puslapyje esantį spalvų katalogą).</w:t>
            </w:r>
          </w:p>
          <w:p w14:paraId="19912255" w14:textId="77777777" w:rsidR="00C0341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275668F0" w14:textId="79BB17E8" w:rsidR="00C0341F" w:rsidRPr="00182432" w:rsidRDefault="00C0341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71E645B6"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2A0D5D9D" w14:textId="77777777" w:rsidR="008070AF" w:rsidRPr="00182432" w:rsidRDefault="008070AF" w:rsidP="00B74413">
            <w:pPr>
              <w:pStyle w:val="ListParagraph"/>
              <w:numPr>
                <w:ilvl w:val="0"/>
                <w:numId w:val="7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spintelėms –prisukamos,  dviejų taškų, juodos spalvos </w:t>
            </w:r>
            <w:r w:rsidRPr="00182432">
              <w:rPr>
                <w:rFonts w:ascii="Arial" w:hAnsi="Arial" w:cs="Arial"/>
                <w:i/>
                <w:iCs/>
                <w:color w:val="auto"/>
                <w:sz w:val="21"/>
                <w:szCs w:val="21"/>
                <w:lang w:val="lt-LT"/>
              </w:rPr>
              <w:t>(Galimybė pasirinkti iš ne mažiau nei 5 rankenėlių modelių (sutarties vykdymo metu  tiekėjas turės pateikti siūlomų rankenėlių pavyzdžius: nuotraukas ir/ar nukreipimą į tiekėjo/gamintojo internetiniame puslapyje esantį spalvų katalogą).</w:t>
            </w:r>
          </w:p>
          <w:p w14:paraId="23ACCE61" w14:textId="576DA183" w:rsidR="00EE40F2" w:rsidRPr="00182432" w:rsidRDefault="00EE40F2" w:rsidP="00570CFD">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Fasadas – skaidrus veidrodis. Veidrodis skaidraus tono, lygaus pavirši</w:t>
            </w:r>
            <w:r w:rsidR="009B48CA" w:rsidRPr="00182432">
              <w:rPr>
                <w:rFonts w:ascii="Arial" w:hAnsi="Arial" w:cs="Arial"/>
                <w:color w:val="auto"/>
                <w:sz w:val="21"/>
                <w:szCs w:val="21"/>
                <w:lang w:val="lt-LT"/>
              </w:rPr>
              <w:t>aus</w:t>
            </w:r>
            <w:r w:rsidRPr="00182432">
              <w:rPr>
                <w:rFonts w:ascii="Arial" w:hAnsi="Arial" w:cs="Arial"/>
                <w:color w:val="auto"/>
                <w:sz w:val="21"/>
                <w:szCs w:val="21"/>
                <w:lang w:val="lt-LT"/>
              </w:rPr>
              <w:t xml:space="preserve">, kraštai šlifuoti. </w:t>
            </w:r>
          </w:p>
          <w:p w14:paraId="37762FDD" w14:textId="77777777" w:rsidR="00EE40F2" w:rsidRPr="00182432" w:rsidRDefault="00EE40F2"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Durelės ant kurių klijuojamas veidrodis privalo eiti visu dydžiu iki pat plokštės briaunų kraštų.</w:t>
            </w:r>
          </w:p>
          <w:p w14:paraId="231144F2" w14:textId="5B358321"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Viršutinėse spintelėse turi būti numatyta vieta muilo dozatoriui, popierinių rankšluosčių laikikliui. </w:t>
            </w:r>
            <w:r w:rsidR="00FF08F0" w:rsidRPr="00182432">
              <w:rPr>
                <w:rFonts w:ascii="Arial" w:hAnsi="Arial" w:cs="Arial"/>
                <w:color w:val="auto"/>
                <w:sz w:val="21"/>
                <w:szCs w:val="21"/>
                <w:u w:val="single"/>
                <w:lang w:val="lt-LT"/>
              </w:rPr>
              <w:t>Minėti prietaisai į baldų kainą nėra įskaičiuojami.</w:t>
            </w:r>
          </w:p>
          <w:p w14:paraId="688EBB1F"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 spintelės formuojama kakta su skaidraus veidrodžio fasadu iki pat lubų. </w:t>
            </w:r>
          </w:p>
          <w:p w14:paraId="46AD91D7"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dugnas atviras tose vietose, kur sumontuota įranga. </w:t>
            </w:r>
          </w:p>
          <w:p w14:paraId="0BC0CF6F"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7EE27F21"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523422D4" w14:textId="77777777" w:rsidR="008070AF" w:rsidRPr="00182432" w:rsidRDefault="008070AF" w:rsidP="00B74413">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Dalyse po plautuve paliekama  vieta sifonams ir kitai įrangai.</w:t>
            </w:r>
          </w:p>
          <w:p w14:paraId="2DF9046D" w14:textId="33C99631" w:rsidR="008070AF" w:rsidRPr="00182432" w:rsidRDefault="008070AF" w:rsidP="002643CE">
            <w:pPr>
              <w:pStyle w:val="ListParagraph"/>
              <w:numPr>
                <w:ilvl w:val="0"/>
                <w:numId w:val="76"/>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 pakelta nuo žemės ant dažyto juoda spalva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rėmo su kojelėmis (kojelės su reguliuojamais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w:t>
            </w:r>
          </w:p>
        </w:tc>
        <w:tc>
          <w:tcPr>
            <w:tcW w:w="3402" w:type="dxa"/>
          </w:tcPr>
          <w:p w14:paraId="15A35A06" w14:textId="6C6248DC" w:rsidR="008070AF" w:rsidRPr="00182432" w:rsidRDefault="008070AF"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11921424" wp14:editId="535D6D98">
                  <wp:extent cx="1863209" cy="1132423"/>
                  <wp:effectExtent l="0" t="0" r="381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866110" cy="1134186"/>
                          </a:xfrm>
                          <a:prstGeom prst="rect">
                            <a:avLst/>
                          </a:prstGeom>
                        </pic:spPr>
                      </pic:pic>
                    </a:graphicData>
                  </a:graphic>
                </wp:inline>
              </w:drawing>
            </w:r>
          </w:p>
          <w:p w14:paraId="3057FF84" w14:textId="77777777" w:rsidR="008070AF" w:rsidRPr="00182432" w:rsidRDefault="008070AF" w:rsidP="002643CE">
            <w:pPr>
              <w:rPr>
                <w:rFonts w:ascii="Arial" w:hAnsi="Arial" w:cs="Arial"/>
                <w:color w:val="auto"/>
                <w:sz w:val="20"/>
                <w:szCs w:val="20"/>
                <w:lang w:val="lt-LT"/>
              </w:rPr>
            </w:pPr>
          </w:p>
          <w:p w14:paraId="785A930A" w14:textId="77777777" w:rsidR="008070AF" w:rsidRPr="00182432" w:rsidRDefault="008070AF" w:rsidP="002643CE">
            <w:pPr>
              <w:rPr>
                <w:rFonts w:ascii="Arial" w:hAnsi="Arial" w:cs="Arial"/>
                <w:color w:val="auto"/>
                <w:sz w:val="20"/>
                <w:szCs w:val="20"/>
                <w:lang w:val="lt-LT"/>
              </w:rPr>
            </w:pPr>
          </w:p>
          <w:p w14:paraId="2076B6EC" w14:textId="77777777" w:rsidR="008070AF" w:rsidRPr="00182432" w:rsidRDefault="008070AF" w:rsidP="002643CE">
            <w:pPr>
              <w:rPr>
                <w:rFonts w:ascii="Arial" w:hAnsi="Arial" w:cs="Arial"/>
                <w:color w:val="auto"/>
                <w:sz w:val="20"/>
                <w:szCs w:val="20"/>
                <w:lang w:val="lt-LT"/>
              </w:rPr>
            </w:pPr>
          </w:p>
          <w:p w14:paraId="0D8F2F28" w14:textId="20EE7E57" w:rsidR="008070AF" w:rsidRPr="00182432" w:rsidRDefault="008070AF"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7871A086" wp14:editId="71390D6D">
                  <wp:extent cx="828675" cy="1330656"/>
                  <wp:effectExtent l="0" t="0" r="0" b="317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32239" cy="1336378"/>
                          </a:xfrm>
                          <a:prstGeom prst="rect">
                            <a:avLst/>
                          </a:prstGeom>
                        </pic:spPr>
                      </pic:pic>
                    </a:graphicData>
                  </a:graphic>
                </wp:inline>
              </w:drawing>
            </w:r>
          </w:p>
          <w:p w14:paraId="263FAE6C" w14:textId="77777777" w:rsidR="008070AF" w:rsidRPr="00182432" w:rsidRDefault="008070AF" w:rsidP="002643CE">
            <w:pPr>
              <w:rPr>
                <w:rFonts w:ascii="Arial" w:hAnsi="Arial" w:cs="Arial"/>
                <w:color w:val="auto"/>
                <w:sz w:val="20"/>
                <w:szCs w:val="20"/>
                <w:lang w:val="lt-LT"/>
              </w:rPr>
            </w:pPr>
          </w:p>
          <w:p w14:paraId="1F148859" w14:textId="77777777" w:rsidR="008070AF" w:rsidRPr="00182432" w:rsidRDefault="008070AF" w:rsidP="002643CE">
            <w:pPr>
              <w:rPr>
                <w:rFonts w:ascii="Arial" w:hAnsi="Arial" w:cs="Arial"/>
                <w:color w:val="auto"/>
                <w:sz w:val="20"/>
                <w:szCs w:val="20"/>
                <w:lang w:val="lt-LT"/>
              </w:rPr>
            </w:pPr>
          </w:p>
          <w:p w14:paraId="34C515B2"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07DE1453"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DBE72A4"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9CB54DE" w14:textId="77777777" w:rsidR="008070AF" w:rsidRPr="00182432" w:rsidRDefault="008070AF" w:rsidP="002643CE">
            <w:pPr>
              <w:rPr>
                <w:rFonts w:ascii="Arial" w:hAnsi="Arial" w:cs="Arial"/>
                <w:color w:val="auto"/>
                <w:sz w:val="20"/>
                <w:szCs w:val="20"/>
                <w:lang w:val="lt-LT"/>
              </w:rPr>
            </w:pPr>
          </w:p>
          <w:p w14:paraId="200B43E8" w14:textId="77777777" w:rsidR="008070AF" w:rsidRPr="00182432" w:rsidRDefault="008070AF" w:rsidP="002643CE">
            <w:pPr>
              <w:rPr>
                <w:rFonts w:ascii="Arial" w:hAnsi="Arial" w:cs="Arial"/>
                <w:color w:val="auto"/>
                <w:sz w:val="20"/>
                <w:szCs w:val="20"/>
                <w:lang w:val="lt-LT"/>
              </w:rPr>
            </w:pPr>
          </w:p>
          <w:p w14:paraId="01CD4733" w14:textId="77777777" w:rsidR="008070AF" w:rsidRPr="00182432" w:rsidRDefault="008070AF" w:rsidP="002643CE">
            <w:pPr>
              <w:rPr>
                <w:rFonts w:ascii="Arial" w:hAnsi="Arial" w:cs="Arial"/>
                <w:color w:val="auto"/>
                <w:sz w:val="20"/>
                <w:szCs w:val="20"/>
                <w:lang w:val="lt-LT"/>
              </w:rPr>
            </w:pPr>
          </w:p>
          <w:p w14:paraId="452B9F77" w14:textId="6B38EC47" w:rsidR="008070AF" w:rsidRPr="00182432" w:rsidRDefault="008070AF" w:rsidP="002643CE">
            <w:pPr>
              <w:rPr>
                <w:rFonts w:ascii="Arial" w:hAnsi="Arial" w:cs="Arial"/>
                <w:color w:val="auto"/>
                <w:sz w:val="20"/>
                <w:szCs w:val="20"/>
                <w:lang w:val="lt-LT"/>
              </w:rPr>
            </w:pPr>
          </w:p>
        </w:tc>
      </w:tr>
      <w:tr w:rsidR="00182432" w:rsidRPr="006A5D93" w14:paraId="0FC53613" w14:textId="77777777" w:rsidTr="43DE9F2C">
        <w:tc>
          <w:tcPr>
            <w:tcW w:w="567" w:type="dxa"/>
          </w:tcPr>
          <w:p w14:paraId="28BDA39C" w14:textId="55099CDC" w:rsidR="00800BD2"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48</w:t>
            </w:r>
            <w:r w:rsidR="00800BD2" w:rsidRPr="00182432">
              <w:rPr>
                <w:rFonts w:ascii="Arial" w:hAnsi="Arial" w:cs="Arial"/>
                <w:b/>
                <w:bCs/>
                <w:color w:val="auto"/>
                <w:sz w:val="21"/>
                <w:szCs w:val="21"/>
                <w:lang w:val="lt-LT"/>
              </w:rPr>
              <w:t>.</w:t>
            </w:r>
          </w:p>
        </w:tc>
        <w:tc>
          <w:tcPr>
            <w:tcW w:w="1843" w:type="dxa"/>
          </w:tcPr>
          <w:p w14:paraId="54B08ADD" w14:textId="77777777" w:rsidR="00800BD2" w:rsidRPr="00182432" w:rsidRDefault="00800BD2"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WC baldas (be santechninių prietaisų)</w:t>
            </w:r>
          </w:p>
          <w:p w14:paraId="13CC351A" w14:textId="77777777" w:rsidR="00800BD2" w:rsidRPr="00182432" w:rsidRDefault="00800BD2" w:rsidP="002643CE">
            <w:pPr>
              <w:jc w:val="both"/>
              <w:rPr>
                <w:rFonts w:ascii="Arial" w:hAnsi="Arial" w:cs="Arial"/>
                <w:b/>
                <w:bCs/>
                <w:color w:val="auto"/>
                <w:sz w:val="21"/>
                <w:szCs w:val="21"/>
                <w:lang w:val="lt-LT"/>
              </w:rPr>
            </w:pPr>
          </w:p>
          <w:p w14:paraId="0E3A520B" w14:textId="40C13520" w:rsidR="00800BD2" w:rsidRPr="00182432" w:rsidRDefault="00800BD2"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PS6</w:t>
            </w:r>
          </w:p>
        </w:tc>
        <w:tc>
          <w:tcPr>
            <w:tcW w:w="8221" w:type="dxa"/>
          </w:tcPr>
          <w:p w14:paraId="6681BCE5" w14:textId="5D359156"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1A3890F5" w14:textId="7A8F260D"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071DD2D6" w14:textId="39C5A21E"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1E2E0854" w14:textId="5796076D" w:rsidR="00800BD2" w:rsidRPr="00182432" w:rsidRDefault="00811629" w:rsidP="00B74413">
            <w:pPr>
              <w:pStyle w:val="ListParagraph"/>
              <w:numPr>
                <w:ilvl w:val="0"/>
                <w:numId w:val="7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turi būti galimybė pasirinkti iš ne mažiau nei 4 LMDP baltos spalvos plokštės pavyzdžių </w:t>
            </w:r>
            <w:r w:rsidR="00800BD2"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670234E9"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pusiau matinis.</w:t>
            </w:r>
          </w:p>
          <w:p w14:paraId="5AB4C9E6"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64B2750A" w14:textId="59F65E56" w:rsidR="00800BD2" w:rsidRPr="00182432" w:rsidRDefault="00811629" w:rsidP="00B74413">
            <w:pPr>
              <w:pStyle w:val="ListParagraph"/>
              <w:numPr>
                <w:ilvl w:val="0"/>
                <w:numId w:val="77"/>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spalva – turi būti galimybė pasirinkti iš ne mažiau nei 2 baltos spalvos stalviršių</w:t>
            </w:r>
            <w:r w:rsidRPr="00182432">
              <w:rPr>
                <w:rFonts w:ascii="Arial" w:hAnsi="Arial" w:cs="Arial"/>
                <w:i/>
                <w:iCs/>
                <w:color w:val="auto"/>
                <w:sz w:val="21"/>
                <w:szCs w:val="21"/>
                <w:lang w:val="lt-LT"/>
              </w:rPr>
              <w:t xml:space="preserve"> </w:t>
            </w:r>
            <w:r w:rsidR="00800BD2" w:rsidRPr="00182432">
              <w:rPr>
                <w:rFonts w:ascii="Arial" w:hAnsi="Arial" w:cs="Arial"/>
                <w:i/>
                <w:iCs/>
                <w:color w:val="auto"/>
                <w:sz w:val="21"/>
                <w:szCs w:val="21"/>
                <w:lang w:val="lt-LT"/>
              </w:rPr>
              <w:t xml:space="preserve">(sutarties vykdymo metu  tiekėjas turės pateikti siūlomų stalviršių </w:t>
            </w:r>
            <w:r w:rsidR="00800BD2" w:rsidRPr="00182432">
              <w:rPr>
                <w:rFonts w:ascii="Arial" w:hAnsi="Arial" w:cs="Arial"/>
                <w:i/>
                <w:iCs/>
                <w:color w:val="auto"/>
                <w:sz w:val="21"/>
                <w:szCs w:val="21"/>
                <w:lang w:val="lt-LT"/>
              </w:rPr>
              <w:lastRenderedPageBreak/>
              <w:t>pavyzdžius: nuotraukas ir/ar nukreipimą į tiekėjo/gamintojo internetiniame puslapyje esantį spalvų katalogą).</w:t>
            </w:r>
          </w:p>
          <w:p w14:paraId="0E77B61A" w14:textId="77777777" w:rsidR="00C0341F"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337A081E" w14:textId="08325872" w:rsidR="00C0341F" w:rsidRPr="00182432" w:rsidRDefault="00C0341F"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24C79013" w14:textId="0F637517" w:rsidR="00800BD2" w:rsidRPr="00182432" w:rsidRDefault="008859AD"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Reguliuojamos lentynos.</w:t>
            </w:r>
          </w:p>
          <w:p w14:paraId="16EF013F"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6A0F8748" w14:textId="77777777" w:rsidR="00800BD2" w:rsidRPr="00182432" w:rsidRDefault="00800BD2" w:rsidP="00B74413">
            <w:pPr>
              <w:pStyle w:val="ListParagraph"/>
              <w:numPr>
                <w:ilvl w:val="0"/>
                <w:numId w:val="77"/>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spintelėms –prisukamos,  dviejų taškų, juodos spalvos </w:t>
            </w:r>
            <w:r w:rsidRPr="00182432">
              <w:rPr>
                <w:rFonts w:ascii="Arial" w:hAnsi="Arial" w:cs="Arial"/>
                <w:i/>
                <w:iCs/>
                <w:color w:val="auto"/>
                <w:sz w:val="21"/>
                <w:szCs w:val="21"/>
                <w:lang w:val="lt-LT"/>
              </w:rPr>
              <w:t>(Galimybė pasirinkti iš ne mažiau nei 5 rankenėlių modelių (sutarties vykdymo metu  tiekėjas turės pateikti siūlomų rankenėlių pavyzdžius: nuotraukas ir/ar nukreipimą į tiekėjo/gamintojo internetiniame puslapyje esantį spalvų katalogą).</w:t>
            </w:r>
          </w:p>
          <w:p w14:paraId="2DE5700D" w14:textId="22F50E9E" w:rsidR="00EE40F2" w:rsidRPr="00182432" w:rsidRDefault="00EE40F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Fasadas – skaidrus veidrodis. Veidrodis skaidraus tono, lygaus pavirši</w:t>
            </w:r>
            <w:r w:rsidR="009B48CA" w:rsidRPr="00182432">
              <w:rPr>
                <w:rFonts w:ascii="Arial" w:hAnsi="Arial" w:cs="Arial"/>
                <w:color w:val="auto"/>
                <w:sz w:val="21"/>
                <w:szCs w:val="21"/>
                <w:lang w:val="lt-LT"/>
              </w:rPr>
              <w:t>aus</w:t>
            </w:r>
            <w:r w:rsidRPr="00182432">
              <w:rPr>
                <w:rFonts w:ascii="Arial" w:hAnsi="Arial" w:cs="Arial"/>
                <w:color w:val="auto"/>
                <w:sz w:val="21"/>
                <w:szCs w:val="21"/>
                <w:lang w:val="lt-LT"/>
              </w:rPr>
              <w:t xml:space="preserve">, kraštai šlifuoti. </w:t>
            </w:r>
          </w:p>
          <w:p w14:paraId="192A8834" w14:textId="77777777" w:rsidR="00EE40F2" w:rsidRPr="00182432" w:rsidRDefault="00EE40F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Durelės ant kurių klijuojamas veidrodis privalo eiti visu dydžiu iki pat plokštės briaunų kraštų.</w:t>
            </w:r>
          </w:p>
          <w:p w14:paraId="6BA07541" w14:textId="522B464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Viršutinėse spintelėse turi būti numatyta vieta muilo dozatoriui, popierinių rankšluosčių laikikliui. </w:t>
            </w:r>
            <w:r w:rsidR="00FF08F0" w:rsidRPr="00182432">
              <w:rPr>
                <w:rFonts w:ascii="Arial" w:hAnsi="Arial" w:cs="Arial"/>
                <w:color w:val="auto"/>
                <w:sz w:val="21"/>
                <w:szCs w:val="21"/>
                <w:u w:val="single"/>
                <w:lang w:val="lt-LT"/>
              </w:rPr>
              <w:t>Minėti prietaisai į baldų kainą nėra įskaičiuojami.</w:t>
            </w:r>
          </w:p>
          <w:p w14:paraId="05BF2A70"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 spintelės formuojama kakta su skaidraus veidrodžio fasadu iki pat lubų. </w:t>
            </w:r>
          </w:p>
          <w:p w14:paraId="11CBCCDA"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dugnas atviras tose vietose, kur sumontuota įranga. </w:t>
            </w:r>
          </w:p>
          <w:p w14:paraId="527E8995" w14:textId="52641E6E" w:rsidR="00800BD2" w:rsidRPr="00182432" w:rsidRDefault="008859AD" w:rsidP="00B74413">
            <w:pPr>
              <w:pStyle w:val="ListParagraph"/>
              <w:numPr>
                <w:ilvl w:val="0"/>
                <w:numId w:val="77"/>
              </w:numPr>
              <w:jc w:val="both"/>
              <w:rPr>
                <w:rFonts w:ascii="Arial" w:hAnsi="Arial" w:cs="Arial"/>
                <w:color w:val="auto"/>
                <w:sz w:val="21"/>
                <w:szCs w:val="21"/>
                <w:u w:val="single"/>
                <w:lang w:val="lt-LT"/>
              </w:rPr>
            </w:pPr>
            <w:r w:rsidRPr="00182432">
              <w:rPr>
                <w:rFonts w:ascii="Arial" w:hAnsi="Arial" w:cs="Arial"/>
                <w:color w:val="auto"/>
                <w:sz w:val="21"/>
                <w:szCs w:val="21"/>
                <w:lang w:val="lt-LT"/>
              </w:rPr>
              <w:t>Numatomi</w:t>
            </w:r>
            <w:r w:rsidR="00800BD2" w:rsidRPr="00182432">
              <w:rPr>
                <w:rFonts w:ascii="Arial" w:hAnsi="Arial" w:cs="Arial"/>
                <w:color w:val="auto"/>
                <w:sz w:val="21"/>
                <w:szCs w:val="21"/>
                <w:lang w:val="lt-LT"/>
              </w:rPr>
              <w:t xml:space="preserve"> stalčiai šiukšlių konteineriams (</w:t>
            </w:r>
            <w:r w:rsidR="00800BD2" w:rsidRPr="00182432">
              <w:rPr>
                <w:rFonts w:ascii="Arial" w:hAnsi="Arial" w:cs="Arial"/>
                <w:color w:val="auto"/>
                <w:sz w:val="21"/>
                <w:szCs w:val="21"/>
                <w:u w:val="single"/>
                <w:lang w:val="lt-LT"/>
              </w:rPr>
              <w:t>konteineriai turi būti įtraukti į komplektą).</w:t>
            </w:r>
          </w:p>
          <w:p w14:paraId="5B70F06B"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Šiukšlių konteinerių stalčiaus fasaduose  yra anga su metaliniu rėmeliu šiukšlių išmetimui. </w:t>
            </w:r>
          </w:p>
          <w:p w14:paraId="16C42A2A"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7E92594E"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4F79138D" w14:textId="77777777" w:rsidR="00800BD2" w:rsidRPr="00182432" w:rsidRDefault="00800BD2" w:rsidP="00B74413">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Dalyse po plautuve paliekama  vieta sifonams ir kitai įrangai.</w:t>
            </w:r>
          </w:p>
          <w:p w14:paraId="6E6A3693" w14:textId="18EA0469" w:rsidR="00800BD2" w:rsidRPr="00182432" w:rsidRDefault="00800BD2" w:rsidP="009B48CA">
            <w:pPr>
              <w:pStyle w:val="ListParagraph"/>
              <w:numPr>
                <w:ilvl w:val="0"/>
                <w:numId w:val="77"/>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 pakelta nuo žemės ant dažyto juoda spalva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rėmo su kojelėmis (kojelės su reguliuojamais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w:t>
            </w:r>
          </w:p>
        </w:tc>
        <w:tc>
          <w:tcPr>
            <w:tcW w:w="3402" w:type="dxa"/>
          </w:tcPr>
          <w:p w14:paraId="2D7C3E17" w14:textId="65C8A0B3" w:rsidR="00800BD2" w:rsidRPr="00182432" w:rsidRDefault="00800BD2"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5CC9E36B" wp14:editId="4B669D14">
                  <wp:extent cx="2012064" cy="1228693"/>
                  <wp:effectExtent l="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014461" cy="1230157"/>
                          </a:xfrm>
                          <a:prstGeom prst="rect">
                            <a:avLst/>
                          </a:prstGeom>
                        </pic:spPr>
                      </pic:pic>
                    </a:graphicData>
                  </a:graphic>
                </wp:inline>
              </w:drawing>
            </w:r>
          </w:p>
          <w:p w14:paraId="0AE71AF0" w14:textId="77777777" w:rsidR="00800BD2" w:rsidRPr="00182432" w:rsidRDefault="00800BD2" w:rsidP="002643CE">
            <w:pPr>
              <w:rPr>
                <w:rFonts w:ascii="Arial" w:hAnsi="Arial" w:cs="Arial"/>
                <w:color w:val="auto"/>
                <w:sz w:val="20"/>
                <w:szCs w:val="20"/>
                <w:lang w:val="lt-LT"/>
              </w:rPr>
            </w:pPr>
          </w:p>
          <w:p w14:paraId="478914F2" w14:textId="541DB06C" w:rsidR="00800BD2" w:rsidRPr="00182432" w:rsidRDefault="00800BD2"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1206012B" wp14:editId="49AC654D">
                  <wp:extent cx="1013460" cy="1600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022047" cy="1614364"/>
                          </a:xfrm>
                          <a:prstGeom prst="rect">
                            <a:avLst/>
                          </a:prstGeom>
                        </pic:spPr>
                      </pic:pic>
                    </a:graphicData>
                  </a:graphic>
                </wp:inline>
              </w:drawing>
            </w:r>
          </w:p>
          <w:p w14:paraId="0F0D6DCD" w14:textId="77777777" w:rsidR="00800BD2" w:rsidRPr="00182432" w:rsidRDefault="00800BD2" w:rsidP="002643CE">
            <w:pPr>
              <w:rPr>
                <w:rFonts w:ascii="Arial" w:hAnsi="Arial" w:cs="Arial"/>
                <w:color w:val="auto"/>
                <w:sz w:val="20"/>
                <w:szCs w:val="20"/>
                <w:lang w:val="lt-LT"/>
              </w:rPr>
            </w:pPr>
          </w:p>
          <w:p w14:paraId="1B704EAC" w14:textId="77777777" w:rsidR="00800BD2" w:rsidRPr="00182432" w:rsidRDefault="00800BD2" w:rsidP="002643CE">
            <w:pPr>
              <w:rPr>
                <w:rFonts w:ascii="Arial" w:hAnsi="Arial" w:cs="Arial"/>
                <w:color w:val="auto"/>
                <w:sz w:val="20"/>
                <w:szCs w:val="20"/>
                <w:lang w:val="lt-LT"/>
              </w:rPr>
            </w:pPr>
          </w:p>
          <w:p w14:paraId="6DBAC545"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12EDC82"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DCE2531"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8320A67" w14:textId="77777777" w:rsidR="00800BD2" w:rsidRPr="00182432" w:rsidRDefault="00800BD2" w:rsidP="002643CE">
            <w:pPr>
              <w:rPr>
                <w:rFonts w:ascii="Arial" w:hAnsi="Arial" w:cs="Arial"/>
                <w:color w:val="auto"/>
                <w:sz w:val="20"/>
                <w:szCs w:val="20"/>
                <w:lang w:val="lt-LT"/>
              </w:rPr>
            </w:pPr>
          </w:p>
          <w:p w14:paraId="7BBCA9A6" w14:textId="3E86E5FE" w:rsidR="00800BD2" w:rsidRPr="00182432" w:rsidRDefault="00800BD2" w:rsidP="002643CE">
            <w:pPr>
              <w:rPr>
                <w:rFonts w:ascii="Arial" w:hAnsi="Arial" w:cs="Arial"/>
                <w:color w:val="auto"/>
                <w:sz w:val="20"/>
                <w:szCs w:val="20"/>
                <w:lang w:val="lt-LT"/>
              </w:rPr>
            </w:pPr>
          </w:p>
        </w:tc>
      </w:tr>
      <w:tr w:rsidR="00182432" w:rsidRPr="006A5D93" w14:paraId="5ABBC726" w14:textId="77777777" w:rsidTr="43DE9F2C">
        <w:tc>
          <w:tcPr>
            <w:tcW w:w="567" w:type="dxa"/>
          </w:tcPr>
          <w:p w14:paraId="1BB8389E" w14:textId="25EA8B1A" w:rsidR="005F7837"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49</w:t>
            </w:r>
            <w:r w:rsidR="005F7837" w:rsidRPr="00182432">
              <w:rPr>
                <w:rFonts w:ascii="Arial" w:hAnsi="Arial" w:cs="Arial"/>
                <w:b/>
                <w:bCs/>
                <w:color w:val="auto"/>
                <w:sz w:val="21"/>
                <w:szCs w:val="21"/>
                <w:lang w:val="lt-LT"/>
              </w:rPr>
              <w:t>.</w:t>
            </w:r>
          </w:p>
        </w:tc>
        <w:tc>
          <w:tcPr>
            <w:tcW w:w="1843" w:type="dxa"/>
          </w:tcPr>
          <w:p w14:paraId="6E20C4CA" w14:textId="77777777" w:rsidR="005F7837" w:rsidRPr="00182432" w:rsidRDefault="005F7837"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WC baldas (be santechninių prietaisų)</w:t>
            </w:r>
          </w:p>
          <w:p w14:paraId="7A2A5970" w14:textId="77777777" w:rsidR="005F7837" w:rsidRPr="00182432" w:rsidRDefault="005F7837" w:rsidP="002643CE">
            <w:pPr>
              <w:jc w:val="both"/>
              <w:rPr>
                <w:rFonts w:ascii="Arial" w:hAnsi="Arial" w:cs="Arial"/>
                <w:b/>
                <w:bCs/>
                <w:color w:val="auto"/>
                <w:sz w:val="21"/>
                <w:szCs w:val="21"/>
                <w:lang w:val="lt-LT"/>
              </w:rPr>
            </w:pPr>
          </w:p>
          <w:p w14:paraId="0B074955" w14:textId="4F1FE976" w:rsidR="005F7837" w:rsidRPr="00182432" w:rsidRDefault="005F7837"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PS7</w:t>
            </w:r>
          </w:p>
          <w:p w14:paraId="0560C458" w14:textId="034F3211" w:rsidR="004A4D14" w:rsidRPr="00182432" w:rsidRDefault="004A4D14" w:rsidP="002643CE">
            <w:pPr>
              <w:jc w:val="both"/>
              <w:rPr>
                <w:rFonts w:ascii="Arial" w:hAnsi="Arial" w:cs="Arial"/>
                <w:b/>
                <w:bCs/>
                <w:color w:val="auto"/>
                <w:sz w:val="21"/>
                <w:szCs w:val="21"/>
                <w:lang w:val="lt-LT"/>
              </w:rPr>
            </w:pPr>
          </w:p>
        </w:tc>
        <w:tc>
          <w:tcPr>
            <w:tcW w:w="8221" w:type="dxa"/>
          </w:tcPr>
          <w:p w14:paraId="5BD3ECC1" w14:textId="07398CFB"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6C2E8D87" w14:textId="065B60DC"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50F85B4B" w14:textId="6DE921CD"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62D331C6" w14:textId="2C2BE624" w:rsidR="005F7837" w:rsidRPr="00182432" w:rsidRDefault="001B0767" w:rsidP="00B74413">
            <w:pPr>
              <w:pStyle w:val="ListParagraph"/>
              <w:numPr>
                <w:ilvl w:val="0"/>
                <w:numId w:val="7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turi būti galimybė pasirinkti iš ne mažiau nei 4 LMDP baltos spalvos plokštės pavyzdžių </w:t>
            </w:r>
            <w:r w:rsidR="005F7837"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5B29577D"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Plokštės paviršiaus struktūra: matinis, pusiau matinis.</w:t>
            </w:r>
          </w:p>
          <w:p w14:paraId="5C0E3917"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28B109AA" w14:textId="4D419957" w:rsidR="005F7837" w:rsidRPr="00182432" w:rsidRDefault="00C82447" w:rsidP="00B74413">
            <w:pPr>
              <w:pStyle w:val="ListParagraph"/>
              <w:numPr>
                <w:ilvl w:val="0"/>
                <w:numId w:val="78"/>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spalva – turi būti galimybė pasirinkti iš ne mažiau nei 2 baltos spalvos stalviršių</w:t>
            </w:r>
            <w:r w:rsidRPr="00182432">
              <w:rPr>
                <w:rFonts w:ascii="Arial" w:hAnsi="Arial" w:cs="Arial"/>
                <w:i/>
                <w:iCs/>
                <w:color w:val="auto"/>
                <w:sz w:val="21"/>
                <w:szCs w:val="21"/>
                <w:lang w:val="lt-LT"/>
              </w:rPr>
              <w:t xml:space="preserve"> </w:t>
            </w:r>
            <w:r w:rsidR="005F7837"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237DC318" w14:textId="77777777" w:rsidR="00C0341F"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2B660C8A" w14:textId="5983771F" w:rsidR="00C0341F" w:rsidRPr="00182432" w:rsidRDefault="00C0341F"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6C907737"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Komplektą sudaro: Pakabinamų spintelių blokas.</w:t>
            </w:r>
          </w:p>
          <w:p w14:paraId="7D3A67B9"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44AA1007" w14:textId="094A98EE" w:rsidR="005F7837" w:rsidRPr="00182432" w:rsidRDefault="005F7837" w:rsidP="00B74413">
            <w:pPr>
              <w:pStyle w:val="ListParagraph"/>
              <w:numPr>
                <w:ilvl w:val="0"/>
                <w:numId w:val="7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spintelėms –prisukamos,  dviejų taškų, juodos spalvos </w:t>
            </w:r>
            <w:r w:rsidRPr="00182432">
              <w:rPr>
                <w:rFonts w:ascii="Arial" w:hAnsi="Arial" w:cs="Arial"/>
                <w:i/>
                <w:iCs/>
                <w:color w:val="auto"/>
                <w:sz w:val="21"/>
                <w:szCs w:val="21"/>
                <w:lang w:val="lt-LT"/>
              </w:rPr>
              <w:t xml:space="preserve">(Galimybė pasirinkti iš ne mažiau nei 5 </w:t>
            </w:r>
            <w:r w:rsidR="00C82447" w:rsidRPr="00182432">
              <w:rPr>
                <w:rFonts w:ascii="Arial" w:hAnsi="Arial" w:cs="Arial"/>
                <w:i/>
                <w:iCs/>
                <w:color w:val="auto"/>
                <w:sz w:val="21"/>
                <w:szCs w:val="21"/>
                <w:lang w:val="lt-LT"/>
              </w:rPr>
              <w:t xml:space="preserve">juodos spalvos </w:t>
            </w:r>
            <w:r w:rsidRPr="00182432">
              <w:rPr>
                <w:rFonts w:ascii="Arial" w:hAnsi="Arial" w:cs="Arial"/>
                <w:i/>
                <w:iCs/>
                <w:color w:val="auto"/>
                <w:sz w:val="21"/>
                <w:szCs w:val="21"/>
                <w:lang w:val="lt-LT"/>
              </w:rPr>
              <w:t>rankenėlių modelių (sutarties vykdymo metu  tiekėjas turės pateikti siūlomų rankenėlių pavyzdžius: nuotraukas ir/ar nukreipimą į tiekėjo/gamintojo internetiniame puslapyje esantį spalvų katalogą).</w:t>
            </w:r>
          </w:p>
          <w:p w14:paraId="00374142" w14:textId="429C60F8" w:rsidR="00442D17" w:rsidRPr="00182432" w:rsidRDefault="00442D17" w:rsidP="00F205DD">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Fasadas – skaidrus veidrodis. Veidrodis skaidraus tono, lygaus pavirši</w:t>
            </w:r>
            <w:r w:rsidR="006A52AD" w:rsidRPr="00182432">
              <w:rPr>
                <w:rFonts w:ascii="Arial" w:hAnsi="Arial" w:cs="Arial"/>
                <w:color w:val="auto"/>
                <w:sz w:val="21"/>
                <w:szCs w:val="21"/>
                <w:lang w:val="lt-LT"/>
              </w:rPr>
              <w:t>aus</w:t>
            </w:r>
            <w:r w:rsidRPr="00182432">
              <w:rPr>
                <w:rFonts w:ascii="Arial" w:hAnsi="Arial" w:cs="Arial"/>
                <w:color w:val="auto"/>
                <w:sz w:val="21"/>
                <w:szCs w:val="21"/>
                <w:lang w:val="lt-LT"/>
              </w:rPr>
              <w:t xml:space="preserve">, kraštai šlifuoti. </w:t>
            </w:r>
          </w:p>
          <w:p w14:paraId="62CF4370" w14:textId="77777777" w:rsidR="00442D17" w:rsidRPr="00182432" w:rsidRDefault="00442D1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Durelės ant kurių klijuojamas veidrodis privalo eiti visu dydžiu iki pat plokštės briaunų kraštų.</w:t>
            </w:r>
          </w:p>
          <w:p w14:paraId="68D605EC" w14:textId="4ABE47D6"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Viršutinėse spintelėse turi būti numatyta vieta muilo dozatoriui, popierinių rankšluosčių laikikliui. </w:t>
            </w:r>
            <w:r w:rsidR="007B6065" w:rsidRPr="00182432">
              <w:rPr>
                <w:rFonts w:ascii="Arial" w:hAnsi="Arial" w:cs="Arial"/>
                <w:color w:val="auto"/>
                <w:sz w:val="21"/>
                <w:szCs w:val="21"/>
                <w:u w:val="single"/>
                <w:lang w:val="lt-LT"/>
              </w:rPr>
              <w:t>Minėti prietaisai į baldų kainą nėra įskaičiuojami.</w:t>
            </w:r>
          </w:p>
          <w:p w14:paraId="75AE2C63"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 spintelės formuojama kakta su skaidraus veidrodžio fasadu iki pat lubų. </w:t>
            </w:r>
          </w:p>
          <w:p w14:paraId="35E9C342"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dugnas atviras tose vietose, kur sumontuota įranga. </w:t>
            </w:r>
          </w:p>
          <w:p w14:paraId="63F48707"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36ECFF65"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3D0E9617" w14:textId="77777777"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Dalyse po plautuve paliekama  vieta sifonams ir kitai įrangai.</w:t>
            </w:r>
          </w:p>
          <w:p w14:paraId="73A0C65F" w14:textId="548E45B0" w:rsidR="005F7837" w:rsidRPr="00182432" w:rsidRDefault="005F7837" w:rsidP="00B74413">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 pakelta nuo žemės ant dažyto juoda spalva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rėmo su kojelėmis (kojelės su reguliuojamais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w:t>
            </w:r>
          </w:p>
          <w:p w14:paraId="69D56E94" w14:textId="347CB606" w:rsidR="00852BAB" w:rsidRPr="00182432" w:rsidRDefault="00852BAB" w:rsidP="00B74413">
            <w:pPr>
              <w:pStyle w:val="ListParagraph"/>
              <w:numPr>
                <w:ilvl w:val="0"/>
                <w:numId w:val="78"/>
              </w:numPr>
              <w:jc w:val="both"/>
              <w:rPr>
                <w:rFonts w:ascii="Arial" w:hAnsi="Arial" w:cs="Arial"/>
                <w:color w:val="auto"/>
                <w:sz w:val="21"/>
                <w:szCs w:val="21"/>
                <w:u w:val="single"/>
                <w:lang w:val="lt-LT"/>
              </w:rPr>
            </w:pPr>
            <w:r w:rsidRPr="00182432">
              <w:rPr>
                <w:rFonts w:ascii="Arial" w:hAnsi="Arial" w:cs="Arial"/>
                <w:color w:val="auto"/>
                <w:sz w:val="21"/>
                <w:szCs w:val="21"/>
                <w:lang w:val="lt-LT"/>
              </w:rPr>
              <w:t>Apatinėje dalyje montuojamas stalčius šiukšlių konteineriui (</w:t>
            </w:r>
            <w:r w:rsidRPr="00182432">
              <w:rPr>
                <w:rFonts w:ascii="Arial" w:hAnsi="Arial" w:cs="Arial"/>
                <w:color w:val="auto"/>
                <w:sz w:val="21"/>
                <w:szCs w:val="21"/>
                <w:u w:val="single"/>
                <w:lang w:val="lt-LT"/>
              </w:rPr>
              <w:t>konteineriai turi būti įtraukti į komplektą).</w:t>
            </w:r>
          </w:p>
          <w:p w14:paraId="6C590742" w14:textId="0E40933F" w:rsidR="005F7837" w:rsidRPr="00182432" w:rsidRDefault="00852BAB" w:rsidP="002643CE">
            <w:pPr>
              <w:pStyle w:val="ListParagraph"/>
              <w:numPr>
                <w:ilvl w:val="0"/>
                <w:numId w:val="78"/>
              </w:numPr>
              <w:jc w:val="both"/>
              <w:rPr>
                <w:rFonts w:ascii="Arial" w:hAnsi="Arial" w:cs="Arial"/>
                <w:color w:val="auto"/>
                <w:sz w:val="21"/>
                <w:szCs w:val="21"/>
                <w:lang w:val="lt-LT"/>
              </w:rPr>
            </w:pPr>
            <w:r w:rsidRPr="00182432">
              <w:rPr>
                <w:rFonts w:ascii="Arial" w:hAnsi="Arial" w:cs="Arial"/>
                <w:color w:val="auto"/>
                <w:sz w:val="21"/>
                <w:szCs w:val="21"/>
                <w:lang w:val="lt-LT"/>
              </w:rPr>
              <w:t xml:space="preserve">Šiukšlių konteinerių stalčiaus fasaduose  yra anga su metaliniu rėmeliu šiukšlių išmetimui. </w:t>
            </w:r>
          </w:p>
        </w:tc>
        <w:tc>
          <w:tcPr>
            <w:tcW w:w="3402" w:type="dxa"/>
          </w:tcPr>
          <w:p w14:paraId="2D748D23" w14:textId="77777777" w:rsidR="005F7837" w:rsidRPr="00182432" w:rsidRDefault="005F7837" w:rsidP="002643CE">
            <w:pPr>
              <w:rPr>
                <w:rFonts w:ascii="Arial" w:hAnsi="Arial" w:cs="Arial"/>
                <w:color w:val="auto"/>
                <w:sz w:val="20"/>
                <w:szCs w:val="20"/>
                <w:lang w:val="lt-LT"/>
              </w:rPr>
            </w:pPr>
          </w:p>
          <w:p w14:paraId="0FDDA664" w14:textId="68B864BD" w:rsidR="005F7837" w:rsidRPr="00182432" w:rsidRDefault="00D12FA0"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04FD8274" wp14:editId="415ADB33">
                  <wp:extent cx="1958902" cy="1705995"/>
                  <wp:effectExtent l="0" t="0" r="381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961119" cy="1707925"/>
                          </a:xfrm>
                          <a:prstGeom prst="rect">
                            <a:avLst/>
                          </a:prstGeom>
                        </pic:spPr>
                      </pic:pic>
                    </a:graphicData>
                  </a:graphic>
                </wp:inline>
              </w:drawing>
            </w:r>
          </w:p>
          <w:p w14:paraId="0359530C" w14:textId="77777777" w:rsidR="005F7837" w:rsidRPr="00182432" w:rsidRDefault="005F7837" w:rsidP="002643CE">
            <w:pPr>
              <w:rPr>
                <w:rFonts w:ascii="Arial" w:hAnsi="Arial" w:cs="Arial"/>
                <w:color w:val="auto"/>
                <w:sz w:val="20"/>
                <w:szCs w:val="20"/>
                <w:lang w:val="lt-LT"/>
              </w:rPr>
            </w:pPr>
          </w:p>
          <w:p w14:paraId="1480CAC4" w14:textId="425A9177" w:rsidR="005F7837" w:rsidRPr="00182432" w:rsidRDefault="005F7837"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278B686F" wp14:editId="0238E4D7">
                  <wp:extent cx="1925521" cy="88396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930077" cy="886056"/>
                          </a:xfrm>
                          <a:prstGeom prst="rect">
                            <a:avLst/>
                          </a:prstGeom>
                        </pic:spPr>
                      </pic:pic>
                    </a:graphicData>
                  </a:graphic>
                </wp:inline>
              </w:drawing>
            </w:r>
          </w:p>
          <w:p w14:paraId="1C9B460A" w14:textId="77777777" w:rsidR="005F7837" w:rsidRPr="00182432" w:rsidRDefault="005F7837" w:rsidP="002643CE">
            <w:pPr>
              <w:rPr>
                <w:rFonts w:ascii="Arial" w:hAnsi="Arial" w:cs="Arial"/>
                <w:color w:val="auto"/>
                <w:sz w:val="20"/>
                <w:szCs w:val="20"/>
                <w:lang w:val="lt-LT"/>
              </w:rPr>
            </w:pPr>
          </w:p>
          <w:p w14:paraId="3F59233E"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59A9D4B1"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3517BF7"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18C88209" w14:textId="77777777" w:rsidR="005F7837" w:rsidRPr="00182432" w:rsidRDefault="005F7837" w:rsidP="002643CE">
            <w:pPr>
              <w:rPr>
                <w:rFonts w:ascii="Arial" w:hAnsi="Arial" w:cs="Arial"/>
                <w:color w:val="auto"/>
                <w:sz w:val="20"/>
                <w:szCs w:val="20"/>
                <w:lang w:val="lt-LT"/>
              </w:rPr>
            </w:pPr>
          </w:p>
          <w:p w14:paraId="01EF4DFE" w14:textId="77777777" w:rsidR="005F7837" w:rsidRPr="00182432" w:rsidRDefault="005F7837" w:rsidP="002643CE">
            <w:pPr>
              <w:rPr>
                <w:rFonts w:ascii="Arial" w:hAnsi="Arial" w:cs="Arial"/>
                <w:color w:val="auto"/>
                <w:sz w:val="20"/>
                <w:szCs w:val="20"/>
                <w:lang w:val="lt-LT"/>
              </w:rPr>
            </w:pPr>
          </w:p>
          <w:p w14:paraId="282F301A" w14:textId="77777777" w:rsidR="005F7837" w:rsidRPr="00182432" w:rsidRDefault="005F7837" w:rsidP="002643CE">
            <w:pPr>
              <w:rPr>
                <w:rFonts w:ascii="Arial" w:hAnsi="Arial" w:cs="Arial"/>
                <w:color w:val="auto"/>
                <w:sz w:val="20"/>
                <w:szCs w:val="20"/>
                <w:lang w:val="lt-LT"/>
              </w:rPr>
            </w:pPr>
          </w:p>
          <w:p w14:paraId="1AEDAFC7" w14:textId="77777777" w:rsidR="005F7837" w:rsidRPr="00182432" w:rsidRDefault="005F7837" w:rsidP="002643CE">
            <w:pPr>
              <w:rPr>
                <w:rFonts w:ascii="Arial" w:hAnsi="Arial" w:cs="Arial"/>
                <w:color w:val="auto"/>
                <w:sz w:val="20"/>
                <w:szCs w:val="20"/>
                <w:lang w:val="lt-LT"/>
              </w:rPr>
            </w:pPr>
          </w:p>
          <w:p w14:paraId="7CE9442B" w14:textId="77777777" w:rsidR="005F7837" w:rsidRPr="00182432" w:rsidRDefault="005F7837" w:rsidP="002643CE">
            <w:pPr>
              <w:rPr>
                <w:rFonts w:ascii="Arial" w:hAnsi="Arial" w:cs="Arial"/>
                <w:color w:val="auto"/>
                <w:sz w:val="20"/>
                <w:szCs w:val="20"/>
                <w:lang w:val="lt-LT"/>
              </w:rPr>
            </w:pPr>
          </w:p>
          <w:p w14:paraId="2E785E06" w14:textId="2B7D31B9" w:rsidR="005F7837" w:rsidRPr="00182432" w:rsidRDefault="005F7837" w:rsidP="002643CE">
            <w:pPr>
              <w:rPr>
                <w:rFonts w:ascii="Arial" w:hAnsi="Arial" w:cs="Arial"/>
                <w:color w:val="auto"/>
                <w:sz w:val="20"/>
                <w:szCs w:val="20"/>
                <w:lang w:val="lt-LT"/>
              </w:rPr>
            </w:pPr>
          </w:p>
        </w:tc>
      </w:tr>
      <w:tr w:rsidR="00182432" w:rsidRPr="006A5D93" w14:paraId="60545012" w14:textId="77777777" w:rsidTr="43DE9F2C">
        <w:tc>
          <w:tcPr>
            <w:tcW w:w="567" w:type="dxa"/>
          </w:tcPr>
          <w:p w14:paraId="70D3D4C5" w14:textId="6104064E"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50</w:t>
            </w:r>
            <w:r w:rsidR="00B932A4" w:rsidRPr="00182432">
              <w:rPr>
                <w:rFonts w:ascii="Arial" w:hAnsi="Arial" w:cs="Arial"/>
                <w:b/>
                <w:bCs/>
                <w:color w:val="auto"/>
                <w:sz w:val="21"/>
                <w:szCs w:val="21"/>
                <w:lang w:val="lt-LT"/>
              </w:rPr>
              <w:t>.</w:t>
            </w:r>
          </w:p>
        </w:tc>
        <w:tc>
          <w:tcPr>
            <w:tcW w:w="1843" w:type="dxa"/>
          </w:tcPr>
          <w:p w14:paraId="25931DFD" w14:textId="77777777"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WC baldas (be santechninių prietaisų)</w:t>
            </w:r>
          </w:p>
          <w:p w14:paraId="17F237D9" w14:textId="77777777" w:rsidR="00B932A4" w:rsidRPr="00182432" w:rsidRDefault="00B932A4" w:rsidP="002643CE">
            <w:pPr>
              <w:jc w:val="both"/>
              <w:rPr>
                <w:rFonts w:ascii="Arial" w:hAnsi="Arial" w:cs="Arial"/>
                <w:b/>
                <w:bCs/>
                <w:color w:val="auto"/>
                <w:sz w:val="21"/>
                <w:szCs w:val="21"/>
                <w:lang w:val="lt-LT"/>
              </w:rPr>
            </w:pPr>
          </w:p>
          <w:p w14:paraId="09966CDA" w14:textId="57D276D0"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PS8</w:t>
            </w:r>
            <w:r w:rsidR="0099364F" w:rsidRPr="00182432">
              <w:rPr>
                <w:rFonts w:ascii="Arial" w:hAnsi="Arial" w:cs="Arial"/>
                <w:b/>
                <w:bCs/>
                <w:color w:val="auto"/>
                <w:sz w:val="21"/>
                <w:szCs w:val="21"/>
                <w:lang w:val="lt-LT"/>
              </w:rPr>
              <w:t xml:space="preserve"> </w:t>
            </w:r>
          </w:p>
        </w:tc>
        <w:tc>
          <w:tcPr>
            <w:tcW w:w="8221" w:type="dxa"/>
          </w:tcPr>
          <w:p w14:paraId="60FC9F40" w14:textId="31794358"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5676519C"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Korpusas ir fasadai gaminami iš 18mm LMDP.</w:t>
            </w:r>
          </w:p>
          <w:p w14:paraId="1425B513" w14:textId="23C2AB90"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Briaunos korpusui 1mm ABS, fasadui 2 mm ABS briauna, kurios spalva turi sutapti su parinktų plokščių spalva.</w:t>
            </w:r>
          </w:p>
          <w:p w14:paraId="05A066DC" w14:textId="003C1358" w:rsidR="00B932A4" w:rsidRPr="00182432" w:rsidRDefault="005B0958" w:rsidP="00B74413">
            <w:pPr>
              <w:pStyle w:val="ListParagraph"/>
              <w:numPr>
                <w:ilvl w:val="0"/>
                <w:numId w:val="7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Plokštės spalva: turi būti galimybė pasirinkti iš ne mažiau nei 4 LMDP baltos spalvos plokštės pavyzdžių </w:t>
            </w:r>
            <w:r w:rsidR="00B932A4" w:rsidRPr="00182432">
              <w:rPr>
                <w:rFonts w:ascii="Arial" w:hAnsi="Arial" w:cs="Arial"/>
                <w:i/>
                <w:iCs/>
                <w:color w:val="auto"/>
                <w:sz w:val="21"/>
                <w:szCs w:val="21"/>
                <w:lang w:val="lt-LT"/>
              </w:rPr>
              <w:t>(sutarties vykdymo metu  tiekėjas turės pateikti siūlomų LMDP plokščių pavyzdžius: nuotraukas ir/ar nukreipimą į tiekėjo/gamintojo internetiniame puslapyje esantį spalvų katalogą).</w:t>
            </w:r>
          </w:p>
          <w:p w14:paraId="7596A7F0"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Plokštės paviršiaus struktūra: matinis, pusiau matinis.</w:t>
            </w:r>
          </w:p>
          <w:p w14:paraId="2FB58DDC"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Stalviršis gaminamas iš ne mažiau nei 10 mm </w:t>
            </w:r>
            <w:proofErr w:type="spellStart"/>
            <w:r w:rsidRPr="00182432">
              <w:rPr>
                <w:rFonts w:ascii="Arial" w:hAnsi="Arial" w:cs="Arial"/>
                <w:color w:val="auto"/>
                <w:sz w:val="21"/>
                <w:szCs w:val="21"/>
                <w:lang w:val="lt-LT"/>
              </w:rPr>
              <w:t>Compact</w:t>
            </w:r>
            <w:proofErr w:type="spellEnd"/>
            <w:r w:rsidRPr="00182432">
              <w:rPr>
                <w:rFonts w:ascii="Arial" w:hAnsi="Arial" w:cs="Arial"/>
                <w:color w:val="auto"/>
                <w:sz w:val="21"/>
                <w:szCs w:val="21"/>
                <w:lang w:val="lt-LT"/>
              </w:rPr>
              <w:t xml:space="preserve"> HPL, vandeniui bei nubraižymui atsparia danga.  </w:t>
            </w:r>
          </w:p>
          <w:p w14:paraId="63100B82" w14:textId="09C4528C" w:rsidR="00B932A4" w:rsidRPr="00182432" w:rsidRDefault="00C82447" w:rsidP="00B74413">
            <w:pPr>
              <w:pStyle w:val="ListParagraph"/>
              <w:numPr>
                <w:ilvl w:val="0"/>
                <w:numId w:val="79"/>
              </w:numPr>
              <w:jc w:val="both"/>
              <w:rPr>
                <w:rFonts w:ascii="Arial" w:hAnsi="Arial" w:cs="Arial"/>
                <w:i/>
                <w:iCs/>
                <w:color w:val="auto"/>
                <w:sz w:val="21"/>
                <w:szCs w:val="21"/>
                <w:lang w:val="lt-LT"/>
              </w:rPr>
            </w:pPr>
            <w:r w:rsidRPr="00182432">
              <w:rPr>
                <w:rFonts w:ascii="Arial" w:hAnsi="Arial" w:cs="Arial"/>
                <w:color w:val="auto"/>
                <w:sz w:val="21"/>
                <w:szCs w:val="21"/>
                <w:lang w:val="lt-LT"/>
              </w:rPr>
              <w:t>Stalviršio spalva – turi būti galimybė pasirinkti iš ne mažiau nei 2 baltos spalvos stalviršių</w:t>
            </w:r>
            <w:r w:rsidRPr="00182432">
              <w:rPr>
                <w:rFonts w:ascii="Arial" w:hAnsi="Arial" w:cs="Arial"/>
                <w:i/>
                <w:iCs/>
                <w:color w:val="auto"/>
                <w:sz w:val="21"/>
                <w:szCs w:val="21"/>
                <w:lang w:val="lt-LT"/>
              </w:rPr>
              <w:t xml:space="preserve"> </w:t>
            </w:r>
            <w:r w:rsidR="00B932A4" w:rsidRPr="00182432">
              <w:rPr>
                <w:rFonts w:ascii="Arial" w:hAnsi="Arial" w:cs="Arial"/>
                <w:i/>
                <w:iCs/>
                <w:color w:val="auto"/>
                <w:sz w:val="21"/>
                <w:szCs w:val="21"/>
                <w:lang w:val="lt-LT"/>
              </w:rPr>
              <w:t>(sutarties vykdymo metu  tiekėjas turės pateikti siūlomų stalviršių pavyzdžius: nuotraukas ir/ar nukreipimą į tiekėjo/gamintojo internetiniame puslapyje esantį spalvų katalogą).</w:t>
            </w:r>
          </w:p>
          <w:p w14:paraId="1CC53151" w14:textId="77777777" w:rsidR="00C0341F"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Furnitūra – su tylaus/švelnaus uždarymo lankstais.</w:t>
            </w:r>
          </w:p>
          <w:p w14:paraId="722B8489" w14:textId="204F498C" w:rsidR="00C0341F" w:rsidRPr="00182432" w:rsidRDefault="00C0341F"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Stalčiai su pilno ištraukimo bėgeliais su švelniu uždarymu ir </w:t>
            </w:r>
            <w:proofErr w:type="spellStart"/>
            <w:r w:rsidRPr="00182432">
              <w:rPr>
                <w:rFonts w:ascii="Arial" w:hAnsi="Arial" w:cs="Arial"/>
                <w:color w:val="auto"/>
                <w:sz w:val="21"/>
                <w:szCs w:val="21"/>
                <w:lang w:val="lt-LT"/>
              </w:rPr>
              <w:t>pritraukėjais</w:t>
            </w:r>
            <w:proofErr w:type="spellEnd"/>
            <w:r w:rsidRPr="00182432">
              <w:rPr>
                <w:rFonts w:ascii="Arial" w:hAnsi="Arial" w:cs="Arial"/>
                <w:color w:val="auto"/>
                <w:sz w:val="21"/>
                <w:szCs w:val="21"/>
                <w:lang w:val="lt-LT"/>
              </w:rPr>
              <w:t>, važinėjantys tyliai, metaliniais šonais.</w:t>
            </w:r>
          </w:p>
          <w:p w14:paraId="38ECD675"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Komplektą sudaro: Pakabinamų spintelių blokas.</w:t>
            </w:r>
          </w:p>
          <w:p w14:paraId="70EC26A2"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Spintelių durelės pralenda daugiau nei korpuso aukštis, tam kad atsirastų galimybė atidaryti durelės be papildomų rankenėlių.</w:t>
            </w:r>
          </w:p>
          <w:p w14:paraId="2E9316C7" w14:textId="6507C9EC" w:rsidR="00B932A4" w:rsidRPr="00182432" w:rsidRDefault="00B932A4" w:rsidP="00B74413">
            <w:pPr>
              <w:pStyle w:val="ListParagraph"/>
              <w:numPr>
                <w:ilvl w:val="0"/>
                <w:numId w:val="79"/>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Rankenėlės apatinėms spintelėms –prisukamos,  dviejų taškų, juodos spalvos </w:t>
            </w:r>
            <w:r w:rsidRPr="00182432">
              <w:rPr>
                <w:rFonts w:ascii="Arial" w:hAnsi="Arial" w:cs="Arial"/>
                <w:i/>
                <w:iCs/>
                <w:color w:val="auto"/>
                <w:sz w:val="21"/>
                <w:szCs w:val="21"/>
                <w:lang w:val="lt-LT"/>
              </w:rPr>
              <w:t xml:space="preserve">(Galimybė pasirinkti iš ne mažiau nei 5 </w:t>
            </w:r>
            <w:r w:rsidR="004F6FA3" w:rsidRPr="00182432">
              <w:rPr>
                <w:rFonts w:ascii="Arial" w:hAnsi="Arial" w:cs="Arial"/>
                <w:i/>
                <w:iCs/>
                <w:color w:val="auto"/>
                <w:sz w:val="21"/>
                <w:szCs w:val="21"/>
                <w:lang w:val="lt-LT"/>
              </w:rPr>
              <w:t xml:space="preserve">juodos spalvos </w:t>
            </w:r>
            <w:r w:rsidRPr="00182432">
              <w:rPr>
                <w:rFonts w:ascii="Arial" w:hAnsi="Arial" w:cs="Arial"/>
                <w:i/>
                <w:iCs/>
                <w:color w:val="auto"/>
                <w:sz w:val="21"/>
                <w:szCs w:val="21"/>
                <w:lang w:val="lt-LT"/>
              </w:rPr>
              <w:t>rankenėlių modelių (sutarties vykdymo metu  tiekėjas turės pateikti siūlomų rankenėlių pavyzdžius: nuotraukas ir/ar nukreipimą į tiekėjo/gamintojo internetiniame puslapyje esantį spalvų katalogą).</w:t>
            </w:r>
          </w:p>
          <w:p w14:paraId="2E57231A" w14:textId="6749FC1B" w:rsidR="00746ED0" w:rsidRPr="00182432" w:rsidRDefault="00746ED0"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Fasadas – skaidrus veidrodis. Veidrodis skaidraus tono, lygaus pavirši</w:t>
            </w:r>
            <w:r w:rsidR="006A52AD" w:rsidRPr="00182432">
              <w:rPr>
                <w:rFonts w:ascii="Arial" w:hAnsi="Arial" w:cs="Arial"/>
                <w:color w:val="auto"/>
                <w:sz w:val="21"/>
                <w:szCs w:val="21"/>
                <w:lang w:val="lt-LT"/>
              </w:rPr>
              <w:t>aus</w:t>
            </w:r>
            <w:r w:rsidRPr="00182432">
              <w:rPr>
                <w:rFonts w:ascii="Arial" w:hAnsi="Arial" w:cs="Arial"/>
                <w:color w:val="auto"/>
                <w:sz w:val="21"/>
                <w:szCs w:val="21"/>
                <w:lang w:val="lt-LT"/>
              </w:rPr>
              <w:t xml:space="preserve">, kraštai šlifuoti. </w:t>
            </w:r>
          </w:p>
          <w:p w14:paraId="76129141" w14:textId="77777777" w:rsidR="00746ED0" w:rsidRPr="00182432" w:rsidRDefault="00746ED0"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Durelės ant kurių klijuojamas veidrodis privalo eiti visu dydžiu iki pat plokštės briaunų kraštų.</w:t>
            </w:r>
          </w:p>
          <w:p w14:paraId="61A6AE17" w14:textId="4E26D045"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Viršutinėse spintelėse turi būti numatyta vieta muilo dozatoriui, popierinių rankšluosčių laikikliui. </w:t>
            </w:r>
            <w:r w:rsidR="007B6065" w:rsidRPr="00182432">
              <w:rPr>
                <w:rFonts w:ascii="Arial" w:hAnsi="Arial" w:cs="Arial"/>
                <w:color w:val="auto"/>
                <w:sz w:val="21"/>
                <w:szCs w:val="21"/>
                <w:u w:val="single"/>
                <w:lang w:val="lt-LT"/>
              </w:rPr>
              <w:t>Minėti prietaisai į baldų kainą nėra įskaičiuojami.</w:t>
            </w:r>
          </w:p>
          <w:p w14:paraId="52719D51"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Virš spintelės formuojama kakta su skaidraus veidrodžio fasadu iki pat lubų. </w:t>
            </w:r>
          </w:p>
          <w:p w14:paraId="6BAD1B05"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Spintelės dugnas atviras tose vietose, kur sumontuota įranga. </w:t>
            </w:r>
          </w:p>
          <w:p w14:paraId="6AF26C8D"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Turi būti išfrezuota vieta plautuvei pagal brėžinį. </w:t>
            </w:r>
          </w:p>
          <w:p w14:paraId="713B400D"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Baldų tiekėjas atsakingas už santechninių prietaisų bei buitinės technikos sumontavimą į baldą. </w:t>
            </w:r>
          </w:p>
          <w:p w14:paraId="0915230B" w14:textId="77777777"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Dalyse po plautuve paliekama  vieta sifonams ir kitai įrangai.</w:t>
            </w:r>
          </w:p>
          <w:p w14:paraId="0AEE1B44" w14:textId="36459AC5" w:rsidR="00B932A4" w:rsidRPr="00182432" w:rsidRDefault="00B932A4"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 xml:space="preserve">Spintelė pakelta nuo žemės ant dažyto juoda spalva </w:t>
            </w:r>
            <w:r w:rsidR="00BC69C7" w:rsidRPr="00182432">
              <w:rPr>
                <w:rFonts w:ascii="Arial" w:hAnsi="Arial" w:cs="Arial"/>
                <w:color w:val="auto"/>
                <w:sz w:val="21"/>
                <w:szCs w:val="21"/>
                <w:lang w:val="lt-LT"/>
              </w:rPr>
              <w:t>metalo</w:t>
            </w:r>
            <w:r w:rsidRPr="00182432">
              <w:rPr>
                <w:rFonts w:ascii="Arial" w:hAnsi="Arial" w:cs="Arial"/>
                <w:color w:val="auto"/>
                <w:sz w:val="21"/>
                <w:szCs w:val="21"/>
                <w:lang w:val="lt-LT"/>
              </w:rPr>
              <w:t xml:space="preserve"> rėmo su kojelėmis (kojelės su reguliuojamais </w:t>
            </w:r>
            <w:proofErr w:type="spellStart"/>
            <w:r w:rsidRPr="00182432">
              <w:rPr>
                <w:rFonts w:ascii="Arial" w:hAnsi="Arial" w:cs="Arial"/>
                <w:color w:val="auto"/>
                <w:sz w:val="21"/>
                <w:szCs w:val="21"/>
                <w:lang w:val="lt-LT"/>
              </w:rPr>
              <w:t>padukais</w:t>
            </w:r>
            <w:proofErr w:type="spellEnd"/>
            <w:r w:rsidRPr="00182432">
              <w:rPr>
                <w:rFonts w:ascii="Arial" w:hAnsi="Arial" w:cs="Arial"/>
                <w:color w:val="auto"/>
                <w:sz w:val="21"/>
                <w:szCs w:val="21"/>
                <w:lang w:val="lt-LT"/>
              </w:rPr>
              <w:t>).</w:t>
            </w:r>
          </w:p>
          <w:p w14:paraId="2CB54787" w14:textId="77777777" w:rsidR="007B52F0" w:rsidRPr="00182432" w:rsidRDefault="007B52F0" w:rsidP="00B74413">
            <w:pPr>
              <w:pStyle w:val="ListParagraph"/>
              <w:numPr>
                <w:ilvl w:val="0"/>
                <w:numId w:val="79"/>
              </w:numPr>
              <w:jc w:val="both"/>
              <w:rPr>
                <w:rFonts w:ascii="Arial" w:hAnsi="Arial" w:cs="Arial"/>
                <w:color w:val="auto"/>
                <w:sz w:val="21"/>
                <w:szCs w:val="21"/>
                <w:u w:val="single"/>
                <w:lang w:val="lt-LT"/>
              </w:rPr>
            </w:pPr>
            <w:r w:rsidRPr="00182432">
              <w:rPr>
                <w:rFonts w:ascii="Arial" w:hAnsi="Arial" w:cs="Arial"/>
                <w:color w:val="auto"/>
                <w:sz w:val="21"/>
                <w:szCs w:val="21"/>
                <w:lang w:val="lt-LT"/>
              </w:rPr>
              <w:t>Apatinėje dalyje montuojamas stalčius šiukšlių konteineriui (</w:t>
            </w:r>
            <w:r w:rsidRPr="00182432">
              <w:rPr>
                <w:rFonts w:ascii="Arial" w:hAnsi="Arial" w:cs="Arial"/>
                <w:color w:val="auto"/>
                <w:sz w:val="21"/>
                <w:szCs w:val="21"/>
                <w:u w:val="single"/>
                <w:lang w:val="lt-LT"/>
              </w:rPr>
              <w:t>konteineriai turi būti įtraukti į komplektą).</w:t>
            </w:r>
          </w:p>
          <w:p w14:paraId="6ADA8E3B" w14:textId="2C416990" w:rsidR="00B932A4" w:rsidRPr="00182432" w:rsidRDefault="007B52F0" w:rsidP="00B74413">
            <w:pPr>
              <w:pStyle w:val="ListParagraph"/>
              <w:numPr>
                <w:ilvl w:val="0"/>
                <w:numId w:val="79"/>
              </w:numPr>
              <w:jc w:val="both"/>
              <w:rPr>
                <w:rFonts w:ascii="Arial" w:hAnsi="Arial" w:cs="Arial"/>
                <w:color w:val="auto"/>
                <w:sz w:val="21"/>
                <w:szCs w:val="21"/>
                <w:lang w:val="lt-LT"/>
              </w:rPr>
            </w:pPr>
            <w:r w:rsidRPr="00182432">
              <w:rPr>
                <w:rFonts w:ascii="Arial" w:hAnsi="Arial" w:cs="Arial"/>
                <w:color w:val="auto"/>
                <w:sz w:val="21"/>
                <w:szCs w:val="21"/>
                <w:lang w:val="lt-LT"/>
              </w:rPr>
              <w:t xml:space="preserve">Šiukšlių konteinerių stalčiaus fasaduose  yra anga su metaliniu rėmeliu šiukšlių išmetimui. </w:t>
            </w:r>
          </w:p>
        </w:tc>
        <w:tc>
          <w:tcPr>
            <w:tcW w:w="3402" w:type="dxa"/>
          </w:tcPr>
          <w:p w14:paraId="119A528C" w14:textId="220C0FBA" w:rsidR="00B932A4" w:rsidRPr="00182432" w:rsidRDefault="00D12FA0"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43C40586" wp14:editId="2F744DE0">
                  <wp:extent cx="2043962" cy="1801867"/>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047375" cy="1804876"/>
                          </a:xfrm>
                          <a:prstGeom prst="rect">
                            <a:avLst/>
                          </a:prstGeom>
                        </pic:spPr>
                      </pic:pic>
                    </a:graphicData>
                  </a:graphic>
                </wp:inline>
              </w:drawing>
            </w:r>
          </w:p>
          <w:p w14:paraId="07B03B97" w14:textId="77777777" w:rsidR="00B932A4" w:rsidRPr="00182432" w:rsidRDefault="00B932A4" w:rsidP="002643CE">
            <w:pPr>
              <w:rPr>
                <w:rFonts w:ascii="Arial" w:hAnsi="Arial" w:cs="Arial"/>
                <w:color w:val="auto"/>
                <w:sz w:val="20"/>
                <w:szCs w:val="20"/>
                <w:lang w:val="lt-LT"/>
              </w:rPr>
            </w:pPr>
          </w:p>
          <w:p w14:paraId="5CA84454" w14:textId="3969EF95"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3018EA6A" wp14:editId="46E5C2B1">
                  <wp:extent cx="2203450" cy="1076960"/>
                  <wp:effectExtent l="0" t="0" r="6350"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203450" cy="1076960"/>
                          </a:xfrm>
                          <a:prstGeom prst="rect">
                            <a:avLst/>
                          </a:prstGeom>
                        </pic:spPr>
                      </pic:pic>
                    </a:graphicData>
                  </a:graphic>
                </wp:inline>
              </w:drawing>
            </w:r>
          </w:p>
          <w:p w14:paraId="7379E400" w14:textId="77777777" w:rsidR="00B932A4" w:rsidRPr="00182432" w:rsidRDefault="00B932A4" w:rsidP="002643CE">
            <w:pPr>
              <w:rPr>
                <w:rFonts w:ascii="Arial" w:hAnsi="Arial" w:cs="Arial"/>
                <w:color w:val="auto"/>
                <w:sz w:val="20"/>
                <w:szCs w:val="20"/>
                <w:lang w:val="lt-LT"/>
              </w:rPr>
            </w:pPr>
          </w:p>
          <w:p w14:paraId="275D136E"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8BF3695"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A9DC0E2"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D8F5F9F" w14:textId="3E5239A2" w:rsidR="00B932A4" w:rsidRPr="00182432" w:rsidRDefault="00B932A4" w:rsidP="002643CE">
            <w:pPr>
              <w:rPr>
                <w:rFonts w:ascii="Arial" w:hAnsi="Arial" w:cs="Arial"/>
                <w:color w:val="auto"/>
                <w:sz w:val="20"/>
                <w:szCs w:val="20"/>
                <w:lang w:val="lt-LT"/>
              </w:rPr>
            </w:pPr>
          </w:p>
        </w:tc>
      </w:tr>
      <w:tr w:rsidR="00182432" w:rsidRPr="006A5D93" w14:paraId="496FD048" w14:textId="77777777" w:rsidTr="43DE9F2C">
        <w:tc>
          <w:tcPr>
            <w:tcW w:w="567" w:type="dxa"/>
          </w:tcPr>
          <w:p w14:paraId="1D909F4D" w14:textId="67BAF020"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51</w:t>
            </w:r>
            <w:r w:rsidR="00B932A4" w:rsidRPr="00182432">
              <w:rPr>
                <w:rFonts w:ascii="Arial" w:hAnsi="Arial" w:cs="Arial"/>
                <w:b/>
                <w:bCs/>
                <w:color w:val="auto"/>
                <w:sz w:val="21"/>
                <w:szCs w:val="21"/>
                <w:lang w:val="lt-LT"/>
              </w:rPr>
              <w:t>.</w:t>
            </w:r>
          </w:p>
        </w:tc>
        <w:tc>
          <w:tcPr>
            <w:tcW w:w="1843" w:type="dxa"/>
          </w:tcPr>
          <w:p w14:paraId="3BA569A4" w14:textId="77777777" w:rsidR="00D12FA0"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Pakabinamas stalas </w:t>
            </w:r>
          </w:p>
          <w:p w14:paraId="503C21DE" w14:textId="0AE62EFD"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ST16</w:t>
            </w:r>
            <w:r w:rsidR="00DC74E2" w:rsidRPr="00182432">
              <w:rPr>
                <w:rFonts w:ascii="Arial" w:hAnsi="Arial" w:cs="Arial"/>
                <w:b/>
                <w:bCs/>
                <w:color w:val="auto"/>
                <w:sz w:val="21"/>
                <w:szCs w:val="21"/>
                <w:lang w:val="lt-LT"/>
              </w:rPr>
              <w:t>.1</w:t>
            </w:r>
          </w:p>
        </w:tc>
        <w:tc>
          <w:tcPr>
            <w:tcW w:w="8221" w:type="dxa"/>
          </w:tcPr>
          <w:p w14:paraId="5E056956" w14:textId="2DB3D548" w:rsidR="00B17301" w:rsidRPr="00182432" w:rsidRDefault="00B17301" w:rsidP="002643CE">
            <w:pPr>
              <w:pStyle w:val="ListParagraph"/>
              <w:numPr>
                <w:ilvl w:val="0"/>
                <w:numId w:val="81"/>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+-100mm.</w:t>
            </w:r>
          </w:p>
          <w:p w14:paraId="10A6E90E" w14:textId="0D2EE66D" w:rsidR="00B17301" w:rsidRPr="00182432" w:rsidRDefault="00B17301" w:rsidP="002643CE">
            <w:pPr>
              <w:pStyle w:val="ListParagraph"/>
              <w:numPr>
                <w:ilvl w:val="0"/>
                <w:numId w:val="81"/>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Baldo korpusas gaminamas iš MDP dengtos natūraliu ąžuolo lukštu, lakuota matiniu laku. </w:t>
            </w:r>
          </w:p>
          <w:p w14:paraId="5B4AA3F6" w14:textId="64FB73F9" w:rsidR="00AD1D7C" w:rsidRPr="00182432" w:rsidRDefault="00AD1D7C" w:rsidP="002643CE">
            <w:pPr>
              <w:pStyle w:val="ListParagraph"/>
              <w:numPr>
                <w:ilvl w:val="0"/>
                <w:numId w:val="81"/>
              </w:numPr>
              <w:rPr>
                <w:rFonts w:ascii="Arial" w:hAnsi="Arial" w:cs="Arial"/>
                <w:color w:val="auto"/>
                <w:sz w:val="21"/>
                <w:szCs w:val="21"/>
                <w:lang w:val="lt-LT"/>
              </w:rPr>
            </w:pPr>
            <w:r w:rsidRPr="00182432">
              <w:rPr>
                <w:rFonts w:ascii="Arial" w:hAnsi="Arial" w:cs="Arial"/>
                <w:color w:val="auto"/>
                <w:sz w:val="21"/>
                <w:szCs w:val="21"/>
                <w:lang w:val="lt-LT"/>
              </w:rPr>
              <w:t xml:space="preserve">Baldas turi būti pagamintas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stabilus ir saugus naudoti. Baldų tiekėjas baldų projektavimo metu turi parinkti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saugiausią ir stabiliausią variantą, kaip sutvirtinamas baldas.</w:t>
            </w:r>
          </w:p>
          <w:p w14:paraId="6E476545" w14:textId="77777777" w:rsidR="00B17301" w:rsidRPr="00182432" w:rsidRDefault="00B17301" w:rsidP="002643CE">
            <w:pPr>
              <w:pStyle w:val="ListParagraph"/>
              <w:numPr>
                <w:ilvl w:val="0"/>
                <w:numId w:val="81"/>
              </w:numPr>
              <w:jc w:val="both"/>
              <w:rPr>
                <w:rFonts w:ascii="Arial" w:hAnsi="Arial" w:cs="Arial"/>
                <w:color w:val="auto"/>
                <w:sz w:val="21"/>
                <w:szCs w:val="21"/>
                <w:lang w:val="lt-LT"/>
              </w:rPr>
            </w:pPr>
            <w:r w:rsidRPr="00182432">
              <w:rPr>
                <w:rFonts w:ascii="Arial" w:hAnsi="Arial" w:cs="Arial"/>
                <w:color w:val="auto"/>
                <w:sz w:val="21"/>
                <w:szCs w:val="21"/>
                <w:lang w:val="lt-LT"/>
              </w:rPr>
              <w:t>Metalinės dalys dažytos milteliniu būdu juoda spalva.</w:t>
            </w:r>
          </w:p>
          <w:p w14:paraId="44050832" w14:textId="77777777" w:rsidR="00B17301" w:rsidRPr="00182432" w:rsidRDefault="00B17301" w:rsidP="002643CE">
            <w:pPr>
              <w:pStyle w:val="ListParagraph"/>
              <w:numPr>
                <w:ilvl w:val="0"/>
                <w:numId w:val="81"/>
              </w:numPr>
              <w:rPr>
                <w:rFonts w:ascii="Arial" w:hAnsi="Arial" w:cs="Arial"/>
                <w:color w:val="auto"/>
                <w:sz w:val="21"/>
                <w:szCs w:val="21"/>
                <w:lang w:val="lt-LT"/>
              </w:rPr>
            </w:pPr>
            <w:r w:rsidRPr="00182432">
              <w:rPr>
                <w:rFonts w:ascii="Arial" w:hAnsi="Arial" w:cs="Arial"/>
                <w:color w:val="auto"/>
                <w:sz w:val="21"/>
                <w:szCs w:val="21"/>
                <w:lang w:val="lt-LT"/>
              </w:rPr>
              <w:t>Briaunos- faneruotos natūralaus ąžuolo lukštu ir lakuotos matiniu laku.</w:t>
            </w:r>
          </w:p>
          <w:p w14:paraId="10183105" w14:textId="77777777" w:rsidR="00B17301" w:rsidRPr="00182432" w:rsidRDefault="00B17301" w:rsidP="002643CE">
            <w:pPr>
              <w:pStyle w:val="ListParagraph"/>
              <w:numPr>
                <w:ilvl w:val="0"/>
                <w:numId w:val="81"/>
              </w:numPr>
              <w:jc w:val="both"/>
              <w:rPr>
                <w:rFonts w:ascii="Arial" w:hAnsi="Arial" w:cs="Arial"/>
                <w:color w:val="auto"/>
                <w:sz w:val="21"/>
                <w:szCs w:val="21"/>
                <w:lang w:val="lt-LT"/>
              </w:rPr>
            </w:pPr>
            <w:r w:rsidRPr="00182432">
              <w:rPr>
                <w:rFonts w:ascii="Arial" w:hAnsi="Arial" w:cs="Arial"/>
                <w:color w:val="auto"/>
                <w:sz w:val="21"/>
                <w:szCs w:val="21"/>
                <w:lang w:val="lt-LT"/>
              </w:rPr>
              <w:t xml:space="preserve">Pakabinamas ant 30 mm vamzdinės konstrukcijos pagal pateiktą brėžinį, dažytų milteliniu būdu juoda spalva. </w:t>
            </w:r>
          </w:p>
          <w:p w14:paraId="0B1D51E7" w14:textId="77777777" w:rsidR="00B17301" w:rsidRPr="00182432" w:rsidRDefault="00B17301" w:rsidP="002643CE">
            <w:pPr>
              <w:pStyle w:val="ListParagraph"/>
              <w:numPr>
                <w:ilvl w:val="0"/>
                <w:numId w:val="81"/>
              </w:numPr>
              <w:jc w:val="both"/>
              <w:rPr>
                <w:rFonts w:ascii="Arial" w:hAnsi="Arial" w:cs="Arial"/>
                <w:color w:val="auto"/>
                <w:sz w:val="21"/>
                <w:szCs w:val="21"/>
                <w:lang w:val="lt-LT"/>
              </w:rPr>
            </w:pPr>
            <w:r w:rsidRPr="00182432">
              <w:rPr>
                <w:rFonts w:ascii="Arial" w:hAnsi="Arial" w:cs="Arial"/>
                <w:color w:val="auto"/>
                <w:sz w:val="21"/>
                <w:szCs w:val="21"/>
                <w:lang w:val="lt-LT"/>
              </w:rPr>
              <w:t>Stalviršis prie rėmo tvirtinasi varžtais, prisukant per metalinę plokštelę. Rėmas prie lubų tvirtinamas varžtais, prisukant per metalinę plokštelę/bazę. Visi tvirtinimo taškai turi būti juodos spalvos.</w:t>
            </w:r>
          </w:p>
          <w:p w14:paraId="2DEC13C5" w14:textId="25CD9723" w:rsidR="00E734C0" w:rsidRPr="00182432" w:rsidRDefault="00B17301" w:rsidP="002643CE">
            <w:pPr>
              <w:pStyle w:val="ListParagraph"/>
              <w:numPr>
                <w:ilvl w:val="0"/>
                <w:numId w:val="81"/>
              </w:numPr>
              <w:jc w:val="both"/>
              <w:rPr>
                <w:rFonts w:ascii="Arial" w:hAnsi="Arial" w:cs="Arial"/>
                <w:color w:val="auto"/>
                <w:sz w:val="21"/>
                <w:szCs w:val="21"/>
                <w:lang w:val="lt-LT"/>
              </w:rPr>
            </w:pPr>
            <w:r w:rsidRPr="00182432">
              <w:rPr>
                <w:rFonts w:ascii="Arial" w:hAnsi="Arial" w:cs="Arial"/>
                <w:color w:val="auto"/>
                <w:sz w:val="21"/>
                <w:szCs w:val="21"/>
                <w:lang w:val="lt-LT"/>
              </w:rPr>
              <w:t>Suvirinimo siūlės turi būti šlifuotos.</w:t>
            </w:r>
          </w:p>
        </w:tc>
        <w:tc>
          <w:tcPr>
            <w:tcW w:w="3402" w:type="dxa"/>
          </w:tcPr>
          <w:p w14:paraId="5F38802A" w14:textId="77777777" w:rsidR="00B932A4" w:rsidRPr="00182432" w:rsidRDefault="00B932A4" w:rsidP="002643CE">
            <w:pPr>
              <w:rPr>
                <w:rFonts w:ascii="Arial" w:hAnsi="Arial" w:cs="Arial"/>
                <w:color w:val="auto"/>
                <w:sz w:val="20"/>
                <w:szCs w:val="20"/>
                <w:lang w:val="lt-LT"/>
              </w:rPr>
            </w:pPr>
          </w:p>
          <w:p w14:paraId="43FD6F22" w14:textId="33CD9D58"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7219FFA0" wp14:editId="445937E2">
                  <wp:extent cx="2203450" cy="917575"/>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203450" cy="917575"/>
                          </a:xfrm>
                          <a:prstGeom prst="rect">
                            <a:avLst/>
                          </a:prstGeom>
                        </pic:spPr>
                      </pic:pic>
                    </a:graphicData>
                  </a:graphic>
                </wp:inline>
              </w:drawing>
            </w:r>
          </w:p>
          <w:p w14:paraId="3E3C198F"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2AD4710"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C8BE88F"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4BF4967" w14:textId="7AA0D247" w:rsidR="00B932A4" w:rsidRPr="00182432" w:rsidRDefault="00B932A4" w:rsidP="002643CE">
            <w:pPr>
              <w:rPr>
                <w:rFonts w:ascii="Arial" w:hAnsi="Arial" w:cs="Arial"/>
                <w:color w:val="auto"/>
                <w:sz w:val="20"/>
                <w:szCs w:val="20"/>
                <w:lang w:val="lt-LT"/>
              </w:rPr>
            </w:pPr>
          </w:p>
        </w:tc>
      </w:tr>
      <w:tr w:rsidR="00182432" w:rsidRPr="006A5D93" w14:paraId="0AFB6E95" w14:textId="77777777" w:rsidTr="43DE9F2C">
        <w:tc>
          <w:tcPr>
            <w:tcW w:w="567" w:type="dxa"/>
          </w:tcPr>
          <w:p w14:paraId="61962828" w14:textId="16C13EA2"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52</w:t>
            </w:r>
            <w:r w:rsidR="00B932A4" w:rsidRPr="00182432">
              <w:rPr>
                <w:rFonts w:ascii="Arial" w:hAnsi="Arial" w:cs="Arial"/>
                <w:b/>
                <w:bCs/>
                <w:color w:val="auto"/>
                <w:sz w:val="21"/>
                <w:szCs w:val="21"/>
                <w:lang w:val="lt-LT"/>
              </w:rPr>
              <w:t>.</w:t>
            </w:r>
          </w:p>
        </w:tc>
        <w:tc>
          <w:tcPr>
            <w:tcW w:w="1843" w:type="dxa"/>
          </w:tcPr>
          <w:p w14:paraId="588F63BE" w14:textId="6521C31C"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Pakabinamas stalas ST16</w:t>
            </w:r>
            <w:r w:rsidR="00A27EBA" w:rsidRPr="00182432">
              <w:rPr>
                <w:rFonts w:ascii="Arial" w:hAnsi="Arial" w:cs="Arial"/>
                <w:b/>
                <w:bCs/>
                <w:color w:val="auto"/>
                <w:sz w:val="21"/>
                <w:szCs w:val="21"/>
                <w:lang w:val="lt-LT"/>
              </w:rPr>
              <w:t>.2</w:t>
            </w:r>
          </w:p>
        </w:tc>
        <w:tc>
          <w:tcPr>
            <w:tcW w:w="8221" w:type="dxa"/>
          </w:tcPr>
          <w:p w14:paraId="17429942" w14:textId="77777777" w:rsidR="00ED27DF" w:rsidRPr="00182432" w:rsidRDefault="00FC31AC" w:rsidP="002643CE">
            <w:pPr>
              <w:pStyle w:val="ListParagraph"/>
              <w:numPr>
                <w:ilvl w:val="0"/>
                <w:numId w:val="100"/>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+-100mm.</w:t>
            </w:r>
          </w:p>
          <w:p w14:paraId="36767E73" w14:textId="70FE2AF3" w:rsidR="00FC31AC" w:rsidRPr="00182432" w:rsidRDefault="00FC31AC" w:rsidP="002643CE">
            <w:pPr>
              <w:pStyle w:val="ListParagraph"/>
              <w:numPr>
                <w:ilvl w:val="0"/>
                <w:numId w:val="100"/>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Baldo korpusas gaminamas iš MDP dengtos natūraliu ąžuolo lukštu, lakuota matiniu laku. </w:t>
            </w:r>
          </w:p>
          <w:p w14:paraId="2FD8F272" w14:textId="2F949607" w:rsidR="00AD1D7C" w:rsidRPr="00182432" w:rsidRDefault="00AD1D7C" w:rsidP="002643CE">
            <w:pPr>
              <w:pStyle w:val="ListParagraph"/>
              <w:numPr>
                <w:ilvl w:val="0"/>
                <w:numId w:val="100"/>
              </w:numPr>
              <w:rPr>
                <w:rFonts w:ascii="Arial" w:hAnsi="Arial" w:cs="Arial"/>
                <w:color w:val="auto"/>
                <w:sz w:val="21"/>
                <w:szCs w:val="21"/>
                <w:lang w:val="lt-LT"/>
              </w:rPr>
            </w:pPr>
            <w:r w:rsidRPr="00182432">
              <w:rPr>
                <w:rFonts w:ascii="Arial" w:hAnsi="Arial" w:cs="Arial"/>
                <w:color w:val="auto"/>
                <w:sz w:val="21"/>
                <w:szCs w:val="21"/>
                <w:lang w:val="lt-LT"/>
              </w:rPr>
              <w:t xml:space="preserve">Baldas turi būti pagamintas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stabilus ir saugus naudoti. Baldų tiekėjas baldų projektavimo metu turi parinkti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saugiausią ir stabiliausią variantą, kaip sutvirtinamas baldas.</w:t>
            </w:r>
          </w:p>
          <w:p w14:paraId="7ADDCCDA" w14:textId="77777777" w:rsidR="00FC31AC" w:rsidRPr="00182432" w:rsidRDefault="00FC31AC" w:rsidP="002643CE">
            <w:pPr>
              <w:pStyle w:val="ListParagraph"/>
              <w:numPr>
                <w:ilvl w:val="0"/>
                <w:numId w:val="100"/>
              </w:numPr>
              <w:jc w:val="both"/>
              <w:rPr>
                <w:rFonts w:ascii="Arial" w:hAnsi="Arial" w:cs="Arial"/>
                <w:color w:val="auto"/>
                <w:sz w:val="21"/>
                <w:szCs w:val="21"/>
                <w:lang w:val="lt-LT"/>
              </w:rPr>
            </w:pPr>
            <w:r w:rsidRPr="00182432">
              <w:rPr>
                <w:rFonts w:ascii="Arial" w:hAnsi="Arial" w:cs="Arial"/>
                <w:color w:val="auto"/>
                <w:sz w:val="21"/>
                <w:szCs w:val="21"/>
                <w:lang w:val="lt-LT"/>
              </w:rPr>
              <w:t>Metalinės dalys dažytos milteliniu būdu juoda spalva.</w:t>
            </w:r>
          </w:p>
          <w:p w14:paraId="665DE7A2" w14:textId="77777777" w:rsidR="002C2F3F" w:rsidRPr="00182432" w:rsidRDefault="002C2F3F" w:rsidP="002643CE">
            <w:pPr>
              <w:pStyle w:val="ListParagraph"/>
              <w:numPr>
                <w:ilvl w:val="0"/>
                <w:numId w:val="100"/>
              </w:numPr>
              <w:rPr>
                <w:rFonts w:ascii="Arial" w:hAnsi="Arial" w:cs="Arial"/>
                <w:color w:val="auto"/>
                <w:sz w:val="21"/>
                <w:szCs w:val="21"/>
                <w:lang w:val="lt-LT"/>
              </w:rPr>
            </w:pPr>
            <w:r w:rsidRPr="00182432">
              <w:rPr>
                <w:rFonts w:ascii="Arial" w:hAnsi="Arial" w:cs="Arial"/>
                <w:color w:val="auto"/>
                <w:sz w:val="21"/>
                <w:szCs w:val="21"/>
                <w:lang w:val="lt-LT"/>
              </w:rPr>
              <w:t>Briaunos- faneruotos natūralaus ąžuolo lukštu ir lakuotos matiniu laku.</w:t>
            </w:r>
          </w:p>
          <w:p w14:paraId="385AD378" w14:textId="688EB4F3" w:rsidR="00123EFF" w:rsidRPr="00182432" w:rsidRDefault="00FC31AC" w:rsidP="002643CE">
            <w:pPr>
              <w:pStyle w:val="ListParagraph"/>
              <w:numPr>
                <w:ilvl w:val="0"/>
                <w:numId w:val="100"/>
              </w:numPr>
              <w:jc w:val="both"/>
              <w:rPr>
                <w:rFonts w:ascii="Arial" w:hAnsi="Arial" w:cs="Arial"/>
                <w:color w:val="auto"/>
                <w:sz w:val="21"/>
                <w:szCs w:val="21"/>
                <w:lang w:val="lt-LT"/>
              </w:rPr>
            </w:pPr>
            <w:r w:rsidRPr="00182432">
              <w:rPr>
                <w:rFonts w:ascii="Arial" w:hAnsi="Arial" w:cs="Arial"/>
                <w:color w:val="auto"/>
                <w:sz w:val="21"/>
                <w:szCs w:val="21"/>
                <w:lang w:val="lt-LT"/>
              </w:rPr>
              <w:t xml:space="preserve">Pakabinamas ant </w:t>
            </w:r>
            <w:r w:rsidR="00D117B8" w:rsidRPr="00182432">
              <w:rPr>
                <w:rFonts w:ascii="Arial" w:hAnsi="Arial" w:cs="Arial"/>
                <w:color w:val="auto"/>
                <w:sz w:val="21"/>
                <w:szCs w:val="21"/>
                <w:lang w:val="lt-LT"/>
              </w:rPr>
              <w:t>30</w:t>
            </w:r>
            <w:r w:rsidRPr="00182432">
              <w:rPr>
                <w:rFonts w:ascii="Arial" w:hAnsi="Arial" w:cs="Arial"/>
                <w:color w:val="auto"/>
                <w:sz w:val="21"/>
                <w:szCs w:val="21"/>
                <w:lang w:val="lt-LT"/>
              </w:rPr>
              <w:t xml:space="preserve"> mm </w:t>
            </w:r>
            <w:r w:rsidR="00D117B8" w:rsidRPr="00182432">
              <w:rPr>
                <w:rFonts w:ascii="Arial" w:hAnsi="Arial" w:cs="Arial"/>
                <w:color w:val="auto"/>
                <w:sz w:val="21"/>
                <w:szCs w:val="21"/>
                <w:lang w:val="lt-LT"/>
              </w:rPr>
              <w:t>vamzdinės konstrukcijos pagal pateiktą brėžinį</w:t>
            </w:r>
            <w:r w:rsidRPr="00182432">
              <w:rPr>
                <w:rFonts w:ascii="Arial" w:hAnsi="Arial" w:cs="Arial"/>
                <w:color w:val="auto"/>
                <w:sz w:val="21"/>
                <w:szCs w:val="21"/>
                <w:lang w:val="lt-LT"/>
              </w:rPr>
              <w:t xml:space="preserve">, dažytų milteliniu būdu juoda spalva. </w:t>
            </w:r>
          </w:p>
          <w:p w14:paraId="068A004C" w14:textId="77777777" w:rsidR="00851331" w:rsidRPr="00182432" w:rsidRDefault="00851331" w:rsidP="002643CE">
            <w:pPr>
              <w:pStyle w:val="ListParagraph"/>
              <w:numPr>
                <w:ilvl w:val="0"/>
                <w:numId w:val="100"/>
              </w:numPr>
              <w:jc w:val="both"/>
              <w:rPr>
                <w:rFonts w:ascii="Arial" w:hAnsi="Arial" w:cs="Arial"/>
                <w:color w:val="auto"/>
                <w:sz w:val="21"/>
                <w:szCs w:val="21"/>
                <w:lang w:val="lt-LT"/>
              </w:rPr>
            </w:pPr>
            <w:r w:rsidRPr="00182432">
              <w:rPr>
                <w:rFonts w:ascii="Arial" w:hAnsi="Arial" w:cs="Arial"/>
                <w:color w:val="auto"/>
                <w:sz w:val="21"/>
                <w:szCs w:val="21"/>
                <w:lang w:val="lt-LT"/>
              </w:rPr>
              <w:t>Stalviršis prie rėmo tvirtinasi varžtais, prisukant per metalinę plokštelę. Rėmas prie lubų tvirtinamas varžtais, prisukant per metalinę plokštelę/bazę. Visi tvirtinimo taškai turi būti juodos spalvos.</w:t>
            </w:r>
          </w:p>
          <w:p w14:paraId="0FF2485E" w14:textId="5B5A321F" w:rsidR="00851331" w:rsidRPr="00182432" w:rsidRDefault="00851331" w:rsidP="002643CE">
            <w:pPr>
              <w:pStyle w:val="ListParagraph"/>
              <w:numPr>
                <w:ilvl w:val="0"/>
                <w:numId w:val="100"/>
              </w:numPr>
              <w:jc w:val="both"/>
              <w:rPr>
                <w:rFonts w:ascii="Arial" w:hAnsi="Arial" w:cs="Arial"/>
                <w:color w:val="auto"/>
                <w:sz w:val="21"/>
                <w:szCs w:val="21"/>
                <w:lang w:val="lt-LT"/>
              </w:rPr>
            </w:pPr>
            <w:r w:rsidRPr="00182432">
              <w:rPr>
                <w:rFonts w:ascii="Arial" w:hAnsi="Arial" w:cs="Arial"/>
                <w:color w:val="auto"/>
                <w:sz w:val="21"/>
                <w:szCs w:val="21"/>
                <w:lang w:val="lt-LT"/>
              </w:rPr>
              <w:t>Suvirinimo siūlės turi būti šlifuotos.</w:t>
            </w:r>
          </w:p>
        </w:tc>
        <w:tc>
          <w:tcPr>
            <w:tcW w:w="3402" w:type="dxa"/>
          </w:tcPr>
          <w:p w14:paraId="205865FB" w14:textId="77777777" w:rsidR="00B932A4" w:rsidRPr="00182432" w:rsidRDefault="00B932A4" w:rsidP="002643CE">
            <w:pPr>
              <w:rPr>
                <w:rFonts w:ascii="Arial" w:hAnsi="Arial" w:cs="Arial"/>
                <w:color w:val="auto"/>
                <w:sz w:val="20"/>
                <w:szCs w:val="20"/>
                <w:lang w:val="lt-LT"/>
              </w:rPr>
            </w:pPr>
          </w:p>
          <w:p w14:paraId="793F6B4D" w14:textId="1BCE97E3"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FA5AC6A" wp14:editId="71D44D40">
                  <wp:extent cx="2203450" cy="960755"/>
                  <wp:effectExtent l="0" t="0" r="635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203450" cy="960755"/>
                          </a:xfrm>
                          <a:prstGeom prst="rect">
                            <a:avLst/>
                          </a:prstGeom>
                        </pic:spPr>
                      </pic:pic>
                    </a:graphicData>
                  </a:graphic>
                </wp:inline>
              </w:drawing>
            </w:r>
          </w:p>
          <w:p w14:paraId="71C22F67" w14:textId="77777777" w:rsidR="00B932A4" w:rsidRPr="00182432" w:rsidRDefault="00B932A4" w:rsidP="002643CE">
            <w:pPr>
              <w:rPr>
                <w:rFonts w:ascii="Arial" w:hAnsi="Arial" w:cs="Arial"/>
                <w:color w:val="auto"/>
                <w:sz w:val="20"/>
                <w:szCs w:val="20"/>
                <w:lang w:val="lt-LT"/>
              </w:rPr>
            </w:pPr>
          </w:p>
          <w:p w14:paraId="0DB9D30A"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CE1DB62"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6FAA13A5"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5CCEF78B" w14:textId="11046C7A" w:rsidR="00B932A4" w:rsidRPr="00182432" w:rsidRDefault="00B932A4" w:rsidP="002643CE">
            <w:pPr>
              <w:rPr>
                <w:rFonts w:ascii="Arial" w:hAnsi="Arial" w:cs="Arial"/>
                <w:color w:val="auto"/>
                <w:sz w:val="20"/>
                <w:szCs w:val="20"/>
                <w:lang w:val="lt-LT"/>
              </w:rPr>
            </w:pPr>
          </w:p>
        </w:tc>
      </w:tr>
      <w:tr w:rsidR="00182432" w:rsidRPr="006A5D93" w14:paraId="522B36D5" w14:textId="77777777" w:rsidTr="43DE9F2C">
        <w:tc>
          <w:tcPr>
            <w:tcW w:w="567" w:type="dxa"/>
          </w:tcPr>
          <w:p w14:paraId="6ACE10DC" w14:textId="1AEA3CE0"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53</w:t>
            </w:r>
            <w:r w:rsidR="00B932A4" w:rsidRPr="00182432">
              <w:rPr>
                <w:rFonts w:ascii="Arial" w:hAnsi="Arial" w:cs="Arial"/>
                <w:b/>
                <w:bCs/>
                <w:color w:val="auto"/>
                <w:sz w:val="21"/>
                <w:szCs w:val="21"/>
                <w:lang w:val="lt-LT"/>
              </w:rPr>
              <w:t>.</w:t>
            </w:r>
          </w:p>
        </w:tc>
        <w:tc>
          <w:tcPr>
            <w:tcW w:w="1843" w:type="dxa"/>
          </w:tcPr>
          <w:p w14:paraId="7E69B3BD" w14:textId="438DD53C"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Suolas S03.1</w:t>
            </w:r>
          </w:p>
        </w:tc>
        <w:tc>
          <w:tcPr>
            <w:tcW w:w="8221" w:type="dxa"/>
          </w:tcPr>
          <w:p w14:paraId="58CF0B37" w14:textId="60C9DDF9" w:rsidR="00D222E6" w:rsidRPr="00182432" w:rsidRDefault="00D222E6" w:rsidP="002643CE">
            <w:pPr>
              <w:pStyle w:val="ListParagraph"/>
              <w:numPr>
                <w:ilvl w:val="0"/>
                <w:numId w:val="96"/>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2E463133" w14:textId="2A03B469" w:rsidR="00D222E6" w:rsidRPr="00182432" w:rsidRDefault="00D222E6" w:rsidP="002643CE">
            <w:pPr>
              <w:pStyle w:val="ListParagraph"/>
              <w:numPr>
                <w:ilvl w:val="0"/>
                <w:numId w:val="96"/>
              </w:numPr>
              <w:jc w:val="both"/>
              <w:rPr>
                <w:rFonts w:ascii="Arial" w:hAnsi="Arial" w:cs="Arial"/>
                <w:color w:val="auto"/>
                <w:sz w:val="21"/>
                <w:szCs w:val="21"/>
                <w:lang w:val="lt-LT"/>
              </w:rPr>
            </w:pPr>
            <w:r w:rsidRPr="00182432">
              <w:rPr>
                <w:rFonts w:ascii="Arial" w:hAnsi="Arial" w:cs="Arial"/>
                <w:color w:val="auto"/>
                <w:sz w:val="21"/>
                <w:szCs w:val="21"/>
                <w:lang w:val="lt-LT"/>
              </w:rPr>
              <w:t>Konstrukcija</w:t>
            </w:r>
            <w:r w:rsidR="00970663" w:rsidRPr="00182432">
              <w:rPr>
                <w:rFonts w:ascii="Arial" w:hAnsi="Arial" w:cs="Arial"/>
                <w:color w:val="auto"/>
                <w:sz w:val="21"/>
                <w:szCs w:val="21"/>
                <w:lang w:val="lt-LT"/>
              </w:rPr>
              <w:t xml:space="preserve"> iš klijuotos </w:t>
            </w:r>
            <w:r w:rsidR="006A582E" w:rsidRPr="00182432">
              <w:rPr>
                <w:rFonts w:ascii="Arial" w:hAnsi="Arial" w:cs="Arial"/>
                <w:color w:val="auto"/>
                <w:sz w:val="21"/>
                <w:szCs w:val="21"/>
                <w:lang w:val="lt-LT"/>
              </w:rPr>
              <w:t>faneros</w:t>
            </w:r>
            <w:r w:rsidR="00970663" w:rsidRPr="00182432">
              <w:rPr>
                <w:rFonts w:ascii="Arial" w:hAnsi="Arial" w:cs="Arial"/>
                <w:color w:val="auto"/>
                <w:sz w:val="21"/>
                <w:szCs w:val="21"/>
                <w:lang w:val="lt-LT"/>
              </w:rPr>
              <w:t xml:space="preserve"> plokštės</w:t>
            </w:r>
            <w:r w:rsidRPr="00182432">
              <w:rPr>
                <w:rFonts w:ascii="Arial" w:hAnsi="Arial" w:cs="Arial"/>
                <w:color w:val="auto"/>
                <w:sz w:val="21"/>
                <w:szCs w:val="21"/>
                <w:lang w:val="lt-LT"/>
              </w:rPr>
              <w:t>,</w:t>
            </w:r>
            <w:r w:rsidR="00970663" w:rsidRPr="00182432">
              <w:rPr>
                <w:rFonts w:ascii="Arial" w:hAnsi="Arial" w:cs="Arial"/>
                <w:color w:val="auto"/>
                <w:sz w:val="21"/>
                <w:szCs w:val="21"/>
                <w:lang w:val="lt-LT"/>
              </w:rPr>
              <w:t xml:space="preserve"> 30 mm </w:t>
            </w:r>
            <w:r w:rsidR="00EE551C" w:rsidRPr="00182432">
              <w:rPr>
                <w:rFonts w:ascii="Arial" w:hAnsi="Arial" w:cs="Arial"/>
                <w:color w:val="auto"/>
                <w:sz w:val="21"/>
                <w:szCs w:val="21"/>
                <w:lang w:val="lt-LT"/>
              </w:rPr>
              <w:t>(+-</w:t>
            </w:r>
            <w:r w:rsidR="00FC5BE3" w:rsidRPr="00182432">
              <w:rPr>
                <w:rFonts w:ascii="Arial" w:hAnsi="Arial" w:cs="Arial"/>
                <w:color w:val="auto"/>
                <w:sz w:val="21"/>
                <w:szCs w:val="21"/>
                <w:lang w:val="lt-LT"/>
              </w:rPr>
              <w:t xml:space="preserve"> </w:t>
            </w:r>
            <w:r w:rsidR="0024168C" w:rsidRPr="00182432">
              <w:rPr>
                <w:rFonts w:ascii="Arial" w:hAnsi="Arial" w:cs="Arial"/>
                <w:color w:val="auto"/>
                <w:sz w:val="21"/>
                <w:szCs w:val="21"/>
                <w:lang w:val="lt-LT"/>
              </w:rPr>
              <w:t xml:space="preserve">10mm) </w:t>
            </w:r>
            <w:r w:rsidR="00970663" w:rsidRPr="00182432">
              <w:rPr>
                <w:rFonts w:ascii="Arial" w:hAnsi="Arial" w:cs="Arial"/>
                <w:color w:val="auto"/>
                <w:sz w:val="21"/>
                <w:szCs w:val="21"/>
                <w:lang w:val="lt-LT"/>
              </w:rPr>
              <w:t xml:space="preserve">storio. Lakuotas braižymui atspariu bespalviu matiniu laku. </w:t>
            </w:r>
          </w:p>
          <w:p w14:paraId="2A7902A9" w14:textId="66A4F93A" w:rsidR="00D222E6" w:rsidRPr="00182432" w:rsidRDefault="00970663" w:rsidP="002643CE">
            <w:pPr>
              <w:pStyle w:val="ListParagraph"/>
              <w:numPr>
                <w:ilvl w:val="0"/>
                <w:numId w:val="96"/>
              </w:numPr>
              <w:jc w:val="both"/>
              <w:rPr>
                <w:rFonts w:ascii="Arial" w:hAnsi="Arial" w:cs="Arial"/>
                <w:color w:val="auto"/>
                <w:sz w:val="21"/>
                <w:szCs w:val="21"/>
                <w:lang w:val="lt-LT"/>
              </w:rPr>
            </w:pPr>
            <w:r w:rsidRPr="00182432">
              <w:rPr>
                <w:rFonts w:ascii="Arial" w:hAnsi="Arial" w:cs="Arial"/>
                <w:color w:val="auto"/>
                <w:sz w:val="21"/>
                <w:szCs w:val="21"/>
                <w:lang w:val="lt-LT"/>
              </w:rPr>
              <w:t>Minkštos dalys su poliuretano savaime atsistatančiu užpildu arba lygiavertės medžiagos</w:t>
            </w:r>
            <w:r w:rsidR="00EE551C" w:rsidRPr="00182432">
              <w:rPr>
                <w:rFonts w:ascii="Arial" w:hAnsi="Arial" w:cs="Arial"/>
                <w:color w:val="auto"/>
                <w:sz w:val="21"/>
                <w:szCs w:val="21"/>
                <w:lang w:val="lt-LT"/>
              </w:rPr>
              <w:t>.</w:t>
            </w:r>
          </w:p>
          <w:p w14:paraId="61FA018E" w14:textId="4534CE0F" w:rsidR="00AD1D7C" w:rsidRPr="00182432" w:rsidRDefault="00AD1D7C" w:rsidP="002643CE">
            <w:pPr>
              <w:pStyle w:val="ListParagraph"/>
              <w:numPr>
                <w:ilvl w:val="0"/>
                <w:numId w:val="96"/>
              </w:numPr>
              <w:rPr>
                <w:rFonts w:ascii="Arial" w:hAnsi="Arial" w:cs="Arial"/>
                <w:color w:val="auto"/>
                <w:sz w:val="21"/>
                <w:szCs w:val="21"/>
                <w:lang w:val="lt-LT"/>
              </w:rPr>
            </w:pPr>
            <w:r w:rsidRPr="00182432">
              <w:rPr>
                <w:rFonts w:ascii="Arial" w:hAnsi="Arial" w:cs="Arial"/>
                <w:color w:val="auto"/>
                <w:sz w:val="21"/>
                <w:szCs w:val="21"/>
                <w:lang w:val="lt-LT"/>
              </w:rPr>
              <w:t xml:space="preserve">Baldas turi būti pagamintas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stabilus ir saugus naudoti. Baldų tiekėjas baldų projektavimo metu turi parinkti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saugiausią ir stabiliausią variantą, kaip sutvirtinamas baldas.</w:t>
            </w:r>
          </w:p>
          <w:p w14:paraId="32EA4ED3" w14:textId="67F82170" w:rsidR="00D222E6" w:rsidRPr="00182432" w:rsidRDefault="00D222E6" w:rsidP="002643CE">
            <w:pPr>
              <w:pStyle w:val="ListParagraph"/>
              <w:numPr>
                <w:ilvl w:val="0"/>
                <w:numId w:val="9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w:t>
            </w:r>
            <w:r w:rsidR="004364B6" w:rsidRPr="00182432">
              <w:rPr>
                <w:rFonts w:ascii="Arial" w:hAnsi="Arial" w:cs="Arial"/>
                <w:color w:val="auto"/>
                <w:sz w:val="21"/>
                <w:szCs w:val="21"/>
                <w:lang w:val="lt-LT"/>
              </w:rPr>
              <w:t>80</w:t>
            </w:r>
            <w:r w:rsidRPr="00182432">
              <w:rPr>
                <w:rFonts w:ascii="Arial" w:hAnsi="Arial" w:cs="Arial"/>
                <w:color w:val="auto"/>
                <w:sz w:val="21"/>
                <w:szCs w:val="21"/>
                <w:lang w:val="lt-LT"/>
              </w:rPr>
              <w:t xml:space="preserve">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 </w:t>
            </w:r>
            <w:r w:rsidRPr="00182432">
              <w:rPr>
                <w:rFonts w:ascii="Arial" w:hAnsi="Arial" w:cs="Arial"/>
                <w:i/>
                <w:iCs/>
                <w:color w:val="auto"/>
                <w:sz w:val="21"/>
                <w:szCs w:val="21"/>
                <w:lang w:val="lt-LT"/>
              </w:rPr>
              <w:t>(Pateikti dokumentus, įrodančius gaminio atitikimą keliamiems reikalavimams).</w:t>
            </w:r>
          </w:p>
          <w:p w14:paraId="61DECA85" w14:textId="77777777" w:rsidR="00D222E6" w:rsidRPr="00182432" w:rsidRDefault="00D222E6" w:rsidP="002643CE">
            <w:pPr>
              <w:pStyle w:val="ListParagraph"/>
              <w:numPr>
                <w:ilvl w:val="0"/>
                <w:numId w:val="96"/>
              </w:numPr>
              <w:jc w:val="both"/>
              <w:rPr>
                <w:rFonts w:ascii="Arial" w:hAnsi="Arial" w:cs="Arial"/>
                <w:color w:val="auto"/>
                <w:sz w:val="21"/>
                <w:szCs w:val="21"/>
                <w:lang w:val="lt-LT"/>
              </w:rPr>
            </w:pPr>
            <w:r w:rsidRPr="00182432">
              <w:rPr>
                <w:rFonts w:ascii="Arial" w:hAnsi="Arial" w:cs="Arial"/>
                <w:color w:val="auto"/>
                <w:sz w:val="21"/>
                <w:szCs w:val="21"/>
                <w:lang w:val="lt-LT"/>
              </w:rPr>
              <w:t>Audinys: gobelenas arba kita, tinkama viešosioms erdvėms skirta medžiaga.</w:t>
            </w:r>
          </w:p>
          <w:p w14:paraId="3821688D" w14:textId="16E9B60F" w:rsidR="00B932A4" w:rsidRPr="00182432" w:rsidRDefault="00D222E6" w:rsidP="002643CE">
            <w:pPr>
              <w:pStyle w:val="ListParagraph"/>
              <w:numPr>
                <w:ilvl w:val="0"/>
                <w:numId w:val="96"/>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w:t>
            </w:r>
            <w:r w:rsidR="004364B6" w:rsidRPr="00182432">
              <w:rPr>
                <w:rFonts w:ascii="Arial" w:hAnsi="Arial" w:cs="Arial"/>
                <w:color w:val="auto"/>
                <w:sz w:val="21"/>
                <w:szCs w:val="21"/>
                <w:lang w:val="lt-LT"/>
              </w:rPr>
              <w:t>10</w:t>
            </w:r>
            <w:r w:rsidRPr="00182432">
              <w:rPr>
                <w:rFonts w:ascii="Arial" w:hAnsi="Arial" w:cs="Arial"/>
                <w:color w:val="auto"/>
                <w:sz w:val="21"/>
                <w:szCs w:val="21"/>
                <w:lang w:val="lt-LT"/>
              </w:rPr>
              <w:t xml:space="preserve"> audinio spalvų, įskaitant rausvos spalvos atspalvius </w:t>
            </w:r>
            <w:r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tc>
        <w:tc>
          <w:tcPr>
            <w:tcW w:w="3402" w:type="dxa"/>
          </w:tcPr>
          <w:p w14:paraId="62A337C0" w14:textId="77777777"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06D547B" wp14:editId="64A8B497">
                  <wp:extent cx="2203450" cy="963295"/>
                  <wp:effectExtent l="0" t="0" r="635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203450" cy="963295"/>
                          </a:xfrm>
                          <a:prstGeom prst="rect">
                            <a:avLst/>
                          </a:prstGeom>
                        </pic:spPr>
                      </pic:pic>
                    </a:graphicData>
                  </a:graphic>
                </wp:inline>
              </w:drawing>
            </w:r>
          </w:p>
          <w:p w14:paraId="471E377A"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D431D15"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2BF9FB2"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4B4ABAE" w14:textId="2A9EB3EB" w:rsidR="001C4EBB" w:rsidRPr="00182432" w:rsidRDefault="001C4EBB" w:rsidP="002643CE">
            <w:pPr>
              <w:rPr>
                <w:rFonts w:ascii="Arial" w:hAnsi="Arial" w:cs="Arial"/>
                <w:color w:val="auto"/>
                <w:sz w:val="20"/>
                <w:szCs w:val="20"/>
                <w:lang w:val="lt-LT"/>
              </w:rPr>
            </w:pPr>
          </w:p>
        </w:tc>
      </w:tr>
      <w:tr w:rsidR="00182432" w:rsidRPr="006A5D93" w14:paraId="133E935C" w14:textId="77777777" w:rsidTr="43DE9F2C">
        <w:tc>
          <w:tcPr>
            <w:tcW w:w="567" w:type="dxa"/>
          </w:tcPr>
          <w:p w14:paraId="5EE376B3" w14:textId="429E004D"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54</w:t>
            </w:r>
            <w:r w:rsidR="00B932A4" w:rsidRPr="00182432">
              <w:rPr>
                <w:rFonts w:ascii="Arial" w:hAnsi="Arial" w:cs="Arial"/>
                <w:b/>
                <w:bCs/>
                <w:color w:val="auto"/>
                <w:sz w:val="21"/>
                <w:szCs w:val="21"/>
                <w:lang w:val="lt-LT"/>
              </w:rPr>
              <w:t>.</w:t>
            </w:r>
          </w:p>
        </w:tc>
        <w:tc>
          <w:tcPr>
            <w:tcW w:w="1843" w:type="dxa"/>
          </w:tcPr>
          <w:p w14:paraId="574D8B64" w14:textId="7076E792"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Suolas S03.2</w:t>
            </w:r>
          </w:p>
        </w:tc>
        <w:tc>
          <w:tcPr>
            <w:tcW w:w="8221" w:type="dxa"/>
          </w:tcPr>
          <w:p w14:paraId="17F3E1EA" w14:textId="0579FD8D" w:rsidR="004364B6" w:rsidRPr="00182432" w:rsidRDefault="004364B6" w:rsidP="002643CE">
            <w:pPr>
              <w:pStyle w:val="ListParagraph"/>
              <w:numPr>
                <w:ilvl w:val="0"/>
                <w:numId w:val="98"/>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022E999D" w14:textId="71FE106A" w:rsidR="004364B6" w:rsidRPr="00182432" w:rsidRDefault="004364B6" w:rsidP="002643CE">
            <w:pPr>
              <w:pStyle w:val="ListParagraph"/>
              <w:numPr>
                <w:ilvl w:val="0"/>
                <w:numId w:val="98"/>
              </w:numPr>
              <w:jc w:val="both"/>
              <w:rPr>
                <w:rFonts w:ascii="Arial" w:hAnsi="Arial" w:cs="Arial"/>
                <w:color w:val="auto"/>
                <w:sz w:val="21"/>
                <w:szCs w:val="21"/>
                <w:lang w:val="lt-LT"/>
              </w:rPr>
            </w:pPr>
            <w:r w:rsidRPr="00182432">
              <w:rPr>
                <w:rFonts w:ascii="Arial" w:hAnsi="Arial" w:cs="Arial"/>
                <w:color w:val="auto"/>
                <w:sz w:val="21"/>
                <w:szCs w:val="21"/>
                <w:lang w:val="lt-LT"/>
              </w:rPr>
              <w:t xml:space="preserve">Konstrukcija iš klijuotos </w:t>
            </w:r>
            <w:r w:rsidR="00056FEA" w:rsidRPr="00182432">
              <w:rPr>
                <w:rFonts w:ascii="Arial" w:hAnsi="Arial" w:cs="Arial"/>
                <w:color w:val="auto"/>
                <w:sz w:val="21"/>
                <w:szCs w:val="21"/>
                <w:lang w:val="lt-LT"/>
              </w:rPr>
              <w:t>faneros</w:t>
            </w:r>
            <w:r w:rsidRPr="00182432">
              <w:rPr>
                <w:rFonts w:ascii="Arial" w:hAnsi="Arial" w:cs="Arial"/>
                <w:color w:val="auto"/>
                <w:sz w:val="21"/>
                <w:szCs w:val="21"/>
                <w:lang w:val="lt-LT"/>
              </w:rPr>
              <w:t xml:space="preserve"> plokštės, 30 mm (+- 10mm) storio. Lakuotas braižymui atspariu bespalviu matiniu laku. </w:t>
            </w:r>
          </w:p>
          <w:p w14:paraId="3AC8975D" w14:textId="5927CB09" w:rsidR="00AD1D7C" w:rsidRPr="00182432" w:rsidRDefault="00AD1D7C" w:rsidP="002643CE">
            <w:pPr>
              <w:pStyle w:val="ListParagraph"/>
              <w:numPr>
                <w:ilvl w:val="0"/>
                <w:numId w:val="98"/>
              </w:numPr>
              <w:rPr>
                <w:rFonts w:ascii="Arial" w:hAnsi="Arial" w:cs="Arial"/>
                <w:color w:val="auto"/>
                <w:sz w:val="21"/>
                <w:szCs w:val="21"/>
                <w:lang w:val="lt-LT"/>
              </w:rPr>
            </w:pPr>
            <w:r w:rsidRPr="00182432">
              <w:rPr>
                <w:rFonts w:ascii="Arial" w:hAnsi="Arial" w:cs="Arial"/>
                <w:color w:val="auto"/>
                <w:sz w:val="21"/>
                <w:szCs w:val="21"/>
                <w:lang w:val="lt-LT"/>
              </w:rPr>
              <w:t xml:space="preserve">Baldas turi būti pagamintas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stabilus ir saugus naudoti. Baldų tiekėjas baldų projektavimo metu turi parinkti </w:t>
            </w:r>
            <w:proofErr w:type="spellStart"/>
            <w:r w:rsidRPr="00182432">
              <w:rPr>
                <w:rFonts w:ascii="Arial" w:hAnsi="Arial" w:cs="Arial"/>
                <w:color w:val="auto"/>
                <w:sz w:val="21"/>
                <w:szCs w:val="21"/>
                <w:lang w:val="lt-LT"/>
              </w:rPr>
              <w:t>konstrukciškai</w:t>
            </w:r>
            <w:proofErr w:type="spellEnd"/>
            <w:r w:rsidRPr="00182432">
              <w:rPr>
                <w:rFonts w:ascii="Arial" w:hAnsi="Arial" w:cs="Arial"/>
                <w:color w:val="auto"/>
                <w:sz w:val="21"/>
                <w:szCs w:val="21"/>
                <w:lang w:val="lt-LT"/>
              </w:rPr>
              <w:t xml:space="preserve"> saugiausią ir stabiliausią variantą, kaip sutvirtinamas baldas.</w:t>
            </w:r>
          </w:p>
          <w:p w14:paraId="50C7DA13" w14:textId="77777777" w:rsidR="004364B6" w:rsidRPr="00182432" w:rsidRDefault="004364B6" w:rsidP="002643CE">
            <w:pPr>
              <w:pStyle w:val="ListParagraph"/>
              <w:numPr>
                <w:ilvl w:val="0"/>
                <w:numId w:val="98"/>
              </w:numPr>
              <w:jc w:val="both"/>
              <w:rPr>
                <w:rFonts w:ascii="Arial" w:hAnsi="Arial" w:cs="Arial"/>
                <w:color w:val="auto"/>
                <w:sz w:val="21"/>
                <w:szCs w:val="21"/>
                <w:lang w:val="lt-LT"/>
              </w:rPr>
            </w:pPr>
            <w:r w:rsidRPr="00182432">
              <w:rPr>
                <w:rFonts w:ascii="Arial" w:hAnsi="Arial" w:cs="Arial"/>
                <w:color w:val="auto"/>
                <w:sz w:val="21"/>
                <w:szCs w:val="21"/>
                <w:lang w:val="lt-LT"/>
              </w:rPr>
              <w:t>Minkštos dalys su poliuretano savaime atsistatančiu užpildu arba lygiavertės medžiagos.</w:t>
            </w:r>
          </w:p>
          <w:p w14:paraId="1E05F408" w14:textId="77777777" w:rsidR="004364B6" w:rsidRPr="00182432" w:rsidRDefault="004364B6" w:rsidP="002643CE">
            <w:pPr>
              <w:pStyle w:val="ListParagraph"/>
              <w:numPr>
                <w:ilvl w:val="0"/>
                <w:numId w:val="9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atsparumas trinčiai ne mažiau nei 80 000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 </w:t>
            </w:r>
            <w:r w:rsidRPr="00182432">
              <w:rPr>
                <w:rFonts w:ascii="Arial" w:hAnsi="Arial" w:cs="Arial"/>
                <w:i/>
                <w:iCs/>
                <w:color w:val="auto"/>
                <w:sz w:val="21"/>
                <w:szCs w:val="21"/>
                <w:lang w:val="lt-LT"/>
              </w:rPr>
              <w:t>(Pateikti dokumentus, įrodančius gaminio atitikimą keliamiems reikalavimams).</w:t>
            </w:r>
          </w:p>
          <w:p w14:paraId="656F9B50" w14:textId="77777777" w:rsidR="004364B6" w:rsidRPr="00182432" w:rsidRDefault="004364B6" w:rsidP="002643CE">
            <w:pPr>
              <w:pStyle w:val="ListParagraph"/>
              <w:numPr>
                <w:ilvl w:val="0"/>
                <w:numId w:val="98"/>
              </w:numPr>
              <w:jc w:val="both"/>
              <w:rPr>
                <w:rFonts w:ascii="Arial" w:hAnsi="Arial" w:cs="Arial"/>
                <w:color w:val="auto"/>
                <w:sz w:val="21"/>
                <w:szCs w:val="21"/>
                <w:lang w:val="lt-LT"/>
              </w:rPr>
            </w:pPr>
            <w:r w:rsidRPr="00182432">
              <w:rPr>
                <w:rFonts w:ascii="Arial" w:hAnsi="Arial" w:cs="Arial"/>
                <w:color w:val="auto"/>
                <w:sz w:val="21"/>
                <w:szCs w:val="21"/>
                <w:lang w:val="lt-LT"/>
              </w:rPr>
              <w:t>Audinys: gobelenas arba kita, tinkama viešosioms erdvėms skirta medžiaga.</w:t>
            </w:r>
          </w:p>
          <w:p w14:paraId="54E9576A" w14:textId="563A0BC8" w:rsidR="00B932A4" w:rsidRPr="00182432" w:rsidRDefault="004364B6" w:rsidP="009B48CA">
            <w:pPr>
              <w:pStyle w:val="ListParagraph"/>
              <w:numPr>
                <w:ilvl w:val="0"/>
                <w:numId w:val="98"/>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10 audinio spalvų, </w:t>
            </w:r>
            <w:r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tc>
        <w:tc>
          <w:tcPr>
            <w:tcW w:w="3402" w:type="dxa"/>
          </w:tcPr>
          <w:p w14:paraId="4DCFEF54" w14:textId="039C0945"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141C56F7" wp14:editId="29C25218">
                  <wp:extent cx="2203450" cy="969645"/>
                  <wp:effectExtent l="0" t="0" r="635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203450" cy="969645"/>
                          </a:xfrm>
                          <a:prstGeom prst="rect">
                            <a:avLst/>
                          </a:prstGeom>
                        </pic:spPr>
                      </pic:pic>
                    </a:graphicData>
                  </a:graphic>
                </wp:inline>
              </w:drawing>
            </w:r>
          </w:p>
          <w:p w14:paraId="2947CEC1"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2D38D91"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6CB606A" w14:textId="1ED43CC9"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16B2B2A1" w14:textId="77777777" w:rsidTr="43DE9F2C">
        <w:tc>
          <w:tcPr>
            <w:tcW w:w="567" w:type="dxa"/>
          </w:tcPr>
          <w:p w14:paraId="62A7E385" w14:textId="08B6E8FD"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55</w:t>
            </w:r>
            <w:r w:rsidR="00B932A4" w:rsidRPr="00182432">
              <w:rPr>
                <w:rFonts w:ascii="Arial" w:hAnsi="Arial" w:cs="Arial"/>
                <w:b/>
                <w:bCs/>
                <w:color w:val="auto"/>
                <w:sz w:val="21"/>
                <w:szCs w:val="21"/>
                <w:lang w:val="lt-LT"/>
              </w:rPr>
              <w:t>.</w:t>
            </w:r>
          </w:p>
        </w:tc>
        <w:tc>
          <w:tcPr>
            <w:tcW w:w="1843" w:type="dxa"/>
          </w:tcPr>
          <w:p w14:paraId="5DD060DF" w14:textId="3AEC22CE"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Amfiteatro baldas </w:t>
            </w:r>
            <w:r w:rsidRPr="00182432">
              <w:rPr>
                <w:rFonts w:ascii="Arial" w:hAnsi="Arial" w:cs="Arial"/>
                <w:b/>
                <w:bCs/>
                <w:noProof/>
                <w:color w:val="auto"/>
                <w:sz w:val="21"/>
                <w:szCs w:val="21"/>
                <w:lang w:val="lt-LT"/>
              </w:rPr>
              <w:t>A1</w:t>
            </w:r>
          </w:p>
        </w:tc>
        <w:tc>
          <w:tcPr>
            <w:tcW w:w="8221" w:type="dxa"/>
          </w:tcPr>
          <w:p w14:paraId="3FE0CFB3" w14:textId="0F4201A7" w:rsidR="004364B6" w:rsidRPr="00182432" w:rsidRDefault="004364B6" w:rsidP="002643CE">
            <w:pPr>
              <w:pStyle w:val="ListParagraph"/>
              <w:numPr>
                <w:ilvl w:val="0"/>
                <w:numId w:val="99"/>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vadovautis brėžinyje nurodytais matmenimis (priedas Nr. 3) </w:t>
            </w:r>
            <w:r w:rsidR="00ED27DF" w:rsidRPr="00182432">
              <w:rPr>
                <w:rFonts w:ascii="Arial" w:hAnsi="Arial" w:cs="Arial"/>
                <w:color w:val="auto"/>
                <w:sz w:val="21"/>
                <w:szCs w:val="21"/>
                <w:lang w:val="lt-LT"/>
              </w:rPr>
              <w:t>Matmenų galima paklaida po pastato rangos darbų +-150mm.</w:t>
            </w:r>
          </w:p>
          <w:p w14:paraId="35151241" w14:textId="6E62E0DE" w:rsidR="004364B6" w:rsidRPr="00182432" w:rsidRDefault="00935492" w:rsidP="002643CE">
            <w:pPr>
              <w:pStyle w:val="ListParagraph"/>
              <w:numPr>
                <w:ilvl w:val="0"/>
                <w:numId w:val="99"/>
              </w:numPr>
              <w:jc w:val="both"/>
              <w:rPr>
                <w:rFonts w:ascii="Arial" w:hAnsi="Arial" w:cs="Arial"/>
                <w:color w:val="auto"/>
                <w:sz w:val="21"/>
                <w:szCs w:val="21"/>
                <w:lang w:val="lt-LT"/>
              </w:rPr>
            </w:pPr>
            <w:r w:rsidRPr="00182432">
              <w:rPr>
                <w:rFonts w:ascii="Arial" w:hAnsi="Arial" w:cs="Arial"/>
                <w:color w:val="auto"/>
                <w:sz w:val="21"/>
                <w:szCs w:val="21"/>
                <w:lang w:val="lt-LT"/>
              </w:rPr>
              <w:t>Baldas gaminamos iš klijuotos faneros,</w:t>
            </w:r>
            <w:r w:rsidR="00D02875" w:rsidRPr="00182432">
              <w:rPr>
                <w:rFonts w:ascii="Arial" w:hAnsi="Arial" w:cs="Arial"/>
                <w:color w:val="auto"/>
                <w:sz w:val="21"/>
                <w:szCs w:val="21"/>
                <w:lang w:val="lt-LT"/>
              </w:rPr>
              <w:t xml:space="preserve"> dengtos specialia danga</w:t>
            </w:r>
            <w:r w:rsidR="002B4E38" w:rsidRPr="00182432">
              <w:rPr>
                <w:rFonts w:ascii="Arial" w:hAnsi="Arial" w:cs="Arial"/>
                <w:color w:val="auto"/>
                <w:sz w:val="21"/>
                <w:szCs w:val="21"/>
                <w:lang w:val="lt-LT"/>
              </w:rPr>
              <w:t xml:space="preserve"> ar laku, </w:t>
            </w:r>
            <w:r w:rsidR="00D02875" w:rsidRPr="00182432">
              <w:rPr>
                <w:rFonts w:ascii="Arial" w:hAnsi="Arial" w:cs="Arial"/>
                <w:color w:val="auto"/>
                <w:sz w:val="21"/>
                <w:szCs w:val="21"/>
                <w:lang w:val="lt-LT"/>
              </w:rPr>
              <w:t>skirta intensyviam naudojimui, t.</w:t>
            </w:r>
            <w:r w:rsidR="003D109E" w:rsidRPr="00182432">
              <w:rPr>
                <w:rFonts w:ascii="Arial" w:hAnsi="Arial" w:cs="Arial"/>
                <w:color w:val="auto"/>
                <w:sz w:val="21"/>
                <w:szCs w:val="21"/>
                <w:lang w:val="lt-LT"/>
              </w:rPr>
              <w:t xml:space="preserve"> </w:t>
            </w:r>
            <w:r w:rsidR="00D02875" w:rsidRPr="00182432">
              <w:rPr>
                <w:rFonts w:ascii="Arial" w:hAnsi="Arial" w:cs="Arial"/>
                <w:color w:val="auto"/>
                <w:sz w:val="21"/>
                <w:szCs w:val="21"/>
                <w:lang w:val="lt-LT"/>
              </w:rPr>
              <w:t>y</w:t>
            </w:r>
            <w:r w:rsidR="002E1BE8" w:rsidRPr="00182432">
              <w:rPr>
                <w:rFonts w:ascii="Arial" w:hAnsi="Arial" w:cs="Arial"/>
                <w:color w:val="auto"/>
                <w:sz w:val="21"/>
                <w:szCs w:val="21"/>
                <w:lang w:val="lt-LT"/>
              </w:rPr>
              <w:t xml:space="preserve"> laipiojimui, sėdėjimui ir pan.</w:t>
            </w:r>
          </w:p>
          <w:p w14:paraId="465C78B4" w14:textId="11942EBA" w:rsidR="004364B6" w:rsidRPr="00182432" w:rsidRDefault="000475CA" w:rsidP="002643CE">
            <w:pPr>
              <w:pStyle w:val="ListParagraph"/>
              <w:numPr>
                <w:ilvl w:val="0"/>
                <w:numId w:val="99"/>
              </w:numPr>
              <w:jc w:val="both"/>
              <w:rPr>
                <w:rFonts w:ascii="Arial" w:hAnsi="Arial" w:cs="Arial"/>
                <w:color w:val="auto"/>
                <w:sz w:val="21"/>
                <w:szCs w:val="21"/>
                <w:lang w:val="lt-LT"/>
              </w:rPr>
            </w:pPr>
            <w:r w:rsidRPr="00182432">
              <w:rPr>
                <w:rFonts w:ascii="Arial" w:hAnsi="Arial" w:cs="Arial"/>
                <w:color w:val="auto"/>
                <w:sz w:val="21"/>
                <w:szCs w:val="21"/>
                <w:lang w:val="lt-LT"/>
              </w:rPr>
              <w:t xml:space="preserve">Baldas turi būti pagamintas </w:t>
            </w:r>
            <w:proofErr w:type="spellStart"/>
            <w:r w:rsidR="002D3151" w:rsidRPr="00182432">
              <w:rPr>
                <w:rFonts w:ascii="Arial" w:hAnsi="Arial" w:cs="Arial"/>
                <w:color w:val="auto"/>
                <w:sz w:val="21"/>
                <w:szCs w:val="21"/>
                <w:lang w:val="lt-LT"/>
              </w:rPr>
              <w:t>konstrukciškai</w:t>
            </w:r>
            <w:proofErr w:type="spellEnd"/>
            <w:r w:rsidR="002D3151" w:rsidRPr="00182432">
              <w:rPr>
                <w:rFonts w:ascii="Arial" w:hAnsi="Arial" w:cs="Arial"/>
                <w:color w:val="auto"/>
                <w:sz w:val="21"/>
                <w:szCs w:val="21"/>
                <w:lang w:val="lt-LT"/>
              </w:rPr>
              <w:t xml:space="preserve"> stabilus ir saugus naudoti. B</w:t>
            </w:r>
            <w:r w:rsidR="00690891" w:rsidRPr="00182432">
              <w:rPr>
                <w:rFonts w:ascii="Arial" w:hAnsi="Arial" w:cs="Arial"/>
                <w:color w:val="auto"/>
                <w:sz w:val="21"/>
                <w:szCs w:val="21"/>
                <w:lang w:val="lt-LT"/>
              </w:rPr>
              <w:t xml:space="preserve">aldų </w:t>
            </w:r>
            <w:r w:rsidR="004D491E" w:rsidRPr="00182432">
              <w:rPr>
                <w:rFonts w:ascii="Arial" w:hAnsi="Arial" w:cs="Arial"/>
                <w:color w:val="auto"/>
                <w:sz w:val="21"/>
                <w:szCs w:val="21"/>
                <w:lang w:val="lt-LT"/>
              </w:rPr>
              <w:t>tiekėjas baldų projektavimo</w:t>
            </w:r>
            <w:r w:rsidR="00690891" w:rsidRPr="00182432">
              <w:rPr>
                <w:rFonts w:ascii="Arial" w:hAnsi="Arial" w:cs="Arial"/>
                <w:color w:val="auto"/>
                <w:sz w:val="21"/>
                <w:szCs w:val="21"/>
                <w:lang w:val="lt-LT"/>
              </w:rPr>
              <w:t xml:space="preserve"> metu turi parinkti </w:t>
            </w:r>
            <w:proofErr w:type="spellStart"/>
            <w:r w:rsidR="00690891" w:rsidRPr="00182432">
              <w:rPr>
                <w:rFonts w:ascii="Arial" w:hAnsi="Arial" w:cs="Arial"/>
                <w:color w:val="auto"/>
                <w:sz w:val="21"/>
                <w:szCs w:val="21"/>
                <w:lang w:val="lt-LT"/>
              </w:rPr>
              <w:t>konstrukciškai</w:t>
            </w:r>
            <w:proofErr w:type="spellEnd"/>
            <w:r w:rsidR="00690891" w:rsidRPr="00182432">
              <w:rPr>
                <w:rFonts w:ascii="Arial" w:hAnsi="Arial" w:cs="Arial"/>
                <w:color w:val="auto"/>
                <w:sz w:val="21"/>
                <w:szCs w:val="21"/>
                <w:lang w:val="lt-LT"/>
              </w:rPr>
              <w:t xml:space="preserve"> saugiausią ir stabiliausią variantą</w:t>
            </w:r>
            <w:r w:rsidR="002D3151" w:rsidRPr="00182432">
              <w:rPr>
                <w:rFonts w:ascii="Arial" w:hAnsi="Arial" w:cs="Arial"/>
                <w:color w:val="auto"/>
                <w:sz w:val="21"/>
                <w:szCs w:val="21"/>
                <w:lang w:val="lt-LT"/>
              </w:rPr>
              <w:t xml:space="preserve">, </w:t>
            </w:r>
            <w:r w:rsidR="00B83913" w:rsidRPr="00182432">
              <w:rPr>
                <w:rFonts w:ascii="Arial" w:hAnsi="Arial" w:cs="Arial"/>
                <w:color w:val="auto"/>
                <w:sz w:val="21"/>
                <w:szCs w:val="21"/>
                <w:lang w:val="lt-LT"/>
              </w:rPr>
              <w:t>kaip sutvirtinamas baldas.</w:t>
            </w:r>
          </w:p>
          <w:p w14:paraId="7BC4D8F0" w14:textId="77777777" w:rsidR="004364B6" w:rsidRPr="00182432" w:rsidRDefault="004364B6" w:rsidP="002643CE">
            <w:pPr>
              <w:pStyle w:val="ListParagraph"/>
              <w:numPr>
                <w:ilvl w:val="0"/>
                <w:numId w:val="99"/>
              </w:numPr>
              <w:jc w:val="both"/>
              <w:rPr>
                <w:rFonts w:ascii="Arial" w:hAnsi="Arial" w:cs="Arial"/>
                <w:color w:val="auto"/>
                <w:sz w:val="21"/>
                <w:szCs w:val="21"/>
                <w:lang w:val="lt-LT"/>
              </w:rPr>
            </w:pPr>
            <w:r w:rsidRPr="00182432">
              <w:rPr>
                <w:rFonts w:ascii="Arial" w:hAnsi="Arial" w:cs="Arial"/>
                <w:color w:val="auto"/>
                <w:sz w:val="21"/>
                <w:szCs w:val="21"/>
                <w:lang w:val="lt-LT"/>
              </w:rPr>
              <w:t>V</w:t>
            </w:r>
            <w:r w:rsidR="00935492" w:rsidRPr="00182432">
              <w:rPr>
                <w:rFonts w:ascii="Arial" w:hAnsi="Arial" w:cs="Arial"/>
                <w:color w:val="auto"/>
                <w:sz w:val="21"/>
                <w:szCs w:val="21"/>
                <w:lang w:val="lt-LT"/>
              </w:rPr>
              <w:t>isos atskiros baldo dalys jungiamos tarpusavyje.</w:t>
            </w:r>
          </w:p>
          <w:p w14:paraId="4128343A" w14:textId="10657F41" w:rsidR="00B932A4" w:rsidRPr="00182432" w:rsidRDefault="00935492" w:rsidP="002643CE">
            <w:pPr>
              <w:pStyle w:val="ListParagraph"/>
              <w:numPr>
                <w:ilvl w:val="0"/>
                <w:numId w:val="99"/>
              </w:numPr>
              <w:jc w:val="both"/>
              <w:rPr>
                <w:rFonts w:ascii="Arial" w:hAnsi="Arial" w:cs="Arial"/>
                <w:color w:val="auto"/>
                <w:sz w:val="21"/>
                <w:szCs w:val="21"/>
                <w:lang w:val="lt-LT"/>
              </w:rPr>
            </w:pPr>
            <w:r w:rsidRPr="00182432">
              <w:rPr>
                <w:rFonts w:ascii="Arial" w:hAnsi="Arial" w:cs="Arial"/>
                <w:color w:val="auto"/>
                <w:sz w:val="21"/>
                <w:szCs w:val="21"/>
                <w:lang w:val="lt-LT"/>
              </w:rPr>
              <w:lastRenderedPageBreak/>
              <w:t>Iš baldo šonų formuojami laipteliai, centre dalys skirtos sėdėjimui. Ant jų montuojamos pagalvėlės sėdėjimui.</w:t>
            </w:r>
          </w:p>
          <w:p w14:paraId="5503F873" w14:textId="715A7FA6" w:rsidR="00C97440" w:rsidRPr="00182432" w:rsidRDefault="00C97440" w:rsidP="002643CE">
            <w:pPr>
              <w:pStyle w:val="ListParagraph"/>
              <w:numPr>
                <w:ilvl w:val="0"/>
                <w:numId w:val="99"/>
              </w:numPr>
              <w:jc w:val="both"/>
              <w:rPr>
                <w:rFonts w:ascii="Arial" w:hAnsi="Arial" w:cs="Arial"/>
                <w:color w:val="auto"/>
                <w:sz w:val="21"/>
                <w:szCs w:val="21"/>
                <w:lang w:val="lt-LT"/>
              </w:rPr>
            </w:pPr>
            <w:r w:rsidRPr="00182432">
              <w:rPr>
                <w:rFonts w:ascii="Arial" w:hAnsi="Arial" w:cs="Arial"/>
                <w:color w:val="auto"/>
                <w:sz w:val="21"/>
                <w:szCs w:val="21"/>
                <w:lang w:val="lt-LT"/>
              </w:rPr>
              <w:t xml:space="preserve">Pagalvėlių audinio atsparumas trinčiai ne mažiau nei </w:t>
            </w:r>
            <w:r w:rsidR="00DD5AFD" w:rsidRPr="00182432">
              <w:rPr>
                <w:rFonts w:ascii="Arial" w:hAnsi="Arial" w:cs="Arial"/>
                <w:color w:val="auto"/>
                <w:sz w:val="21"/>
                <w:szCs w:val="21"/>
                <w:lang w:val="lt-LT"/>
              </w:rPr>
              <w:t>8</w:t>
            </w:r>
            <w:r w:rsidRPr="00182432">
              <w:rPr>
                <w:rFonts w:ascii="Arial" w:hAnsi="Arial" w:cs="Arial"/>
                <w:color w:val="auto"/>
                <w:sz w:val="21"/>
                <w:szCs w:val="21"/>
                <w:lang w:val="lt-LT"/>
              </w:rPr>
              <w:t xml:space="preserve">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 </w:t>
            </w:r>
            <w:r w:rsidRPr="00182432">
              <w:rPr>
                <w:rFonts w:ascii="Arial" w:hAnsi="Arial" w:cs="Arial"/>
                <w:i/>
                <w:iCs/>
                <w:color w:val="auto"/>
                <w:sz w:val="21"/>
                <w:szCs w:val="21"/>
                <w:lang w:val="lt-LT"/>
              </w:rPr>
              <w:t>Pateikti dokumentus, įrodančius gaminio atitikimą keliamiems reikalavimams.</w:t>
            </w:r>
          </w:p>
          <w:p w14:paraId="1E213902" w14:textId="2A9DD72D" w:rsidR="00D02875" w:rsidRPr="00182432" w:rsidRDefault="00C97440" w:rsidP="002643CE">
            <w:pPr>
              <w:pStyle w:val="ListParagraph"/>
              <w:numPr>
                <w:ilvl w:val="0"/>
                <w:numId w:val="99"/>
              </w:numPr>
              <w:jc w:val="both"/>
              <w:rPr>
                <w:rFonts w:ascii="Arial" w:hAnsi="Arial" w:cs="Arial"/>
                <w:i/>
                <w:iCs/>
                <w:color w:val="auto"/>
                <w:sz w:val="21"/>
                <w:szCs w:val="21"/>
                <w:lang w:val="lt-LT"/>
              </w:rPr>
            </w:pPr>
            <w:r w:rsidRPr="00182432">
              <w:rPr>
                <w:rFonts w:ascii="Arial" w:hAnsi="Arial" w:cs="Arial"/>
                <w:color w:val="auto"/>
                <w:sz w:val="21"/>
                <w:szCs w:val="21"/>
                <w:lang w:val="lt-LT"/>
              </w:rPr>
              <w:t>Audinio spalvos: galimybė pasirinkti iš ne mažiau nei 10 audinio spalvų</w:t>
            </w:r>
            <w:r w:rsidR="00362ED2" w:rsidRPr="00182432">
              <w:rPr>
                <w:rFonts w:ascii="Arial" w:hAnsi="Arial" w:cs="Arial"/>
                <w:color w:val="auto"/>
                <w:sz w:val="21"/>
                <w:szCs w:val="21"/>
                <w:lang w:val="lt-LT"/>
              </w:rPr>
              <w:t xml:space="preserve"> </w:t>
            </w:r>
            <w:r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tc>
        <w:tc>
          <w:tcPr>
            <w:tcW w:w="3402" w:type="dxa"/>
          </w:tcPr>
          <w:p w14:paraId="476A454A" w14:textId="454614D3" w:rsidR="00B932A4" w:rsidRPr="00182432" w:rsidRDefault="00A93B84" w:rsidP="002643CE">
            <w:pPr>
              <w:rPr>
                <w:rFonts w:ascii="Arial" w:hAnsi="Arial" w:cs="Arial"/>
                <w:color w:val="auto"/>
                <w:sz w:val="20"/>
                <w:szCs w:val="20"/>
                <w:lang w:val="lt-LT"/>
              </w:rPr>
            </w:pPr>
            <w:r w:rsidRPr="00182432">
              <w:rPr>
                <w:noProof/>
                <w:color w:val="auto"/>
                <w:sz w:val="20"/>
                <w:szCs w:val="20"/>
              </w:rPr>
              <w:lastRenderedPageBreak/>
              <w:drawing>
                <wp:inline distT="0" distB="0" distL="0" distR="0" wp14:anchorId="2C99C52F" wp14:editId="222E7072">
                  <wp:extent cx="2026285" cy="8642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026285" cy="864235"/>
                          </a:xfrm>
                          <a:prstGeom prst="rect">
                            <a:avLst/>
                          </a:prstGeom>
                        </pic:spPr>
                      </pic:pic>
                    </a:graphicData>
                  </a:graphic>
                </wp:inline>
              </w:drawing>
            </w:r>
          </w:p>
          <w:p w14:paraId="1F7413DC"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32AAD5F"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B94CE13" w14:textId="444A3869"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lastRenderedPageBreak/>
              <w:t>Priedas Nr. 3. Brėžiniai ir vizualizacijos (atskiras PDF failas).</w:t>
            </w:r>
          </w:p>
        </w:tc>
      </w:tr>
      <w:tr w:rsidR="00182432" w:rsidRPr="006A5D93" w14:paraId="50C4BC49" w14:textId="77777777" w:rsidTr="43DE9F2C">
        <w:tc>
          <w:tcPr>
            <w:tcW w:w="567" w:type="dxa"/>
          </w:tcPr>
          <w:p w14:paraId="607B8A8D" w14:textId="516A6370"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56</w:t>
            </w:r>
            <w:r w:rsidR="00B932A4" w:rsidRPr="00182432">
              <w:rPr>
                <w:rFonts w:ascii="Arial" w:hAnsi="Arial" w:cs="Arial"/>
                <w:b/>
                <w:bCs/>
                <w:color w:val="auto"/>
                <w:sz w:val="21"/>
                <w:szCs w:val="21"/>
                <w:lang w:val="lt-LT"/>
              </w:rPr>
              <w:t>.</w:t>
            </w:r>
          </w:p>
        </w:tc>
        <w:tc>
          <w:tcPr>
            <w:tcW w:w="1843" w:type="dxa"/>
          </w:tcPr>
          <w:p w14:paraId="7E7F28AC" w14:textId="5C9EB89A"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BP01</w:t>
            </w:r>
          </w:p>
        </w:tc>
        <w:tc>
          <w:tcPr>
            <w:tcW w:w="8221" w:type="dxa"/>
          </w:tcPr>
          <w:p w14:paraId="406E80DE" w14:textId="7A65BDB1" w:rsidR="007F38E4" w:rsidRPr="00182432" w:rsidRDefault="00032EA8" w:rsidP="002643CE">
            <w:pPr>
              <w:pStyle w:val="ListParagraph"/>
              <w:numPr>
                <w:ilvl w:val="0"/>
                <w:numId w:val="82"/>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338658A4" w14:textId="77777777" w:rsidR="007F38E4" w:rsidRPr="00182432" w:rsidRDefault="007F38E4" w:rsidP="002643CE">
            <w:pPr>
              <w:pStyle w:val="ListParagraph"/>
              <w:numPr>
                <w:ilvl w:val="0"/>
                <w:numId w:val="82"/>
              </w:numPr>
              <w:jc w:val="both"/>
              <w:rPr>
                <w:rFonts w:ascii="Arial" w:hAnsi="Arial" w:cs="Arial"/>
                <w:color w:val="auto"/>
                <w:sz w:val="21"/>
                <w:szCs w:val="21"/>
                <w:lang w:val="lt-LT"/>
              </w:rPr>
            </w:pPr>
            <w:r w:rsidRPr="00182432">
              <w:rPr>
                <w:rFonts w:ascii="Arial" w:hAnsi="Arial" w:cs="Arial"/>
                <w:color w:val="auto"/>
                <w:sz w:val="21"/>
                <w:szCs w:val="21"/>
                <w:lang w:val="lt-LT"/>
              </w:rPr>
              <w:t>Gaminama</w:t>
            </w:r>
            <w:r w:rsidR="00032EA8" w:rsidRPr="00182432">
              <w:rPr>
                <w:rFonts w:ascii="Arial" w:hAnsi="Arial" w:cs="Arial"/>
                <w:color w:val="auto"/>
                <w:sz w:val="21"/>
                <w:szCs w:val="21"/>
                <w:lang w:val="lt-LT"/>
              </w:rPr>
              <w:t xml:space="preserve"> iš 18 mm storio  LMDP</w:t>
            </w:r>
            <w:r w:rsidRPr="00182432">
              <w:rPr>
                <w:rFonts w:ascii="Arial" w:hAnsi="Arial" w:cs="Arial"/>
                <w:color w:val="auto"/>
                <w:sz w:val="21"/>
                <w:szCs w:val="21"/>
                <w:lang w:val="lt-LT"/>
              </w:rPr>
              <w:t>.</w:t>
            </w:r>
          </w:p>
          <w:p w14:paraId="5FCFFF34" w14:textId="44959224" w:rsidR="007F38E4" w:rsidRPr="00182432" w:rsidRDefault="007F38E4" w:rsidP="002643CE">
            <w:pPr>
              <w:pStyle w:val="ListParagraph"/>
              <w:numPr>
                <w:ilvl w:val="0"/>
                <w:numId w:val="82"/>
              </w:numPr>
              <w:jc w:val="both"/>
              <w:rPr>
                <w:rFonts w:ascii="Arial" w:hAnsi="Arial" w:cs="Arial"/>
                <w:color w:val="auto"/>
                <w:sz w:val="21"/>
                <w:szCs w:val="21"/>
                <w:lang w:val="lt-LT"/>
              </w:rPr>
            </w:pPr>
            <w:r w:rsidRPr="00182432">
              <w:rPr>
                <w:rFonts w:ascii="Arial" w:hAnsi="Arial" w:cs="Arial"/>
                <w:color w:val="auto"/>
                <w:sz w:val="21"/>
                <w:szCs w:val="21"/>
                <w:lang w:val="lt-LT"/>
              </w:rPr>
              <w:t xml:space="preserve">Briaunos korpusui </w:t>
            </w:r>
            <w:r w:rsidR="005C0245" w:rsidRPr="00182432">
              <w:rPr>
                <w:rFonts w:ascii="Arial" w:hAnsi="Arial" w:cs="Arial"/>
                <w:color w:val="auto"/>
                <w:sz w:val="21"/>
                <w:szCs w:val="21"/>
                <w:lang w:val="lt-LT"/>
              </w:rPr>
              <w:t>identišk</w:t>
            </w:r>
            <w:r w:rsidR="005253A5" w:rsidRPr="00182432">
              <w:rPr>
                <w:rFonts w:ascii="Arial" w:hAnsi="Arial" w:cs="Arial"/>
                <w:color w:val="auto"/>
                <w:sz w:val="21"/>
                <w:szCs w:val="21"/>
                <w:lang w:val="lt-LT"/>
              </w:rPr>
              <w:t>os</w:t>
            </w:r>
            <w:r w:rsidR="005C0245" w:rsidRPr="00182432">
              <w:rPr>
                <w:rFonts w:ascii="Arial" w:hAnsi="Arial" w:cs="Arial"/>
                <w:color w:val="auto"/>
                <w:sz w:val="21"/>
                <w:szCs w:val="21"/>
                <w:lang w:val="lt-LT"/>
              </w:rPr>
              <w:t xml:space="preserve"> sp</w:t>
            </w:r>
            <w:r w:rsidR="00F610EA" w:rsidRPr="00182432">
              <w:rPr>
                <w:rFonts w:ascii="Arial" w:hAnsi="Arial" w:cs="Arial"/>
                <w:color w:val="auto"/>
                <w:sz w:val="21"/>
                <w:szCs w:val="21"/>
                <w:lang w:val="lt-LT"/>
              </w:rPr>
              <w:t>intų ir daiktų spintelių fasado briaunoms.</w:t>
            </w:r>
          </w:p>
          <w:p w14:paraId="3E464790" w14:textId="453E56C4" w:rsidR="007F38E4" w:rsidRPr="00182432" w:rsidRDefault="007F38E4" w:rsidP="002643CE">
            <w:pPr>
              <w:pStyle w:val="ListParagraph"/>
              <w:numPr>
                <w:ilvl w:val="0"/>
                <w:numId w:val="82"/>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13532780" w14:textId="52613F4C" w:rsidR="00B43522" w:rsidRPr="00182432" w:rsidRDefault="00FC0F2D" w:rsidP="002643CE">
            <w:pPr>
              <w:pStyle w:val="ListParagraph"/>
              <w:numPr>
                <w:ilvl w:val="0"/>
                <w:numId w:val="82"/>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w:t>
            </w:r>
            <w:r w:rsidR="00022AC7" w:rsidRPr="00182432">
              <w:rPr>
                <w:rFonts w:ascii="Arial" w:hAnsi="Arial" w:cs="Arial"/>
                <w:color w:val="auto"/>
                <w:sz w:val="21"/>
                <w:szCs w:val="21"/>
                <w:lang w:val="lt-LT"/>
              </w:rPr>
              <w:t>virtinama ant ją išlaikančio</w:t>
            </w:r>
            <w:r w:rsidR="001D0896" w:rsidRPr="00182432">
              <w:rPr>
                <w:rFonts w:ascii="Arial" w:hAnsi="Arial" w:cs="Arial"/>
                <w:color w:val="auto"/>
                <w:sz w:val="21"/>
                <w:szCs w:val="21"/>
                <w:lang w:val="lt-LT"/>
              </w:rPr>
              <w:t xml:space="preserve"> konstrukcinio rėmo</w:t>
            </w:r>
            <w:r w:rsidRPr="00182432">
              <w:rPr>
                <w:rFonts w:ascii="Arial" w:hAnsi="Arial" w:cs="Arial"/>
                <w:color w:val="auto"/>
                <w:sz w:val="21"/>
                <w:szCs w:val="21"/>
                <w:lang w:val="lt-LT"/>
              </w:rPr>
              <w:t>.</w:t>
            </w:r>
          </w:p>
          <w:p w14:paraId="5B8955BF" w14:textId="77777777" w:rsidR="00B43522" w:rsidRPr="00182432" w:rsidRDefault="00032EA8" w:rsidP="002643CE">
            <w:pPr>
              <w:pStyle w:val="ListParagraph"/>
              <w:numPr>
                <w:ilvl w:val="0"/>
                <w:numId w:val="82"/>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4386685F" w14:textId="3EAB76B3" w:rsidR="00032EA8" w:rsidRPr="00182432" w:rsidRDefault="00032EA8" w:rsidP="002643CE">
            <w:pPr>
              <w:pStyle w:val="ListParagraph"/>
              <w:numPr>
                <w:ilvl w:val="0"/>
                <w:numId w:val="82"/>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p w14:paraId="6F484C70" w14:textId="77777777" w:rsidR="00B932A4" w:rsidRPr="00182432" w:rsidRDefault="00B932A4" w:rsidP="002643CE">
            <w:pPr>
              <w:pStyle w:val="ListParagraph"/>
              <w:ind w:left="360"/>
              <w:jc w:val="both"/>
              <w:rPr>
                <w:rFonts w:ascii="Arial" w:hAnsi="Arial" w:cs="Arial"/>
                <w:color w:val="auto"/>
                <w:sz w:val="21"/>
                <w:szCs w:val="21"/>
                <w:lang w:val="lt-LT"/>
              </w:rPr>
            </w:pPr>
          </w:p>
        </w:tc>
        <w:tc>
          <w:tcPr>
            <w:tcW w:w="3402" w:type="dxa"/>
          </w:tcPr>
          <w:p w14:paraId="3E1D4BC2" w14:textId="77777777"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27360223" wp14:editId="354D6506">
                  <wp:extent cx="1905739" cy="742285"/>
                  <wp:effectExtent l="0" t="0" r="0" b="1270"/>
                  <wp:docPr id="104" name="Picture 103">
                    <a:extLst xmlns:a="http://schemas.openxmlformats.org/drawingml/2006/main">
                      <a:ext uri="{FF2B5EF4-FFF2-40B4-BE49-F238E27FC236}">
                        <a16:creationId xmlns:a16="http://schemas.microsoft.com/office/drawing/2014/main" id="{384F5B0D-B648-7346-A2F1-8C44581C74EF}"/>
                      </a:ext>
                    </a:extLst>
                  </wp:docPr>
                  <wp:cNvGraphicFramePr/>
                  <a:graphic xmlns:a="http://schemas.openxmlformats.org/drawingml/2006/main">
                    <a:graphicData uri="http://schemas.openxmlformats.org/drawingml/2006/picture">
                      <pic:pic xmlns:pic="http://schemas.openxmlformats.org/drawingml/2006/picture">
                        <pic:nvPicPr>
                          <pic:cNvPr id="104" name="Picture 103">
                            <a:extLst>
                              <a:ext uri="{FF2B5EF4-FFF2-40B4-BE49-F238E27FC236}">
                                <a16:creationId xmlns:a16="http://schemas.microsoft.com/office/drawing/2014/main" id="{384F5B0D-B648-7346-A2F1-8C44581C74EF}"/>
                              </a:ext>
                            </a:extLst>
                          </pic:cNvPr>
                          <pic:cNvPicPr/>
                        </pic:nvPicPr>
                        <pic:blipFill>
                          <a:blip r:embed="rId127"/>
                          <a:stretch>
                            <a:fillRect/>
                          </a:stretch>
                        </pic:blipFill>
                        <pic:spPr>
                          <a:xfrm>
                            <a:off x="0" y="0"/>
                            <a:ext cx="1913707" cy="745389"/>
                          </a:xfrm>
                          <a:prstGeom prst="rect">
                            <a:avLst/>
                          </a:prstGeom>
                        </pic:spPr>
                      </pic:pic>
                    </a:graphicData>
                  </a:graphic>
                </wp:inline>
              </w:drawing>
            </w:r>
          </w:p>
          <w:p w14:paraId="04BB1334"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17DC6D29"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43A94B90" w14:textId="55E16E1D"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4ACBB136" w14:textId="77777777" w:rsidTr="43DE9F2C">
        <w:tc>
          <w:tcPr>
            <w:tcW w:w="567" w:type="dxa"/>
          </w:tcPr>
          <w:p w14:paraId="267828B8" w14:textId="32CE50AF"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57</w:t>
            </w:r>
            <w:r w:rsidR="00B932A4" w:rsidRPr="00182432">
              <w:rPr>
                <w:rFonts w:ascii="Arial" w:hAnsi="Arial" w:cs="Arial"/>
                <w:b/>
                <w:bCs/>
                <w:color w:val="auto"/>
                <w:sz w:val="21"/>
                <w:szCs w:val="21"/>
                <w:lang w:val="lt-LT"/>
              </w:rPr>
              <w:t>.</w:t>
            </w:r>
          </w:p>
        </w:tc>
        <w:tc>
          <w:tcPr>
            <w:tcW w:w="1843" w:type="dxa"/>
          </w:tcPr>
          <w:p w14:paraId="6ABED968" w14:textId="7428B271"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BP02</w:t>
            </w:r>
          </w:p>
        </w:tc>
        <w:tc>
          <w:tcPr>
            <w:tcW w:w="8221" w:type="dxa"/>
          </w:tcPr>
          <w:p w14:paraId="6BA601D7" w14:textId="036E279E" w:rsidR="00705FA2" w:rsidRPr="00182432" w:rsidRDefault="00705FA2" w:rsidP="002643CE">
            <w:pPr>
              <w:pStyle w:val="ListParagraph"/>
              <w:numPr>
                <w:ilvl w:val="0"/>
                <w:numId w:val="83"/>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5AA17862" w14:textId="77777777" w:rsidR="00705FA2" w:rsidRPr="00182432" w:rsidRDefault="00705FA2" w:rsidP="002643CE">
            <w:pPr>
              <w:pStyle w:val="ListParagraph"/>
              <w:numPr>
                <w:ilvl w:val="0"/>
                <w:numId w:val="83"/>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7F943B5D" w14:textId="77777777" w:rsidR="00705FA2" w:rsidRPr="00182432" w:rsidRDefault="00705FA2" w:rsidP="002643CE">
            <w:pPr>
              <w:pStyle w:val="ListParagraph"/>
              <w:numPr>
                <w:ilvl w:val="0"/>
                <w:numId w:val="83"/>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74B650F9" w14:textId="77777777" w:rsidR="00705FA2" w:rsidRPr="00182432" w:rsidRDefault="00705FA2" w:rsidP="002643CE">
            <w:pPr>
              <w:pStyle w:val="ListParagraph"/>
              <w:numPr>
                <w:ilvl w:val="0"/>
                <w:numId w:val="83"/>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114D59C5" w14:textId="77777777" w:rsidR="00705FA2" w:rsidRPr="00182432" w:rsidRDefault="00705FA2" w:rsidP="002643CE">
            <w:pPr>
              <w:pStyle w:val="ListParagraph"/>
              <w:numPr>
                <w:ilvl w:val="0"/>
                <w:numId w:val="83"/>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5F79910A" w14:textId="77777777" w:rsidR="00705FA2" w:rsidRPr="00182432" w:rsidRDefault="00705FA2" w:rsidP="002643CE">
            <w:pPr>
              <w:pStyle w:val="ListParagraph"/>
              <w:numPr>
                <w:ilvl w:val="0"/>
                <w:numId w:val="83"/>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55BE087E" w14:textId="77777777" w:rsidR="00705FA2" w:rsidRPr="00182432" w:rsidRDefault="00705FA2" w:rsidP="002643CE">
            <w:pPr>
              <w:pStyle w:val="ListParagraph"/>
              <w:numPr>
                <w:ilvl w:val="0"/>
                <w:numId w:val="83"/>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p w14:paraId="36A75E52" w14:textId="77777777" w:rsidR="00B932A4" w:rsidRPr="00182432" w:rsidRDefault="00B932A4" w:rsidP="002643CE">
            <w:pPr>
              <w:jc w:val="both"/>
              <w:rPr>
                <w:rFonts w:ascii="Arial" w:hAnsi="Arial" w:cs="Arial"/>
                <w:color w:val="auto"/>
                <w:sz w:val="21"/>
                <w:szCs w:val="21"/>
                <w:lang w:val="lt-LT"/>
              </w:rPr>
            </w:pPr>
          </w:p>
        </w:tc>
        <w:tc>
          <w:tcPr>
            <w:tcW w:w="3402" w:type="dxa"/>
          </w:tcPr>
          <w:p w14:paraId="307C78C8" w14:textId="77777777" w:rsidR="00B932A4"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62766BA" wp14:editId="586B9942">
                  <wp:extent cx="1883653" cy="784904"/>
                  <wp:effectExtent l="0" t="0" r="2540" b="0"/>
                  <wp:docPr id="105" name="Picture 104">
                    <a:extLst xmlns:a="http://schemas.openxmlformats.org/drawingml/2006/main">
                      <a:ext uri="{FF2B5EF4-FFF2-40B4-BE49-F238E27FC236}">
                        <a16:creationId xmlns:a16="http://schemas.microsoft.com/office/drawing/2014/main" id="{F500AB1C-BAC3-2C46-A098-EEDA9AF144B1}"/>
                      </a:ext>
                    </a:extLst>
                  </wp:docPr>
                  <wp:cNvGraphicFramePr/>
                  <a:graphic xmlns:a="http://schemas.openxmlformats.org/drawingml/2006/main">
                    <a:graphicData uri="http://schemas.openxmlformats.org/drawingml/2006/picture">
                      <pic:pic xmlns:pic="http://schemas.openxmlformats.org/drawingml/2006/picture">
                        <pic:nvPicPr>
                          <pic:cNvPr id="105" name="Picture 104">
                            <a:extLst>
                              <a:ext uri="{FF2B5EF4-FFF2-40B4-BE49-F238E27FC236}">
                                <a16:creationId xmlns:a16="http://schemas.microsoft.com/office/drawing/2014/main" id="{F500AB1C-BAC3-2C46-A098-EEDA9AF144B1}"/>
                              </a:ext>
                            </a:extLst>
                          </pic:cNvPr>
                          <pic:cNvPicPr/>
                        </pic:nvPicPr>
                        <pic:blipFill>
                          <a:blip r:embed="rId128"/>
                          <a:stretch>
                            <a:fillRect/>
                          </a:stretch>
                        </pic:blipFill>
                        <pic:spPr>
                          <a:xfrm>
                            <a:off x="0" y="0"/>
                            <a:ext cx="1894339" cy="789357"/>
                          </a:xfrm>
                          <a:prstGeom prst="rect">
                            <a:avLst/>
                          </a:prstGeom>
                        </pic:spPr>
                      </pic:pic>
                    </a:graphicData>
                  </a:graphic>
                </wp:inline>
              </w:drawing>
            </w:r>
          </w:p>
          <w:p w14:paraId="41626608" w14:textId="77777777" w:rsidR="001C4EBB" w:rsidRPr="00182432" w:rsidRDefault="001C4EBB" w:rsidP="002643CE">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76F11F2A" w14:textId="77777777" w:rsidR="001C4EBB" w:rsidRPr="00182432" w:rsidRDefault="001C4EBB"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4DDA4D13" w14:textId="32E35284" w:rsidR="001C4EBB" w:rsidRPr="00182432" w:rsidRDefault="001C4EBB" w:rsidP="002643CE">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tc>
      </w:tr>
      <w:tr w:rsidR="00182432" w:rsidRPr="006A5D93" w14:paraId="4C569013" w14:textId="77777777" w:rsidTr="43DE9F2C">
        <w:tc>
          <w:tcPr>
            <w:tcW w:w="567" w:type="dxa"/>
          </w:tcPr>
          <w:p w14:paraId="035A4042" w14:textId="31448A6C"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58</w:t>
            </w:r>
            <w:r w:rsidR="00B932A4" w:rsidRPr="00182432">
              <w:rPr>
                <w:rFonts w:ascii="Arial" w:hAnsi="Arial" w:cs="Arial"/>
                <w:b/>
                <w:bCs/>
                <w:color w:val="auto"/>
                <w:sz w:val="21"/>
                <w:szCs w:val="21"/>
                <w:lang w:val="lt-LT"/>
              </w:rPr>
              <w:t>.</w:t>
            </w:r>
          </w:p>
        </w:tc>
        <w:tc>
          <w:tcPr>
            <w:tcW w:w="1843" w:type="dxa"/>
          </w:tcPr>
          <w:p w14:paraId="385FDD13" w14:textId="1F3106AC"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BP03</w:t>
            </w:r>
          </w:p>
        </w:tc>
        <w:tc>
          <w:tcPr>
            <w:tcW w:w="8221" w:type="dxa"/>
          </w:tcPr>
          <w:p w14:paraId="45F0B92E" w14:textId="6CE6F9F6" w:rsidR="00705FA2" w:rsidRPr="00182432" w:rsidRDefault="00705FA2" w:rsidP="002643CE">
            <w:pPr>
              <w:pStyle w:val="ListParagraph"/>
              <w:numPr>
                <w:ilvl w:val="0"/>
                <w:numId w:val="84"/>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3EFD0349" w14:textId="77777777" w:rsidR="00705FA2" w:rsidRPr="00182432" w:rsidRDefault="00705FA2" w:rsidP="002643CE">
            <w:pPr>
              <w:pStyle w:val="ListParagraph"/>
              <w:numPr>
                <w:ilvl w:val="0"/>
                <w:numId w:val="84"/>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0B73DEBD" w14:textId="77777777" w:rsidR="00705FA2" w:rsidRPr="00182432" w:rsidRDefault="00705FA2" w:rsidP="002643CE">
            <w:pPr>
              <w:pStyle w:val="ListParagraph"/>
              <w:numPr>
                <w:ilvl w:val="0"/>
                <w:numId w:val="84"/>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7734BC9E" w14:textId="77777777" w:rsidR="00705FA2" w:rsidRPr="00182432" w:rsidRDefault="00705FA2" w:rsidP="002643CE">
            <w:pPr>
              <w:pStyle w:val="ListParagraph"/>
              <w:numPr>
                <w:ilvl w:val="0"/>
                <w:numId w:val="84"/>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3D34EFEF" w14:textId="77777777" w:rsidR="00705FA2" w:rsidRPr="00182432" w:rsidRDefault="00705FA2" w:rsidP="002643CE">
            <w:pPr>
              <w:pStyle w:val="ListParagraph"/>
              <w:numPr>
                <w:ilvl w:val="0"/>
                <w:numId w:val="84"/>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32E58B73" w14:textId="77777777" w:rsidR="00705FA2" w:rsidRPr="00182432" w:rsidRDefault="00705FA2" w:rsidP="002643CE">
            <w:pPr>
              <w:pStyle w:val="ListParagraph"/>
              <w:numPr>
                <w:ilvl w:val="0"/>
                <w:numId w:val="84"/>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2B239CA3" w14:textId="77777777" w:rsidR="00705FA2" w:rsidRPr="00182432" w:rsidRDefault="00705FA2" w:rsidP="002643CE">
            <w:pPr>
              <w:pStyle w:val="ListParagraph"/>
              <w:numPr>
                <w:ilvl w:val="0"/>
                <w:numId w:val="84"/>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p w14:paraId="50B0E51D" w14:textId="77777777" w:rsidR="00B932A4" w:rsidRPr="00182432" w:rsidRDefault="00B932A4" w:rsidP="002643CE">
            <w:pPr>
              <w:pStyle w:val="ListParagraph"/>
              <w:ind w:left="360"/>
              <w:jc w:val="both"/>
              <w:rPr>
                <w:rFonts w:ascii="Arial" w:hAnsi="Arial" w:cs="Arial"/>
                <w:color w:val="auto"/>
                <w:sz w:val="21"/>
                <w:szCs w:val="21"/>
                <w:lang w:val="lt-LT"/>
              </w:rPr>
            </w:pPr>
          </w:p>
        </w:tc>
        <w:tc>
          <w:tcPr>
            <w:tcW w:w="3402" w:type="dxa"/>
          </w:tcPr>
          <w:p w14:paraId="7C4E97E4" w14:textId="6A7F1284" w:rsidR="001C4EBB"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063444B" wp14:editId="5BAC2821">
                  <wp:extent cx="1697990" cy="8966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9">
                            <a:extLst>
                              <a:ext uri="{28A0092B-C50C-407E-A947-70E740481C1C}">
                                <a14:useLocalDpi xmlns:a14="http://schemas.microsoft.com/office/drawing/2010/main" val="0"/>
                              </a:ext>
                            </a:extLst>
                          </a:blip>
                          <a:srcRect t="7691" r="7486" b="10280"/>
                          <a:stretch/>
                        </pic:blipFill>
                        <pic:spPr bwMode="auto">
                          <a:xfrm>
                            <a:off x="0" y="0"/>
                            <a:ext cx="1713528" cy="904820"/>
                          </a:xfrm>
                          <a:prstGeom prst="rect">
                            <a:avLst/>
                          </a:prstGeom>
                          <a:noFill/>
                          <a:ln>
                            <a:noFill/>
                          </a:ln>
                          <a:extLst>
                            <a:ext uri="{53640926-AAD7-44D8-BBD7-CCE9431645EC}">
                              <a14:shadowObscured xmlns:a14="http://schemas.microsoft.com/office/drawing/2010/main"/>
                            </a:ext>
                          </a:extLst>
                        </pic:spPr>
                      </pic:pic>
                    </a:graphicData>
                  </a:graphic>
                </wp:inline>
              </w:drawing>
            </w:r>
            <w:r w:rsidR="001C4EBB" w:rsidRPr="00182432">
              <w:rPr>
                <w:rFonts w:ascii="Arial" w:hAnsi="Arial" w:cs="Arial"/>
                <w:color w:val="auto"/>
                <w:sz w:val="20"/>
                <w:szCs w:val="20"/>
                <w:lang w:val="lt-LT"/>
              </w:rPr>
              <w:t>Žiūrėti:</w:t>
            </w:r>
          </w:p>
          <w:p w14:paraId="6E25EF79"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2D5260C1" w14:textId="5E5D9FE4"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4B3B2FD8" w14:textId="77777777" w:rsidTr="43DE9F2C">
        <w:tc>
          <w:tcPr>
            <w:tcW w:w="567" w:type="dxa"/>
          </w:tcPr>
          <w:p w14:paraId="0B1D3562" w14:textId="45E00006"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59</w:t>
            </w:r>
            <w:r w:rsidR="00B932A4" w:rsidRPr="00182432">
              <w:rPr>
                <w:rFonts w:ascii="Arial" w:hAnsi="Arial" w:cs="Arial"/>
                <w:b/>
                <w:bCs/>
                <w:color w:val="auto"/>
                <w:sz w:val="21"/>
                <w:szCs w:val="21"/>
                <w:lang w:val="lt-LT"/>
              </w:rPr>
              <w:t>.</w:t>
            </w:r>
          </w:p>
        </w:tc>
        <w:tc>
          <w:tcPr>
            <w:tcW w:w="1843" w:type="dxa"/>
          </w:tcPr>
          <w:p w14:paraId="7A959E28" w14:textId="242D1D98"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BP04</w:t>
            </w:r>
          </w:p>
        </w:tc>
        <w:tc>
          <w:tcPr>
            <w:tcW w:w="8221" w:type="dxa"/>
          </w:tcPr>
          <w:p w14:paraId="79E5F323" w14:textId="303B4361" w:rsidR="00705FA2" w:rsidRPr="00182432" w:rsidRDefault="00705FA2" w:rsidP="002643CE">
            <w:pPr>
              <w:pStyle w:val="ListParagraph"/>
              <w:numPr>
                <w:ilvl w:val="0"/>
                <w:numId w:val="85"/>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05AD84B9" w14:textId="77777777" w:rsidR="00705FA2" w:rsidRPr="00182432" w:rsidRDefault="00705FA2" w:rsidP="002643CE">
            <w:pPr>
              <w:pStyle w:val="ListParagraph"/>
              <w:numPr>
                <w:ilvl w:val="0"/>
                <w:numId w:val="85"/>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6CC95C2F" w14:textId="77777777" w:rsidR="00705FA2" w:rsidRPr="00182432" w:rsidRDefault="00705FA2" w:rsidP="002643CE">
            <w:pPr>
              <w:pStyle w:val="ListParagraph"/>
              <w:numPr>
                <w:ilvl w:val="0"/>
                <w:numId w:val="85"/>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03E27302" w14:textId="77777777" w:rsidR="00705FA2" w:rsidRPr="00182432" w:rsidRDefault="00705FA2" w:rsidP="002643CE">
            <w:pPr>
              <w:pStyle w:val="ListParagraph"/>
              <w:numPr>
                <w:ilvl w:val="0"/>
                <w:numId w:val="85"/>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2162D7FD" w14:textId="77777777" w:rsidR="00705FA2" w:rsidRPr="00182432" w:rsidRDefault="00705FA2" w:rsidP="002643CE">
            <w:pPr>
              <w:pStyle w:val="ListParagraph"/>
              <w:numPr>
                <w:ilvl w:val="0"/>
                <w:numId w:val="85"/>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6804CA97" w14:textId="77777777" w:rsidR="00705FA2" w:rsidRPr="00182432" w:rsidRDefault="00705FA2" w:rsidP="002643CE">
            <w:pPr>
              <w:pStyle w:val="ListParagraph"/>
              <w:numPr>
                <w:ilvl w:val="0"/>
                <w:numId w:val="85"/>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1ADD0037" w14:textId="77777777" w:rsidR="00705FA2" w:rsidRPr="00182432" w:rsidRDefault="00705FA2" w:rsidP="002643CE">
            <w:pPr>
              <w:pStyle w:val="ListParagraph"/>
              <w:numPr>
                <w:ilvl w:val="0"/>
                <w:numId w:val="85"/>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p w14:paraId="58E14F27" w14:textId="77777777" w:rsidR="00B932A4" w:rsidRPr="00182432" w:rsidRDefault="00B932A4" w:rsidP="002643CE">
            <w:pPr>
              <w:jc w:val="both"/>
              <w:rPr>
                <w:rFonts w:ascii="Arial" w:hAnsi="Arial" w:cs="Arial"/>
                <w:color w:val="auto"/>
                <w:sz w:val="21"/>
                <w:szCs w:val="21"/>
                <w:lang w:val="lt-LT"/>
              </w:rPr>
            </w:pPr>
          </w:p>
        </w:tc>
        <w:tc>
          <w:tcPr>
            <w:tcW w:w="3402" w:type="dxa"/>
          </w:tcPr>
          <w:p w14:paraId="57AF07D8" w14:textId="0979C806" w:rsidR="001C4EBB"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72FF3AB" wp14:editId="488F4B41">
                  <wp:extent cx="1610552" cy="850605"/>
                  <wp:effectExtent l="0" t="0" r="8890" b="6985"/>
                  <wp:docPr id="107" name="Picture 106">
                    <a:extLst xmlns:a="http://schemas.openxmlformats.org/drawingml/2006/main">
                      <a:ext uri="{FF2B5EF4-FFF2-40B4-BE49-F238E27FC236}">
                        <a16:creationId xmlns:a16="http://schemas.microsoft.com/office/drawing/2014/main" id="{2FB1AE80-B260-0F4A-9D20-656EA74CA654}"/>
                      </a:ext>
                    </a:extLst>
                  </wp:docPr>
                  <wp:cNvGraphicFramePr/>
                  <a:graphic xmlns:a="http://schemas.openxmlformats.org/drawingml/2006/main">
                    <a:graphicData uri="http://schemas.openxmlformats.org/drawingml/2006/picture">
                      <pic:pic xmlns:pic="http://schemas.openxmlformats.org/drawingml/2006/picture">
                        <pic:nvPicPr>
                          <pic:cNvPr id="107" name="Picture 106">
                            <a:extLst>
                              <a:ext uri="{FF2B5EF4-FFF2-40B4-BE49-F238E27FC236}">
                                <a16:creationId xmlns:a16="http://schemas.microsoft.com/office/drawing/2014/main" id="{2FB1AE80-B260-0F4A-9D20-656EA74CA654}"/>
                              </a:ext>
                            </a:extLst>
                          </pic:cNvPr>
                          <pic:cNvPicPr/>
                        </pic:nvPicPr>
                        <pic:blipFill>
                          <a:blip r:embed="rId130"/>
                          <a:stretch>
                            <a:fillRect/>
                          </a:stretch>
                        </pic:blipFill>
                        <pic:spPr>
                          <a:xfrm>
                            <a:off x="0" y="0"/>
                            <a:ext cx="1614511" cy="852696"/>
                          </a:xfrm>
                          <a:prstGeom prst="rect">
                            <a:avLst/>
                          </a:prstGeom>
                        </pic:spPr>
                      </pic:pic>
                    </a:graphicData>
                  </a:graphic>
                </wp:inline>
              </w:drawing>
            </w:r>
            <w:r w:rsidR="001C4EBB" w:rsidRPr="00182432">
              <w:rPr>
                <w:rFonts w:ascii="Arial" w:hAnsi="Arial" w:cs="Arial"/>
                <w:color w:val="auto"/>
                <w:sz w:val="20"/>
                <w:szCs w:val="20"/>
                <w:lang w:val="lt-LT"/>
              </w:rPr>
              <w:t>Žiūrėti:</w:t>
            </w:r>
          </w:p>
          <w:p w14:paraId="70CCC614"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56A6774A" w14:textId="3E256F68"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35F5AB47" w14:textId="77777777" w:rsidTr="43DE9F2C">
        <w:tc>
          <w:tcPr>
            <w:tcW w:w="567" w:type="dxa"/>
          </w:tcPr>
          <w:p w14:paraId="38A742C4" w14:textId="075F475F"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60</w:t>
            </w:r>
            <w:r w:rsidR="00B932A4" w:rsidRPr="00182432">
              <w:rPr>
                <w:rFonts w:ascii="Arial" w:hAnsi="Arial" w:cs="Arial"/>
                <w:b/>
                <w:bCs/>
                <w:color w:val="auto"/>
                <w:sz w:val="21"/>
                <w:szCs w:val="21"/>
                <w:lang w:val="lt-LT"/>
              </w:rPr>
              <w:t>.</w:t>
            </w:r>
          </w:p>
        </w:tc>
        <w:tc>
          <w:tcPr>
            <w:tcW w:w="1843" w:type="dxa"/>
          </w:tcPr>
          <w:p w14:paraId="03B9361E" w14:textId="09B4557D"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BP05</w:t>
            </w:r>
          </w:p>
        </w:tc>
        <w:tc>
          <w:tcPr>
            <w:tcW w:w="8221" w:type="dxa"/>
          </w:tcPr>
          <w:p w14:paraId="747599CF" w14:textId="73A07522" w:rsidR="00705FA2" w:rsidRPr="00182432" w:rsidRDefault="00705FA2" w:rsidP="002643CE">
            <w:pPr>
              <w:pStyle w:val="ListParagraph"/>
              <w:numPr>
                <w:ilvl w:val="0"/>
                <w:numId w:val="86"/>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5E9A93F5" w14:textId="77777777" w:rsidR="00705FA2" w:rsidRPr="00182432" w:rsidRDefault="00705FA2" w:rsidP="002643CE">
            <w:pPr>
              <w:pStyle w:val="ListParagraph"/>
              <w:numPr>
                <w:ilvl w:val="0"/>
                <w:numId w:val="86"/>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6B2AFE49" w14:textId="77777777" w:rsidR="00705FA2" w:rsidRPr="00182432" w:rsidRDefault="00705FA2" w:rsidP="002643CE">
            <w:pPr>
              <w:pStyle w:val="ListParagraph"/>
              <w:numPr>
                <w:ilvl w:val="0"/>
                <w:numId w:val="86"/>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6B6A2004" w14:textId="77777777" w:rsidR="00705FA2" w:rsidRPr="00182432" w:rsidRDefault="00705FA2" w:rsidP="002643CE">
            <w:pPr>
              <w:pStyle w:val="ListParagraph"/>
              <w:numPr>
                <w:ilvl w:val="0"/>
                <w:numId w:val="86"/>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615B3010" w14:textId="77777777" w:rsidR="00705FA2" w:rsidRPr="00182432" w:rsidRDefault="00705FA2" w:rsidP="002643CE">
            <w:pPr>
              <w:pStyle w:val="ListParagraph"/>
              <w:numPr>
                <w:ilvl w:val="0"/>
                <w:numId w:val="86"/>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024FC456" w14:textId="77777777" w:rsidR="00705FA2" w:rsidRPr="00182432" w:rsidRDefault="00705FA2" w:rsidP="002643CE">
            <w:pPr>
              <w:pStyle w:val="ListParagraph"/>
              <w:numPr>
                <w:ilvl w:val="0"/>
                <w:numId w:val="86"/>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492BC7A5" w14:textId="77777777" w:rsidR="00705FA2" w:rsidRPr="00182432" w:rsidRDefault="00705FA2" w:rsidP="002643CE">
            <w:pPr>
              <w:pStyle w:val="ListParagraph"/>
              <w:numPr>
                <w:ilvl w:val="0"/>
                <w:numId w:val="86"/>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p w14:paraId="735DD95D" w14:textId="77777777" w:rsidR="00B932A4" w:rsidRPr="00182432" w:rsidRDefault="00B932A4" w:rsidP="002643CE">
            <w:pPr>
              <w:pStyle w:val="ListParagraph"/>
              <w:ind w:left="360"/>
              <w:jc w:val="both"/>
              <w:rPr>
                <w:rFonts w:ascii="Arial" w:hAnsi="Arial" w:cs="Arial"/>
                <w:color w:val="auto"/>
                <w:sz w:val="21"/>
                <w:szCs w:val="21"/>
                <w:lang w:val="lt-LT"/>
              </w:rPr>
            </w:pPr>
          </w:p>
        </w:tc>
        <w:tc>
          <w:tcPr>
            <w:tcW w:w="3402" w:type="dxa"/>
          </w:tcPr>
          <w:p w14:paraId="5E748F40" w14:textId="77777777" w:rsidR="00B932A4"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2DDE1BD1" wp14:editId="1B1609F6">
                  <wp:extent cx="1710735" cy="770255"/>
                  <wp:effectExtent l="0" t="0" r="3810" b="0"/>
                  <wp:docPr id="108" name="Picture 107">
                    <a:extLst xmlns:a="http://schemas.openxmlformats.org/drawingml/2006/main">
                      <a:ext uri="{FF2B5EF4-FFF2-40B4-BE49-F238E27FC236}">
                        <a16:creationId xmlns:a16="http://schemas.microsoft.com/office/drawing/2014/main" id="{61D46AA9-1440-F94F-8A59-B449639BE3F5}"/>
                      </a:ext>
                    </a:extLst>
                  </wp:docPr>
                  <wp:cNvGraphicFramePr/>
                  <a:graphic xmlns:a="http://schemas.openxmlformats.org/drawingml/2006/main">
                    <a:graphicData uri="http://schemas.openxmlformats.org/drawingml/2006/picture">
                      <pic:pic xmlns:pic="http://schemas.openxmlformats.org/drawingml/2006/picture">
                        <pic:nvPicPr>
                          <pic:cNvPr id="108" name="Picture 107">
                            <a:extLst>
                              <a:ext uri="{FF2B5EF4-FFF2-40B4-BE49-F238E27FC236}">
                                <a16:creationId xmlns:a16="http://schemas.microsoft.com/office/drawing/2014/main" id="{61D46AA9-1440-F94F-8A59-B449639BE3F5}"/>
                              </a:ext>
                            </a:extLst>
                          </pic:cNvPr>
                          <pic:cNvPicPr/>
                        </pic:nvPicPr>
                        <pic:blipFill>
                          <a:blip r:embed="rId131"/>
                          <a:stretch>
                            <a:fillRect/>
                          </a:stretch>
                        </pic:blipFill>
                        <pic:spPr>
                          <a:xfrm>
                            <a:off x="0" y="0"/>
                            <a:ext cx="1715680" cy="772482"/>
                          </a:xfrm>
                          <a:prstGeom prst="rect">
                            <a:avLst/>
                          </a:prstGeom>
                        </pic:spPr>
                      </pic:pic>
                    </a:graphicData>
                  </a:graphic>
                </wp:inline>
              </w:drawing>
            </w:r>
          </w:p>
          <w:p w14:paraId="0676FF9B"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1E3887B8"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268B506" w14:textId="3D2FD102"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1AB6513D" w14:textId="77777777" w:rsidTr="43DE9F2C">
        <w:tc>
          <w:tcPr>
            <w:tcW w:w="567" w:type="dxa"/>
          </w:tcPr>
          <w:p w14:paraId="2CB8A5A0" w14:textId="02A5DE3B"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61</w:t>
            </w:r>
            <w:r w:rsidR="00B932A4" w:rsidRPr="00182432">
              <w:rPr>
                <w:rFonts w:ascii="Arial" w:hAnsi="Arial" w:cs="Arial"/>
                <w:b/>
                <w:bCs/>
                <w:color w:val="auto"/>
                <w:sz w:val="21"/>
                <w:szCs w:val="21"/>
                <w:lang w:val="lt-LT"/>
              </w:rPr>
              <w:t>.</w:t>
            </w:r>
          </w:p>
        </w:tc>
        <w:tc>
          <w:tcPr>
            <w:tcW w:w="1843" w:type="dxa"/>
          </w:tcPr>
          <w:p w14:paraId="42B6B501" w14:textId="6B9736B6"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BP06</w:t>
            </w:r>
          </w:p>
        </w:tc>
        <w:tc>
          <w:tcPr>
            <w:tcW w:w="8221" w:type="dxa"/>
          </w:tcPr>
          <w:p w14:paraId="110DB5BC" w14:textId="143682A3" w:rsidR="00705FA2" w:rsidRPr="00182432" w:rsidRDefault="00705FA2" w:rsidP="002643CE">
            <w:pPr>
              <w:pStyle w:val="ListParagraph"/>
              <w:numPr>
                <w:ilvl w:val="0"/>
                <w:numId w:val="87"/>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560199E1" w14:textId="77777777" w:rsidR="00705FA2" w:rsidRPr="00182432" w:rsidRDefault="00705FA2" w:rsidP="002643CE">
            <w:pPr>
              <w:pStyle w:val="ListParagraph"/>
              <w:numPr>
                <w:ilvl w:val="0"/>
                <w:numId w:val="87"/>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16792981" w14:textId="77777777" w:rsidR="00705FA2" w:rsidRPr="00182432" w:rsidRDefault="00705FA2" w:rsidP="002643CE">
            <w:pPr>
              <w:pStyle w:val="ListParagraph"/>
              <w:numPr>
                <w:ilvl w:val="0"/>
                <w:numId w:val="87"/>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4139E865" w14:textId="77777777" w:rsidR="00705FA2" w:rsidRPr="00182432" w:rsidRDefault="00705FA2" w:rsidP="002643CE">
            <w:pPr>
              <w:pStyle w:val="ListParagraph"/>
              <w:numPr>
                <w:ilvl w:val="0"/>
                <w:numId w:val="87"/>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65953CD0" w14:textId="77777777" w:rsidR="00705FA2" w:rsidRPr="00182432" w:rsidRDefault="00705FA2" w:rsidP="002643CE">
            <w:pPr>
              <w:pStyle w:val="ListParagraph"/>
              <w:numPr>
                <w:ilvl w:val="0"/>
                <w:numId w:val="87"/>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294AD466" w14:textId="77777777" w:rsidR="00705FA2" w:rsidRPr="00182432" w:rsidRDefault="00705FA2" w:rsidP="002643CE">
            <w:pPr>
              <w:pStyle w:val="ListParagraph"/>
              <w:numPr>
                <w:ilvl w:val="0"/>
                <w:numId w:val="87"/>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36C328EB" w14:textId="77777777" w:rsidR="00705FA2" w:rsidRPr="00182432" w:rsidRDefault="00705FA2" w:rsidP="002643CE">
            <w:pPr>
              <w:pStyle w:val="ListParagraph"/>
              <w:numPr>
                <w:ilvl w:val="0"/>
                <w:numId w:val="87"/>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p w14:paraId="764AC4F2" w14:textId="77777777" w:rsidR="00B932A4" w:rsidRPr="00182432" w:rsidRDefault="00B932A4" w:rsidP="002643CE">
            <w:pPr>
              <w:jc w:val="both"/>
              <w:rPr>
                <w:rFonts w:ascii="Arial" w:hAnsi="Arial" w:cs="Arial"/>
                <w:color w:val="auto"/>
                <w:sz w:val="21"/>
                <w:szCs w:val="21"/>
                <w:lang w:val="lt-LT"/>
              </w:rPr>
            </w:pPr>
          </w:p>
        </w:tc>
        <w:tc>
          <w:tcPr>
            <w:tcW w:w="3402" w:type="dxa"/>
          </w:tcPr>
          <w:p w14:paraId="64BAE742" w14:textId="77777777" w:rsidR="00B932A4"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53CB0F76" wp14:editId="002CEEAA">
                  <wp:extent cx="1787702" cy="839972"/>
                  <wp:effectExtent l="0" t="0" r="3175" b="0"/>
                  <wp:docPr id="109" name="Picture 108">
                    <a:extLst xmlns:a="http://schemas.openxmlformats.org/drawingml/2006/main">
                      <a:ext uri="{FF2B5EF4-FFF2-40B4-BE49-F238E27FC236}">
                        <a16:creationId xmlns:a16="http://schemas.microsoft.com/office/drawing/2014/main" id="{B15C324B-1DBA-E84D-8B9E-4DB82C6327E1}"/>
                      </a:ext>
                    </a:extLst>
                  </wp:docPr>
                  <wp:cNvGraphicFramePr/>
                  <a:graphic xmlns:a="http://schemas.openxmlformats.org/drawingml/2006/main">
                    <a:graphicData uri="http://schemas.openxmlformats.org/drawingml/2006/picture">
                      <pic:pic xmlns:pic="http://schemas.openxmlformats.org/drawingml/2006/picture">
                        <pic:nvPicPr>
                          <pic:cNvPr id="109" name="Picture 108">
                            <a:extLst>
                              <a:ext uri="{FF2B5EF4-FFF2-40B4-BE49-F238E27FC236}">
                                <a16:creationId xmlns:a16="http://schemas.microsoft.com/office/drawing/2014/main" id="{B15C324B-1DBA-E84D-8B9E-4DB82C6327E1}"/>
                              </a:ext>
                            </a:extLst>
                          </pic:cNvPr>
                          <pic:cNvPicPr/>
                        </pic:nvPicPr>
                        <pic:blipFill>
                          <a:blip r:embed="rId132"/>
                          <a:stretch>
                            <a:fillRect/>
                          </a:stretch>
                        </pic:blipFill>
                        <pic:spPr>
                          <a:xfrm>
                            <a:off x="0" y="0"/>
                            <a:ext cx="1795854" cy="843802"/>
                          </a:xfrm>
                          <a:prstGeom prst="rect">
                            <a:avLst/>
                          </a:prstGeom>
                        </pic:spPr>
                      </pic:pic>
                    </a:graphicData>
                  </a:graphic>
                </wp:inline>
              </w:drawing>
            </w:r>
          </w:p>
          <w:p w14:paraId="240103E1" w14:textId="51EC9746"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55FEA2E2"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2D727319" w14:textId="02F6D240"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36C0D8E7" w14:textId="77777777" w:rsidTr="43DE9F2C">
        <w:tc>
          <w:tcPr>
            <w:tcW w:w="567" w:type="dxa"/>
          </w:tcPr>
          <w:p w14:paraId="5F574BC1" w14:textId="26DE6E0E"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62</w:t>
            </w:r>
            <w:r w:rsidR="00B932A4" w:rsidRPr="00182432">
              <w:rPr>
                <w:rFonts w:ascii="Arial" w:hAnsi="Arial" w:cs="Arial"/>
                <w:b/>
                <w:bCs/>
                <w:color w:val="auto"/>
                <w:sz w:val="21"/>
                <w:szCs w:val="21"/>
                <w:lang w:val="lt-LT"/>
              </w:rPr>
              <w:t>.</w:t>
            </w:r>
          </w:p>
        </w:tc>
        <w:tc>
          <w:tcPr>
            <w:tcW w:w="1843" w:type="dxa"/>
          </w:tcPr>
          <w:p w14:paraId="3302069A" w14:textId="5BAEDE1D"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BP07</w:t>
            </w:r>
          </w:p>
        </w:tc>
        <w:tc>
          <w:tcPr>
            <w:tcW w:w="8221" w:type="dxa"/>
          </w:tcPr>
          <w:p w14:paraId="0B766346" w14:textId="6908EDA5" w:rsidR="00705FA2" w:rsidRPr="00182432" w:rsidRDefault="00705FA2" w:rsidP="002643CE">
            <w:pPr>
              <w:pStyle w:val="ListParagraph"/>
              <w:numPr>
                <w:ilvl w:val="0"/>
                <w:numId w:val="88"/>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57CB3A56" w14:textId="77777777" w:rsidR="00705FA2" w:rsidRPr="00182432" w:rsidRDefault="00705FA2" w:rsidP="002643CE">
            <w:pPr>
              <w:pStyle w:val="ListParagraph"/>
              <w:numPr>
                <w:ilvl w:val="0"/>
                <w:numId w:val="88"/>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2A89E124" w14:textId="77777777" w:rsidR="00705FA2" w:rsidRPr="00182432" w:rsidRDefault="00705FA2" w:rsidP="002643CE">
            <w:pPr>
              <w:pStyle w:val="ListParagraph"/>
              <w:numPr>
                <w:ilvl w:val="0"/>
                <w:numId w:val="88"/>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068EEB23" w14:textId="77777777" w:rsidR="00705FA2" w:rsidRPr="00182432" w:rsidRDefault="00705FA2" w:rsidP="002643CE">
            <w:pPr>
              <w:pStyle w:val="ListParagraph"/>
              <w:numPr>
                <w:ilvl w:val="0"/>
                <w:numId w:val="88"/>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33DF5503" w14:textId="77777777" w:rsidR="00705FA2" w:rsidRPr="00182432" w:rsidRDefault="00705FA2" w:rsidP="002643CE">
            <w:pPr>
              <w:pStyle w:val="ListParagraph"/>
              <w:numPr>
                <w:ilvl w:val="0"/>
                <w:numId w:val="88"/>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19CD2FE1" w14:textId="77777777" w:rsidR="00705FA2" w:rsidRPr="00182432" w:rsidRDefault="00705FA2" w:rsidP="002643CE">
            <w:pPr>
              <w:pStyle w:val="ListParagraph"/>
              <w:numPr>
                <w:ilvl w:val="0"/>
                <w:numId w:val="88"/>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6FC41377" w14:textId="7D0FE5E1" w:rsidR="00B932A4" w:rsidRPr="00182432" w:rsidRDefault="00705FA2" w:rsidP="00C260F9">
            <w:pPr>
              <w:pStyle w:val="ListParagraph"/>
              <w:numPr>
                <w:ilvl w:val="0"/>
                <w:numId w:val="88"/>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tc>
        <w:tc>
          <w:tcPr>
            <w:tcW w:w="3402" w:type="dxa"/>
          </w:tcPr>
          <w:p w14:paraId="61A2073D" w14:textId="77777777" w:rsidR="00B932A4"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3C49E13F" wp14:editId="0977B079">
                  <wp:extent cx="1708116" cy="525780"/>
                  <wp:effectExtent l="0" t="0" r="6985" b="7620"/>
                  <wp:docPr id="110" name="Picture 109">
                    <a:extLst xmlns:a="http://schemas.openxmlformats.org/drawingml/2006/main">
                      <a:ext uri="{FF2B5EF4-FFF2-40B4-BE49-F238E27FC236}">
                        <a16:creationId xmlns:a16="http://schemas.microsoft.com/office/drawing/2014/main" id="{9C21EB7F-0BE5-0D42-B48E-0C8A1A26CBC0}"/>
                      </a:ext>
                    </a:extLst>
                  </wp:docPr>
                  <wp:cNvGraphicFramePr/>
                  <a:graphic xmlns:a="http://schemas.openxmlformats.org/drawingml/2006/main">
                    <a:graphicData uri="http://schemas.openxmlformats.org/drawingml/2006/picture">
                      <pic:pic xmlns:pic="http://schemas.openxmlformats.org/drawingml/2006/picture">
                        <pic:nvPicPr>
                          <pic:cNvPr id="110" name="Picture 109">
                            <a:extLst>
                              <a:ext uri="{FF2B5EF4-FFF2-40B4-BE49-F238E27FC236}">
                                <a16:creationId xmlns:a16="http://schemas.microsoft.com/office/drawing/2014/main" id="{9C21EB7F-0BE5-0D42-B48E-0C8A1A26CBC0}"/>
                              </a:ext>
                            </a:extLst>
                          </pic:cNvPr>
                          <pic:cNvPicPr/>
                        </pic:nvPicPr>
                        <pic:blipFill>
                          <a:blip r:embed="rId133"/>
                          <a:stretch>
                            <a:fillRect/>
                          </a:stretch>
                        </pic:blipFill>
                        <pic:spPr>
                          <a:xfrm>
                            <a:off x="0" y="0"/>
                            <a:ext cx="1720089" cy="529466"/>
                          </a:xfrm>
                          <a:prstGeom prst="rect">
                            <a:avLst/>
                          </a:prstGeom>
                        </pic:spPr>
                      </pic:pic>
                    </a:graphicData>
                  </a:graphic>
                </wp:inline>
              </w:drawing>
            </w:r>
          </w:p>
          <w:p w14:paraId="2C5F2273"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58B96A4C"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502BAE0C" w14:textId="6E72069A"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5BB3C456" w14:textId="77777777" w:rsidTr="43DE9F2C">
        <w:tc>
          <w:tcPr>
            <w:tcW w:w="567" w:type="dxa"/>
          </w:tcPr>
          <w:p w14:paraId="1F4DE7E4" w14:textId="6B45F2B8"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63</w:t>
            </w:r>
            <w:r w:rsidR="00B932A4" w:rsidRPr="00182432">
              <w:rPr>
                <w:rFonts w:ascii="Arial" w:hAnsi="Arial" w:cs="Arial"/>
                <w:b/>
                <w:bCs/>
                <w:color w:val="auto"/>
                <w:sz w:val="21"/>
                <w:szCs w:val="21"/>
                <w:lang w:val="lt-LT"/>
              </w:rPr>
              <w:t>.</w:t>
            </w:r>
          </w:p>
        </w:tc>
        <w:tc>
          <w:tcPr>
            <w:tcW w:w="1843" w:type="dxa"/>
          </w:tcPr>
          <w:p w14:paraId="0AC5E4BB" w14:textId="2576C23B"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BP08</w:t>
            </w:r>
          </w:p>
        </w:tc>
        <w:tc>
          <w:tcPr>
            <w:tcW w:w="8221" w:type="dxa"/>
          </w:tcPr>
          <w:p w14:paraId="57E8A58E" w14:textId="08843ADE" w:rsidR="00705FA2" w:rsidRPr="00182432" w:rsidRDefault="00705FA2" w:rsidP="002643CE">
            <w:pPr>
              <w:pStyle w:val="ListParagraph"/>
              <w:numPr>
                <w:ilvl w:val="0"/>
                <w:numId w:val="89"/>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13240C95" w14:textId="77777777" w:rsidR="00705FA2" w:rsidRPr="00182432" w:rsidRDefault="00705FA2" w:rsidP="002643CE">
            <w:pPr>
              <w:pStyle w:val="ListParagraph"/>
              <w:numPr>
                <w:ilvl w:val="0"/>
                <w:numId w:val="89"/>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69037B5B" w14:textId="77777777" w:rsidR="00705FA2" w:rsidRPr="00182432" w:rsidRDefault="00705FA2" w:rsidP="002643CE">
            <w:pPr>
              <w:pStyle w:val="ListParagraph"/>
              <w:numPr>
                <w:ilvl w:val="0"/>
                <w:numId w:val="89"/>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45A039FC" w14:textId="77777777" w:rsidR="00705FA2" w:rsidRPr="00182432" w:rsidRDefault="00705FA2" w:rsidP="002643CE">
            <w:pPr>
              <w:pStyle w:val="ListParagraph"/>
              <w:numPr>
                <w:ilvl w:val="0"/>
                <w:numId w:val="89"/>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2EDD4FEA" w14:textId="77777777" w:rsidR="00705FA2" w:rsidRPr="00182432" w:rsidRDefault="00705FA2" w:rsidP="002643CE">
            <w:pPr>
              <w:pStyle w:val="ListParagraph"/>
              <w:numPr>
                <w:ilvl w:val="0"/>
                <w:numId w:val="89"/>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7B4F95E7" w14:textId="77777777" w:rsidR="00705FA2" w:rsidRPr="00182432" w:rsidRDefault="00705FA2" w:rsidP="002643CE">
            <w:pPr>
              <w:pStyle w:val="ListParagraph"/>
              <w:numPr>
                <w:ilvl w:val="0"/>
                <w:numId w:val="89"/>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64E497AC" w14:textId="09C8B505" w:rsidR="00B932A4" w:rsidRPr="00182432" w:rsidRDefault="00705FA2" w:rsidP="002643CE">
            <w:pPr>
              <w:pStyle w:val="ListParagraph"/>
              <w:numPr>
                <w:ilvl w:val="0"/>
                <w:numId w:val="89"/>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tc>
        <w:tc>
          <w:tcPr>
            <w:tcW w:w="3402" w:type="dxa"/>
          </w:tcPr>
          <w:p w14:paraId="7468A776" w14:textId="77777777" w:rsidR="00B932A4"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283DF620" wp14:editId="06E92CC4">
                  <wp:extent cx="1680845" cy="646393"/>
                  <wp:effectExtent l="0" t="0" r="0" b="1905"/>
                  <wp:docPr id="65" name="Picture 110">
                    <a:extLst xmlns:a="http://schemas.openxmlformats.org/drawingml/2006/main">
                      <a:ext uri="{FF2B5EF4-FFF2-40B4-BE49-F238E27FC236}">
                        <a16:creationId xmlns:a16="http://schemas.microsoft.com/office/drawing/2014/main" id="{E9A9FA9A-106C-CC4E-A471-199A08E2EE46}"/>
                      </a:ext>
                    </a:extLst>
                  </wp:docPr>
                  <wp:cNvGraphicFramePr/>
                  <a:graphic xmlns:a="http://schemas.openxmlformats.org/drawingml/2006/main">
                    <a:graphicData uri="http://schemas.openxmlformats.org/drawingml/2006/picture">
                      <pic:pic xmlns:pic="http://schemas.openxmlformats.org/drawingml/2006/picture">
                        <pic:nvPicPr>
                          <pic:cNvPr id="111" name="Picture 110">
                            <a:extLst>
                              <a:ext uri="{FF2B5EF4-FFF2-40B4-BE49-F238E27FC236}">
                                <a16:creationId xmlns:a16="http://schemas.microsoft.com/office/drawing/2014/main" id="{E9A9FA9A-106C-CC4E-A471-199A08E2EE46}"/>
                              </a:ext>
                            </a:extLst>
                          </pic:cNvPr>
                          <pic:cNvPicPr/>
                        </pic:nvPicPr>
                        <pic:blipFill>
                          <a:blip r:embed="rId134"/>
                          <a:stretch>
                            <a:fillRect/>
                          </a:stretch>
                        </pic:blipFill>
                        <pic:spPr>
                          <a:xfrm>
                            <a:off x="0" y="0"/>
                            <a:ext cx="1692836" cy="651004"/>
                          </a:xfrm>
                          <a:prstGeom prst="rect">
                            <a:avLst/>
                          </a:prstGeom>
                        </pic:spPr>
                      </pic:pic>
                    </a:graphicData>
                  </a:graphic>
                </wp:inline>
              </w:drawing>
            </w:r>
          </w:p>
          <w:p w14:paraId="36CBAE7A"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EF1517E" w14:textId="7777777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09B951A" w14:textId="1E321907" w:rsidR="001C4EBB" w:rsidRPr="00182432" w:rsidRDefault="001C4EBB"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5936B87C" w14:textId="77777777" w:rsidTr="43DE9F2C">
        <w:tc>
          <w:tcPr>
            <w:tcW w:w="567" w:type="dxa"/>
          </w:tcPr>
          <w:p w14:paraId="1A7FF26F" w14:textId="14B218B1"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64</w:t>
            </w:r>
            <w:r w:rsidR="00B932A4" w:rsidRPr="00182432">
              <w:rPr>
                <w:rFonts w:ascii="Arial" w:hAnsi="Arial" w:cs="Arial"/>
                <w:b/>
                <w:bCs/>
                <w:color w:val="auto"/>
                <w:sz w:val="21"/>
                <w:szCs w:val="21"/>
                <w:lang w:val="lt-LT"/>
              </w:rPr>
              <w:t>.</w:t>
            </w:r>
          </w:p>
        </w:tc>
        <w:tc>
          <w:tcPr>
            <w:tcW w:w="1843" w:type="dxa"/>
          </w:tcPr>
          <w:p w14:paraId="398441F9" w14:textId="580BF99D"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BP09</w:t>
            </w:r>
          </w:p>
        </w:tc>
        <w:tc>
          <w:tcPr>
            <w:tcW w:w="8221" w:type="dxa"/>
          </w:tcPr>
          <w:p w14:paraId="73D531AB" w14:textId="1B075588" w:rsidR="00705FA2" w:rsidRPr="00182432" w:rsidRDefault="00705FA2" w:rsidP="002643CE">
            <w:pPr>
              <w:pStyle w:val="ListParagraph"/>
              <w:numPr>
                <w:ilvl w:val="0"/>
                <w:numId w:val="90"/>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54DF5772" w14:textId="77777777" w:rsidR="00705FA2" w:rsidRPr="00182432" w:rsidRDefault="00705FA2" w:rsidP="002643CE">
            <w:pPr>
              <w:pStyle w:val="ListParagraph"/>
              <w:numPr>
                <w:ilvl w:val="0"/>
                <w:numId w:val="90"/>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172A80AA" w14:textId="77777777" w:rsidR="00705FA2" w:rsidRPr="00182432" w:rsidRDefault="00705FA2" w:rsidP="002643CE">
            <w:pPr>
              <w:pStyle w:val="ListParagraph"/>
              <w:numPr>
                <w:ilvl w:val="0"/>
                <w:numId w:val="90"/>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5496C1D7" w14:textId="77777777" w:rsidR="00705FA2" w:rsidRPr="00182432" w:rsidRDefault="00705FA2" w:rsidP="002643CE">
            <w:pPr>
              <w:pStyle w:val="ListParagraph"/>
              <w:numPr>
                <w:ilvl w:val="0"/>
                <w:numId w:val="90"/>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369724E8" w14:textId="77777777" w:rsidR="00705FA2" w:rsidRPr="00182432" w:rsidRDefault="00705FA2" w:rsidP="002643CE">
            <w:pPr>
              <w:pStyle w:val="ListParagraph"/>
              <w:numPr>
                <w:ilvl w:val="0"/>
                <w:numId w:val="90"/>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5F6F9CEA" w14:textId="77777777" w:rsidR="00705FA2" w:rsidRPr="00182432" w:rsidRDefault="00705FA2" w:rsidP="002643CE">
            <w:pPr>
              <w:pStyle w:val="ListParagraph"/>
              <w:numPr>
                <w:ilvl w:val="0"/>
                <w:numId w:val="90"/>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21E3C965" w14:textId="6D2901F9" w:rsidR="00B932A4" w:rsidRPr="00182432" w:rsidRDefault="00705FA2" w:rsidP="002643CE">
            <w:pPr>
              <w:pStyle w:val="ListParagraph"/>
              <w:numPr>
                <w:ilvl w:val="0"/>
                <w:numId w:val="90"/>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tc>
        <w:tc>
          <w:tcPr>
            <w:tcW w:w="3402" w:type="dxa"/>
          </w:tcPr>
          <w:p w14:paraId="7114C552" w14:textId="77777777"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1EDCA949" wp14:editId="45EBB7AD">
                  <wp:extent cx="1800772" cy="737647"/>
                  <wp:effectExtent l="0" t="0" r="0" b="571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15398" cy="743638"/>
                          </a:xfrm>
                          <a:prstGeom prst="rect">
                            <a:avLst/>
                          </a:prstGeom>
                          <a:noFill/>
                        </pic:spPr>
                      </pic:pic>
                    </a:graphicData>
                  </a:graphic>
                </wp:inline>
              </w:drawing>
            </w:r>
          </w:p>
          <w:p w14:paraId="4B23CCEC"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7794C3B"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AB1FCA9" w14:textId="277429B9"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73D6E47C" w14:textId="77777777" w:rsidTr="43DE9F2C">
        <w:tc>
          <w:tcPr>
            <w:tcW w:w="567" w:type="dxa"/>
          </w:tcPr>
          <w:p w14:paraId="235045C4" w14:textId="71DE6AF9"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65</w:t>
            </w:r>
            <w:r w:rsidR="00B932A4" w:rsidRPr="00182432">
              <w:rPr>
                <w:rFonts w:ascii="Arial" w:hAnsi="Arial" w:cs="Arial"/>
                <w:b/>
                <w:bCs/>
                <w:color w:val="auto"/>
                <w:sz w:val="21"/>
                <w:szCs w:val="21"/>
                <w:lang w:val="lt-LT"/>
              </w:rPr>
              <w:t>.</w:t>
            </w:r>
          </w:p>
        </w:tc>
        <w:tc>
          <w:tcPr>
            <w:tcW w:w="1843" w:type="dxa"/>
          </w:tcPr>
          <w:p w14:paraId="59912613" w14:textId="6D1EE9AC"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BP10</w:t>
            </w:r>
          </w:p>
        </w:tc>
        <w:tc>
          <w:tcPr>
            <w:tcW w:w="8221" w:type="dxa"/>
          </w:tcPr>
          <w:p w14:paraId="593D9AB4" w14:textId="7F542BF0" w:rsidR="00705FA2" w:rsidRPr="00182432" w:rsidRDefault="00705FA2" w:rsidP="002643CE">
            <w:pPr>
              <w:pStyle w:val="ListParagraph"/>
              <w:numPr>
                <w:ilvl w:val="0"/>
                <w:numId w:val="91"/>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2B64BEF0" w14:textId="77777777" w:rsidR="00705FA2" w:rsidRPr="00182432" w:rsidRDefault="00705FA2" w:rsidP="002643CE">
            <w:pPr>
              <w:pStyle w:val="ListParagraph"/>
              <w:numPr>
                <w:ilvl w:val="0"/>
                <w:numId w:val="91"/>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52FDC4F8" w14:textId="77777777" w:rsidR="00705FA2" w:rsidRPr="00182432" w:rsidRDefault="00705FA2" w:rsidP="002643CE">
            <w:pPr>
              <w:pStyle w:val="ListParagraph"/>
              <w:numPr>
                <w:ilvl w:val="0"/>
                <w:numId w:val="91"/>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6C7A3861" w14:textId="77777777" w:rsidR="00705FA2" w:rsidRPr="00182432" w:rsidRDefault="00705FA2" w:rsidP="002643CE">
            <w:pPr>
              <w:pStyle w:val="ListParagraph"/>
              <w:numPr>
                <w:ilvl w:val="0"/>
                <w:numId w:val="91"/>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27D1DCB9" w14:textId="77777777" w:rsidR="00705FA2" w:rsidRPr="00182432" w:rsidRDefault="00705FA2" w:rsidP="002643CE">
            <w:pPr>
              <w:pStyle w:val="ListParagraph"/>
              <w:numPr>
                <w:ilvl w:val="0"/>
                <w:numId w:val="91"/>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390D65DF" w14:textId="77777777" w:rsidR="00705FA2" w:rsidRPr="00182432" w:rsidRDefault="00705FA2" w:rsidP="002643CE">
            <w:pPr>
              <w:pStyle w:val="ListParagraph"/>
              <w:numPr>
                <w:ilvl w:val="0"/>
                <w:numId w:val="91"/>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306E97BF" w14:textId="0421D096" w:rsidR="00B932A4" w:rsidRPr="00182432" w:rsidRDefault="00705FA2" w:rsidP="002643CE">
            <w:pPr>
              <w:pStyle w:val="ListParagraph"/>
              <w:numPr>
                <w:ilvl w:val="0"/>
                <w:numId w:val="91"/>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tc>
        <w:tc>
          <w:tcPr>
            <w:tcW w:w="3402" w:type="dxa"/>
          </w:tcPr>
          <w:p w14:paraId="0A36F9ED" w14:textId="77777777" w:rsidR="00B932A4"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160E94C7" wp14:editId="4A393FB6">
                  <wp:extent cx="1781437" cy="789068"/>
                  <wp:effectExtent l="0" t="0" r="0" b="0"/>
                  <wp:docPr id="68" name="Picture 19">
                    <a:extLst xmlns:a="http://schemas.openxmlformats.org/drawingml/2006/main">
                      <a:ext uri="{FF2B5EF4-FFF2-40B4-BE49-F238E27FC236}">
                        <a16:creationId xmlns:a16="http://schemas.microsoft.com/office/drawing/2014/main" id="{C4D86811-31BE-4941-AA4D-2601A64EE9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C4D86811-31BE-4941-AA4D-2601A64EE9CA}"/>
                              </a:ext>
                            </a:extLst>
                          </pic:cNvPr>
                          <pic:cNvPicPr>
                            <a:picLocks noChangeAspect="1"/>
                          </pic:cNvPicPr>
                        </pic:nvPicPr>
                        <pic:blipFill>
                          <a:blip r:embed="rId136"/>
                          <a:stretch>
                            <a:fillRect/>
                          </a:stretch>
                        </pic:blipFill>
                        <pic:spPr>
                          <a:xfrm>
                            <a:off x="0" y="0"/>
                            <a:ext cx="1789955" cy="792841"/>
                          </a:xfrm>
                          <a:prstGeom prst="rect">
                            <a:avLst/>
                          </a:prstGeom>
                        </pic:spPr>
                      </pic:pic>
                    </a:graphicData>
                  </a:graphic>
                </wp:inline>
              </w:drawing>
            </w:r>
          </w:p>
          <w:p w14:paraId="254087A4"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7A060AA"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DC042FF" w14:textId="2E7167B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40D40EAA" w14:textId="77777777" w:rsidTr="43DE9F2C">
        <w:tc>
          <w:tcPr>
            <w:tcW w:w="567" w:type="dxa"/>
          </w:tcPr>
          <w:p w14:paraId="16085D90" w14:textId="701D4937"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66</w:t>
            </w:r>
            <w:r w:rsidR="00B932A4" w:rsidRPr="00182432">
              <w:rPr>
                <w:rFonts w:ascii="Arial" w:hAnsi="Arial" w:cs="Arial"/>
                <w:b/>
                <w:bCs/>
                <w:color w:val="auto"/>
                <w:sz w:val="21"/>
                <w:szCs w:val="21"/>
                <w:lang w:val="lt-LT"/>
              </w:rPr>
              <w:t>.</w:t>
            </w:r>
          </w:p>
        </w:tc>
        <w:tc>
          <w:tcPr>
            <w:tcW w:w="1843" w:type="dxa"/>
          </w:tcPr>
          <w:p w14:paraId="59FA222C" w14:textId="110783EB"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BP11</w:t>
            </w:r>
          </w:p>
        </w:tc>
        <w:tc>
          <w:tcPr>
            <w:tcW w:w="8221" w:type="dxa"/>
          </w:tcPr>
          <w:p w14:paraId="204BCA69" w14:textId="465D7140" w:rsidR="00705FA2" w:rsidRPr="00182432" w:rsidRDefault="00705FA2" w:rsidP="002643CE">
            <w:pPr>
              <w:pStyle w:val="ListParagraph"/>
              <w:numPr>
                <w:ilvl w:val="0"/>
                <w:numId w:val="92"/>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16A0CF4D" w14:textId="77777777" w:rsidR="00705FA2" w:rsidRPr="00182432" w:rsidRDefault="00705FA2" w:rsidP="002643CE">
            <w:pPr>
              <w:pStyle w:val="ListParagraph"/>
              <w:numPr>
                <w:ilvl w:val="0"/>
                <w:numId w:val="92"/>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323D7672" w14:textId="77777777" w:rsidR="00705FA2" w:rsidRPr="00182432" w:rsidRDefault="00705FA2" w:rsidP="002643CE">
            <w:pPr>
              <w:pStyle w:val="ListParagraph"/>
              <w:numPr>
                <w:ilvl w:val="0"/>
                <w:numId w:val="92"/>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7AF5B31A" w14:textId="77777777" w:rsidR="00705FA2" w:rsidRPr="00182432" w:rsidRDefault="00705FA2" w:rsidP="002643CE">
            <w:pPr>
              <w:pStyle w:val="ListParagraph"/>
              <w:numPr>
                <w:ilvl w:val="0"/>
                <w:numId w:val="92"/>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3EE4D56C" w14:textId="77777777" w:rsidR="00705FA2" w:rsidRPr="00182432" w:rsidRDefault="00705FA2" w:rsidP="002643CE">
            <w:pPr>
              <w:pStyle w:val="ListParagraph"/>
              <w:numPr>
                <w:ilvl w:val="0"/>
                <w:numId w:val="92"/>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6BDC5624" w14:textId="77777777" w:rsidR="00705FA2" w:rsidRPr="00182432" w:rsidRDefault="00705FA2" w:rsidP="002643CE">
            <w:pPr>
              <w:pStyle w:val="ListParagraph"/>
              <w:numPr>
                <w:ilvl w:val="0"/>
                <w:numId w:val="92"/>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6BFDC90C" w14:textId="386279D6" w:rsidR="00B932A4" w:rsidRPr="00182432" w:rsidRDefault="00705FA2" w:rsidP="002643CE">
            <w:pPr>
              <w:pStyle w:val="ListParagraph"/>
              <w:numPr>
                <w:ilvl w:val="0"/>
                <w:numId w:val="92"/>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tc>
        <w:tc>
          <w:tcPr>
            <w:tcW w:w="3402" w:type="dxa"/>
          </w:tcPr>
          <w:p w14:paraId="544E39A6" w14:textId="77777777"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6879EFAC" wp14:editId="30B07322">
                  <wp:extent cx="1711841" cy="739003"/>
                  <wp:effectExtent l="0" t="0" r="3175" b="4445"/>
                  <wp:docPr id="69" name="Picture 20">
                    <a:extLst xmlns:a="http://schemas.openxmlformats.org/drawingml/2006/main">
                      <a:ext uri="{FF2B5EF4-FFF2-40B4-BE49-F238E27FC236}">
                        <a16:creationId xmlns:a16="http://schemas.microsoft.com/office/drawing/2014/main" id="{12DF1B14-AA6A-224C-B6F5-3E1C548EE8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2DF1B14-AA6A-224C-B6F5-3E1C548EE835}"/>
                              </a:ext>
                            </a:extLst>
                          </pic:cNvPr>
                          <pic:cNvPicPr>
                            <a:picLocks noChangeAspect="1"/>
                          </pic:cNvPicPr>
                        </pic:nvPicPr>
                        <pic:blipFill>
                          <a:blip r:embed="rId137"/>
                          <a:stretch>
                            <a:fillRect/>
                          </a:stretch>
                        </pic:blipFill>
                        <pic:spPr>
                          <a:xfrm>
                            <a:off x="0" y="0"/>
                            <a:ext cx="1722096" cy="743430"/>
                          </a:xfrm>
                          <a:prstGeom prst="rect">
                            <a:avLst/>
                          </a:prstGeom>
                        </pic:spPr>
                      </pic:pic>
                    </a:graphicData>
                  </a:graphic>
                </wp:inline>
              </w:drawing>
            </w:r>
          </w:p>
          <w:p w14:paraId="06470B0B"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E7F4D3B"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0216D41D" w14:textId="4FA49239"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1FCE75B8" w14:textId="77777777" w:rsidTr="43DE9F2C">
        <w:tc>
          <w:tcPr>
            <w:tcW w:w="567" w:type="dxa"/>
          </w:tcPr>
          <w:p w14:paraId="22435718" w14:textId="0D04529C"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67</w:t>
            </w:r>
            <w:r w:rsidR="00B932A4" w:rsidRPr="00182432">
              <w:rPr>
                <w:rFonts w:ascii="Arial" w:hAnsi="Arial" w:cs="Arial"/>
                <w:b/>
                <w:bCs/>
                <w:color w:val="auto"/>
                <w:sz w:val="21"/>
                <w:szCs w:val="21"/>
                <w:lang w:val="lt-LT"/>
              </w:rPr>
              <w:t>.</w:t>
            </w:r>
          </w:p>
        </w:tc>
        <w:tc>
          <w:tcPr>
            <w:tcW w:w="1843" w:type="dxa"/>
          </w:tcPr>
          <w:p w14:paraId="0C70FB34" w14:textId="303F3AE6"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BP12</w:t>
            </w:r>
          </w:p>
        </w:tc>
        <w:tc>
          <w:tcPr>
            <w:tcW w:w="8221" w:type="dxa"/>
          </w:tcPr>
          <w:p w14:paraId="34E8E5FA" w14:textId="2F6962B0" w:rsidR="00705FA2" w:rsidRPr="00182432" w:rsidRDefault="00705FA2" w:rsidP="002643CE">
            <w:pPr>
              <w:pStyle w:val="ListParagraph"/>
              <w:numPr>
                <w:ilvl w:val="0"/>
                <w:numId w:val="93"/>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65CB7C7D" w14:textId="77777777" w:rsidR="00705FA2" w:rsidRPr="00182432" w:rsidRDefault="00705FA2" w:rsidP="002643CE">
            <w:pPr>
              <w:pStyle w:val="ListParagraph"/>
              <w:numPr>
                <w:ilvl w:val="0"/>
                <w:numId w:val="93"/>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4A73AAFD" w14:textId="77777777" w:rsidR="00705FA2" w:rsidRPr="00182432" w:rsidRDefault="00705FA2" w:rsidP="002643CE">
            <w:pPr>
              <w:pStyle w:val="ListParagraph"/>
              <w:numPr>
                <w:ilvl w:val="0"/>
                <w:numId w:val="93"/>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5273951C" w14:textId="77777777" w:rsidR="00705FA2" w:rsidRPr="00182432" w:rsidRDefault="00705FA2" w:rsidP="002643CE">
            <w:pPr>
              <w:pStyle w:val="ListParagraph"/>
              <w:numPr>
                <w:ilvl w:val="0"/>
                <w:numId w:val="93"/>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372C2DE9" w14:textId="77777777" w:rsidR="00705FA2" w:rsidRPr="00182432" w:rsidRDefault="00705FA2" w:rsidP="002643CE">
            <w:pPr>
              <w:pStyle w:val="ListParagraph"/>
              <w:numPr>
                <w:ilvl w:val="0"/>
                <w:numId w:val="93"/>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34EA1C36" w14:textId="77777777" w:rsidR="00705FA2" w:rsidRPr="00182432" w:rsidRDefault="00705FA2" w:rsidP="002643CE">
            <w:pPr>
              <w:pStyle w:val="ListParagraph"/>
              <w:numPr>
                <w:ilvl w:val="0"/>
                <w:numId w:val="93"/>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6561B84E" w14:textId="5347A245" w:rsidR="00B932A4" w:rsidRPr="00182432" w:rsidRDefault="00705FA2" w:rsidP="002643CE">
            <w:pPr>
              <w:pStyle w:val="ListParagraph"/>
              <w:numPr>
                <w:ilvl w:val="0"/>
                <w:numId w:val="93"/>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tc>
        <w:tc>
          <w:tcPr>
            <w:tcW w:w="3402" w:type="dxa"/>
          </w:tcPr>
          <w:p w14:paraId="62EB449C" w14:textId="77777777" w:rsidR="00B932A4"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FE978AC" wp14:editId="7907B171">
                  <wp:extent cx="1863383" cy="531628"/>
                  <wp:effectExtent l="0" t="0" r="3810" b="1905"/>
                  <wp:docPr id="70" name="Picture 21">
                    <a:extLst xmlns:a="http://schemas.openxmlformats.org/drawingml/2006/main">
                      <a:ext uri="{FF2B5EF4-FFF2-40B4-BE49-F238E27FC236}">
                        <a16:creationId xmlns:a16="http://schemas.microsoft.com/office/drawing/2014/main" id="{A253EE9D-08D5-2C45-BC07-B152189EEA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A253EE9D-08D5-2C45-BC07-B152189EEA0D}"/>
                              </a:ext>
                            </a:extLst>
                          </pic:cNvPr>
                          <pic:cNvPicPr>
                            <a:picLocks noChangeAspect="1"/>
                          </pic:cNvPicPr>
                        </pic:nvPicPr>
                        <pic:blipFill>
                          <a:blip r:embed="rId138"/>
                          <a:stretch>
                            <a:fillRect/>
                          </a:stretch>
                        </pic:blipFill>
                        <pic:spPr>
                          <a:xfrm>
                            <a:off x="0" y="0"/>
                            <a:ext cx="1874882" cy="534909"/>
                          </a:xfrm>
                          <a:prstGeom prst="rect">
                            <a:avLst/>
                          </a:prstGeom>
                        </pic:spPr>
                      </pic:pic>
                    </a:graphicData>
                  </a:graphic>
                </wp:inline>
              </w:drawing>
            </w:r>
          </w:p>
          <w:p w14:paraId="116DB617"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38EF3F09"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70E86DF0" w14:textId="534BCE31"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1E32109A" w14:textId="77777777" w:rsidTr="43DE9F2C">
        <w:tc>
          <w:tcPr>
            <w:tcW w:w="567" w:type="dxa"/>
          </w:tcPr>
          <w:p w14:paraId="2FAABC38" w14:textId="4BB76D96"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68</w:t>
            </w:r>
            <w:r w:rsidR="00B932A4" w:rsidRPr="00182432">
              <w:rPr>
                <w:rFonts w:ascii="Arial" w:hAnsi="Arial" w:cs="Arial"/>
                <w:b/>
                <w:bCs/>
                <w:color w:val="auto"/>
                <w:sz w:val="21"/>
                <w:szCs w:val="21"/>
                <w:lang w:val="lt-LT"/>
              </w:rPr>
              <w:t>.</w:t>
            </w:r>
          </w:p>
        </w:tc>
        <w:tc>
          <w:tcPr>
            <w:tcW w:w="1843" w:type="dxa"/>
          </w:tcPr>
          <w:p w14:paraId="44037C2C" w14:textId="41D55FB3"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BP13</w:t>
            </w:r>
          </w:p>
        </w:tc>
        <w:tc>
          <w:tcPr>
            <w:tcW w:w="8221" w:type="dxa"/>
          </w:tcPr>
          <w:p w14:paraId="7E2916BE" w14:textId="33EE1FE2" w:rsidR="00705FA2" w:rsidRPr="00182432" w:rsidRDefault="00705FA2" w:rsidP="002643CE">
            <w:pPr>
              <w:pStyle w:val="ListParagraph"/>
              <w:numPr>
                <w:ilvl w:val="0"/>
                <w:numId w:val="94"/>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095A6386" w14:textId="77777777" w:rsidR="00705FA2" w:rsidRPr="00182432" w:rsidRDefault="00705FA2" w:rsidP="002643CE">
            <w:pPr>
              <w:pStyle w:val="ListParagraph"/>
              <w:numPr>
                <w:ilvl w:val="0"/>
                <w:numId w:val="94"/>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6BA8BFC1" w14:textId="77777777" w:rsidR="00705FA2" w:rsidRPr="00182432" w:rsidRDefault="00705FA2" w:rsidP="002643CE">
            <w:pPr>
              <w:pStyle w:val="ListParagraph"/>
              <w:numPr>
                <w:ilvl w:val="0"/>
                <w:numId w:val="94"/>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43D1322B" w14:textId="77777777" w:rsidR="00705FA2" w:rsidRPr="00182432" w:rsidRDefault="00705FA2" w:rsidP="002643CE">
            <w:pPr>
              <w:pStyle w:val="ListParagraph"/>
              <w:numPr>
                <w:ilvl w:val="0"/>
                <w:numId w:val="94"/>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4B7E7A8E" w14:textId="77777777" w:rsidR="00705FA2" w:rsidRPr="00182432" w:rsidRDefault="00705FA2" w:rsidP="002643CE">
            <w:pPr>
              <w:pStyle w:val="ListParagraph"/>
              <w:numPr>
                <w:ilvl w:val="0"/>
                <w:numId w:val="94"/>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4E3078BF" w14:textId="77777777" w:rsidR="00705FA2" w:rsidRPr="00182432" w:rsidRDefault="00705FA2" w:rsidP="002643CE">
            <w:pPr>
              <w:pStyle w:val="ListParagraph"/>
              <w:numPr>
                <w:ilvl w:val="0"/>
                <w:numId w:val="94"/>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54BF76EE" w14:textId="11044027" w:rsidR="00B932A4" w:rsidRPr="00182432" w:rsidRDefault="00705FA2" w:rsidP="002643CE">
            <w:pPr>
              <w:pStyle w:val="ListParagraph"/>
              <w:numPr>
                <w:ilvl w:val="0"/>
                <w:numId w:val="94"/>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tc>
        <w:tc>
          <w:tcPr>
            <w:tcW w:w="3402" w:type="dxa"/>
          </w:tcPr>
          <w:p w14:paraId="19438D65" w14:textId="77777777" w:rsidR="00B932A4" w:rsidRPr="00182432" w:rsidRDefault="00B932A4" w:rsidP="002643CE">
            <w:pP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5EE2E8A3" wp14:editId="6B2503CB">
                  <wp:extent cx="1422101" cy="704903"/>
                  <wp:effectExtent l="0" t="0" r="6985" b="0"/>
                  <wp:docPr id="71" name="Picture 22">
                    <a:extLst xmlns:a="http://schemas.openxmlformats.org/drawingml/2006/main">
                      <a:ext uri="{FF2B5EF4-FFF2-40B4-BE49-F238E27FC236}">
                        <a16:creationId xmlns:a16="http://schemas.microsoft.com/office/drawing/2014/main" id="{B8F00903-8722-C840-B1A9-E9AA544B1D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B8F00903-8722-C840-B1A9-E9AA544B1D04}"/>
                              </a:ext>
                            </a:extLst>
                          </pic:cNvPr>
                          <pic:cNvPicPr>
                            <a:picLocks noChangeAspect="1"/>
                          </pic:cNvPicPr>
                        </pic:nvPicPr>
                        <pic:blipFill>
                          <a:blip r:embed="rId139"/>
                          <a:stretch>
                            <a:fillRect/>
                          </a:stretch>
                        </pic:blipFill>
                        <pic:spPr>
                          <a:xfrm>
                            <a:off x="0" y="0"/>
                            <a:ext cx="1435875" cy="711731"/>
                          </a:xfrm>
                          <a:prstGeom prst="rect">
                            <a:avLst/>
                          </a:prstGeom>
                        </pic:spPr>
                      </pic:pic>
                    </a:graphicData>
                  </a:graphic>
                </wp:inline>
              </w:drawing>
            </w:r>
          </w:p>
          <w:p w14:paraId="65600605"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2FD3D838"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50426539" w14:textId="778A7E21"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6204DE42" w14:textId="77777777" w:rsidTr="43DE9F2C">
        <w:tc>
          <w:tcPr>
            <w:tcW w:w="567" w:type="dxa"/>
          </w:tcPr>
          <w:p w14:paraId="4E86CC1D" w14:textId="13AF940D" w:rsidR="00B932A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69</w:t>
            </w:r>
            <w:r w:rsidR="00B932A4" w:rsidRPr="00182432">
              <w:rPr>
                <w:rFonts w:ascii="Arial" w:hAnsi="Arial" w:cs="Arial"/>
                <w:b/>
                <w:bCs/>
                <w:color w:val="auto"/>
                <w:sz w:val="21"/>
                <w:szCs w:val="21"/>
                <w:lang w:val="lt-LT"/>
              </w:rPr>
              <w:t>.</w:t>
            </w:r>
          </w:p>
        </w:tc>
        <w:tc>
          <w:tcPr>
            <w:tcW w:w="1843" w:type="dxa"/>
          </w:tcPr>
          <w:p w14:paraId="24515E30" w14:textId="64468020" w:rsidR="00B932A4" w:rsidRPr="00182432" w:rsidRDefault="00B932A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Uždengimo plokštė spintoms ir daiktų spintelėms BP14</w:t>
            </w:r>
          </w:p>
        </w:tc>
        <w:tc>
          <w:tcPr>
            <w:tcW w:w="8221" w:type="dxa"/>
          </w:tcPr>
          <w:p w14:paraId="6B1DDEC0" w14:textId="75484947" w:rsidR="00705FA2" w:rsidRPr="00182432" w:rsidRDefault="00705FA2" w:rsidP="002643CE">
            <w:pPr>
              <w:pStyle w:val="ListParagraph"/>
              <w:numPr>
                <w:ilvl w:val="0"/>
                <w:numId w:val="95"/>
              </w:numPr>
              <w:jc w:val="both"/>
              <w:rPr>
                <w:rFonts w:ascii="Arial" w:hAnsi="Arial" w:cs="Arial"/>
                <w:color w:val="auto"/>
                <w:sz w:val="21"/>
                <w:szCs w:val="21"/>
                <w:lang w:val="lt-LT"/>
              </w:rPr>
            </w:pPr>
            <w:r w:rsidRPr="00182432">
              <w:rPr>
                <w:rFonts w:ascii="Arial" w:hAnsi="Arial" w:cs="Arial"/>
                <w:color w:val="auto"/>
                <w:sz w:val="21"/>
                <w:szCs w:val="21"/>
                <w:lang w:val="lt-LT"/>
              </w:rPr>
              <w:t>Matmenys: vadovautis brėžinyje nurodytais matmenimis (priedas Nr. 3) Matmenų galima paklaida +-</w:t>
            </w:r>
            <w:r w:rsidR="00D15D78" w:rsidRPr="00182432">
              <w:rPr>
                <w:rFonts w:ascii="Arial" w:hAnsi="Arial" w:cs="Arial"/>
                <w:color w:val="auto"/>
                <w:sz w:val="21"/>
                <w:szCs w:val="21"/>
                <w:lang w:val="lt-LT"/>
              </w:rPr>
              <w:t>10</w:t>
            </w:r>
            <w:r w:rsidRPr="00182432">
              <w:rPr>
                <w:rFonts w:ascii="Arial" w:hAnsi="Arial" w:cs="Arial"/>
                <w:color w:val="auto"/>
                <w:sz w:val="21"/>
                <w:szCs w:val="21"/>
                <w:lang w:val="lt-LT"/>
              </w:rPr>
              <w:t>0mm.</w:t>
            </w:r>
          </w:p>
          <w:p w14:paraId="73F75522" w14:textId="77777777" w:rsidR="00705FA2" w:rsidRPr="00182432" w:rsidRDefault="00705FA2" w:rsidP="002643CE">
            <w:pPr>
              <w:pStyle w:val="ListParagraph"/>
              <w:numPr>
                <w:ilvl w:val="0"/>
                <w:numId w:val="95"/>
              </w:numPr>
              <w:jc w:val="both"/>
              <w:rPr>
                <w:rFonts w:ascii="Arial" w:hAnsi="Arial" w:cs="Arial"/>
                <w:color w:val="auto"/>
                <w:sz w:val="21"/>
                <w:szCs w:val="21"/>
                <w:lang w:val="lt-LT"/>
              </w:rPr>
            </w:pPr>
            <w:r w:rsidRPr="00182432">
              <w:rPr>
                <w:rFonts w:ascii="Arial" w:hAnsi="Arial" w:cs="Arial"/>
                <w:color w:val="auto"/>
                <w:sz w:val="21"/>
                <w:szCs w:val="21"/>
                <w:lang w:val="lt-LT"/>
              </w:rPr>
              <w:t>Gaminama iš 18 mm storio  LMDP.</w:t>
            </w:r>
          </w:p>
          <w:p w14:paraId="7289F8CD" w14:textId="77777777" w:rsidR="00705FA2" w:rsidRPr="00182432" w:rsidRDefault="00705FA2" w:rsidP="002643CE">
            <w:pPr>
              <w:pStyle w:val="ListParagraph"/>
              <w:numPr>
                <w:ilvl w:val="0"/>
                <w:numId w:val="95"/>
              </w:numPr>
              <w:jc w:val="both"/>
              <w:rPr>
                <w:rFonts w:ascii="Arial" w:hAnsi="Arial" w:cs="Arial"/>
                <w:color w:val="auto"/>
                <w:sz w:val="21"/>
                <w:szCs w:val="21"/>
                <w:lang w:val="lt-LT"/>
              </w:rPr>
            </w:pPr>
            <w:r w:rsidRPr="00182432">
              <w:rPr>
                <w:rFonts w:ascii="Arial" w:hAnsi="Arial" w:cs="Arial"/>
                <w:color w:val="auto"/>
                <w:sz w:val="21"/>
                <w:szCs w:val="21"/>
                <w:lang w:val="lt-LT"/>
              </w:rPr>
              <w:t>Briaunos korpusui identiškos spintų ir daiktų spintelių fasado briaunoms.</w:t>
            </w:r>
          </w:p>
          <w:p w14:paraId="321ACFA1" w14:textId="77777777" w:rsidR="00705FA2" w:rsidRPr="00182432" w:rsidRDefault="00705FA2" w:rsidP="002643CE">
            <w:pPr>
              <w:pStyle w:val="ListParagraph"/>
              <w:numPr>
                <w:ilvl w:val="0"/>
                <w:numId w:val="95"/>
              </w:numPr>
              <w:jc w:val="both"/>
              <w:rPr>
                <w:rFonts w:ascii="Arial" w:hAnsi="Arial" w:cs="Arial"/>
                <w:color w:val="auto"/>
                <w:sz w:val="21"/>
                <w:szCs w:val="21"/>
                <w:lang w:val="lt-LT"/>
              </w:rPr>
            </w:pPr>
            <w:r w:rsidRPr="00182432">
              <w:rPr>
                <w:rFonts w:ascii="Arial" w:hAnsi="Arial" w:cs="Arial"/>
                <w:color w:val="auto"/>
                <w:sz w:val="21"/>
                <w:szCs w:val="21"/>
                <w:lang w:val="lt-LT"/>
              </w:rPr>
              <w:t>Gaminio spalva identiška daiktų spintelių ir rūbų spintų spalvai.</w:t>
            </w:r>
          </w:p>
          <w:p w14:paraId="499C1068" w14:textId="77777777" w:rsidR="00705FA2" w:rsidRPr="00182432" w:rsidRDefault="00705FA2" w:rsidP="002643CE">
            <w:pPr>
              <w:pStyle w:val="ListParagraph"/>
              <w:numPr>
                <w:ilvl w:val="0"/>
                <w:numId w:val="95"/>
              </w:numPr>
              <w:jc w:val="both"/>
              <w:rPr>
                <w:rFonts w:ascii="Arial" w:hAnsi="Arial" w:cs="Arial"/>
                <w:color w:val="auto"/>
                <w:sz w:val="21"/>
                <w:szCs w:val="21"/>
                <w:lang w:val="lt-LT"/>
              </w:rPr>
            </w:pPr>
            <w:r w:rsidRPr="00182432">
              <w:rPr>
                <w:rFonts w:ascii="Arial" w:hAnsi="Arial" w:cs="Arial"/>
                <w:color w:val="auto"/>
                <w:sz w:val="21"/>
                <w:szCs w:val="21"/>
                <w:lang w:val="lt-LT"/>
              </w:rPr>
              <w:t>Uždengimo plokštė tvirtinama ant ją išlaikančio konstrukcinio rėmo.</w:t>
            </w:r>
          </w:p>
          <w:p w14:paraId="032E331C" w14:textId="77777777" w:rsidR="00705FA2" w:rsidRPr="00182432" w:rsidRDefault="00705FA2" w:rsidP="002643CE">
            <w:pPr>
              <w:pStyle w:val="ListParagraph"/>
              <w:numPr>
                <w:ilvl w:val="0"/>
                <w:numId w:val="95"/>
              </w:numPr>
              <w:jc w:val="both"/>
              <w:rPr>
                <w:rFonts w:ascii="Arial" w:hAnsi="Arial" w:cs="Arial"/>
                <w:color w:val="auto"/>
                <w:sz w:val="21"/>
                <w:szCs w:val="21"/>
                <w:lang w:val="lt-LT"/>
              </w:rPr>
            </w:pPr>
            <w:r w:rsidRPr="00182432">
              <w:rPr>
                <w:rFonts w:ascii="Arial" w:hAnsi="Arial" w:cs="Arial"/>
                <w:color w:val="auto"/>
                <w:sz w:val="21"/>
                <w:szCs w:val="21"/>
                <w:lang w:val="lt-LT"/>
              </w:rPr>
              <w:t xml:space="preserve">Fasadų sudalinimas derinamas su balde po juo esančių fasadų sudalinimu.  </w:t>
            </w:r>
          </w:p>
          <w:p w14:paraId="60970F42" w14:textId="5CC87AB8" w:rsidR="00B932A4" w:rsidRPr="00182432" w:rsidRDefault="00705FA2" w:rsidP="002643CE">
            <w:pPr>
              <w:pStyle w:val="ListParagraph"/>
              <w:numPr>
                <w:ilvl w:val="0"/>
                <w:numId w:val="95"/>
              </w:numPr>
              <w:jc w:val="both"/>
              <w:rPr>
                <w:rFonts w:ascii="Arial" w:hAnsi="Arial" w:cs="Arial"/>
                <w:color w:val="auto"/>
                <w:sz w:val="21"/>
                <w:szCs w:val="21"/>
                <w:lang w:val="lt-LT"/>
              </w:rPr>
            </w:pPr>
            <w:r w:rsidRPr="00182432">
              <w:rPr>
                <w:rFonts w:ascii="Arial" w:hAnsi="Arial" w:cs="Arial"/>
                <w:color w:val="auto"/>
                <w:sz w:val="21"/>
                <w:szCs w:val="21"/>
                <w:lang w:val="lt-LT"/>
              </w:rPr>
              <w:t>Fasadai montuojami tuo pačiu atstumu  nuo sienos, kaip ir po juo esančio baldo durelės.</w:t>
            </w:r>
          </w:p>
        </w:tc>
        <w:tc>
          <w:tcPr>
            <w:tcW w:w="3402" w:type="dxa"/>
          </w:tcPr>
          <w:p w14:paraId="7443719D" w14:textId="77777777" w:rsidR="00B932A4" w:rsidRPr="00182432" w:rsidRDefault="00B932A4"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01D0FEE4" wp14:editId="2BD5BBA0">
                  <wp:extent cx="1526834" cy="743319"/>
                  <wp:effectExtent l="0" t="0" r="0" b="0"/>
                  <wp:docPr id="72" name="Picture 23">
                    <a:extLst xmlns:a="http://schemas.openxmlformats.org/drawingml/2006/main">
                      <a:ext uri="{FF2B5EF4-FFF2-40B4-BE49-F238E27FC236}">
                        <a16:creationId xmlns:a16="http://schemas.microsoft.com/office/drawing/2014/main" id="{7EE08FE5-802D-4E4B-BCAD-184117001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7EE08FE5-802D-4E4B-BCAD-184117001CF1}"/>
                              </a:ext>
                            </a:extLst>
                          </pic:cNvPr>
                          <pic:cNvPicPr>
                            <a:picLocks noChangeAspect="1"/>
                          </pic:cNvPicPr>
                        </pic:nvPicPr>
                        <pic:blipFill>
                          <a:blip r:embed="rId140"/>
                          <a:stretch>
                            <a:fillRect/>
                          </a:stretch>
                        </pic:blipFill>
                        <pic:spPr>
                          <a:xfrm>
                            <a:off x="0" y="0"/>
                            <a:ext cx="1536238" cy="747897"/>
                          </a:xfrm>
                          <a:prstGeom prst="rect">
                            <a:avLst/>
                          </a:prstGeom>
                        </pic:spPr>
                      </pic:pic>
                    </a:graphicData>
                  </a:graphic>
                </wp:inline>
              </w:drawing>
            </w:r>
          </w:p>
          <w:p w14:paraId="5A6A894C"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44220CCA" w14:textId="77777777"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1E313D2E" w14:textId="75297A75" w:rsidR="00495B3C" w:rsidRPr="00182432" w:rsidRDefault="00495B3C"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tc>
      </w:tr>
      <w:tr w:rsidR="00182432" w:rsidRPr="006A5D93" w14:paraId="00234292" w14:textId="77777777" w:rsidTr="43DE9F2C">
        <w:trPr>
          <w:trHeight w:val="70"/>
        </w:trPr>
        <w:tc>
          <w:tcPr>
            <w:tcW w:w="14038" w:type="dxa"/>
            <w:gridSpan w:val="4"/>
            <w:shd w:val="clear" w:color="auto" w:fill="FFFF00"/>
          </w:tcPr>
          <w:p w14:paraId="4DDAF582" w14:textId="77777777" w:rsidR="00655440" w:rsidRPr="00182432" w:rsidRDefault="00655440" w:rsidP="002643CE">
            <w:pPr>
              <w:rPr>
                <w:rFonts w:ascii="Arial" w:hAnsi="Arial" w:cs="Arial"/>
                <w:b/>
                <w:bCs/>
                <w:i/>
                <w:iCs/>
                <w:noProof/>
                <w:color w:val="auto"/>
                <w:sz w:val="20"/>
                <w:szCs w:val="20"/>
                <w:lang w:val="lt-LT"/>
              </w:rPr>
            </w:pPr>
            <w:r w:rsidRPr="00182432">
              <w:rPr>
                <w:rFonts w:ascii="Arial" w:hAnsi="Arial" w:cs="Arial"/>
                <w:b/>
                <w:bCs/>
                <w:i/>
                <w:iCs/>
                <w:noProof/>
                <w:color w:val="auto"/>
                <w:sz w:val="20"/>
                <w:szCs w:val="20"/>
                <w:lang w:val="lt-LT"/>
              </w:rPr>
              <w:t>III pirkimo objekto dalis. Akustiniai baldai ir jų dalys.</w:t>
            </w:r>
          </w:p>
          <w:p w14:paraId="406BBC4A" w14:textId="428044C4" w:rsidR="00655440" w:rsidRPr="00182432" w:rsidRDefault="00655440" w:rsidP="002643CE">
            <w:pPr>
              <w:rPr>
                <w:rFonts w:ascii="Arial" w:hAnsi="Arial" w:cs="Arial"/>
                <w:b/>
                <w:bCs/>
                <w:i/>
                <w:iCs/>
                <w:noProof/>
                <w:color w:val="auto"/>
                <w:sz w:val="20"/>
                <w:szCs w:val="20"/>
                <w:lang w:val="lt-LT"/>
              </w:rPr>
            </w:pPr>
          </w:p>
        </w:tc>
      </w:tr>
      <w:tr w:rsidR="00182432" w:rsidRPr="006A5D93" w14:paraId="325905D5" w14:textId="77777777" w:rsidTr="43DE9F2C">
        <w:tc>
          <w:tcPr>
            <w:tcW w:w="567" w:type="dxa"/>
          </w:tcPr>
          <w:p w14:paraId="16AEDDE3" w14:textId="1526500D" w:rsidR="006F2F54"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t>1</w:t>
            </w:r>
            <w:r w:rsidR="006F2F54" w:rsidRPr="00182432">
              <w:rPr>
                <w:rFonts w:ascii="Arial" w:hAnsi="Arial" w:cs="Arial"/>
                <w:b/>
                <w:bCs/>
                <w:color w:val="auto"/>
                <w:sz w:val="21"/>
                <w:szCs w:val="21"/>
                <w:lang w:val="lt-LT"/>
              </w:rPr>
              <w:t>.</w:t>
            </w:r>
          </w:p>
        </w:tc>
        <w:tc>
          <w:tcPr>
            <w:tcW w:w="1843" w:type="dxa"/>
          </w:tcPr>
          <w:p w14:paraId="4D8306DC" w14:textId="77777777" w:rsidR="006F2F54" w:rsidRPr="00182432" w:rsidRDefault="006F2F5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 xml:space="preserve">Akustinė erdvė </w:t>
            </w:r>
          </w:p>
          <w:p w14:paraId="36AB0502" w14:textId="77777777" w:rsidR="006F2F54" w:rsidRPr="00182432" w:rsidRDefault="006F2F54" w:rsidP="002643CE">
            <w:pPr>
              <w:jc w:val="both"/>
              <w:rPr>
                <w:rFonts w:ascii="Arial" w:hAnsi="Arial" w:cs="Arial"/>
                <w:b/>
                <w:bCs/>
                <w:color w:val="auto"/>
                <w:sz w:val="21"/>
                <w:szCs w:val="21"/>
                <w:lang w:val="lt-LT"/>
              </w:rPr>
            </w:pPr>
          </w:p>
          <w:p w14:paraId="59EBE475" w14:textId="77777777" w:rsidR="006F2F54" w:rsidRPr="00182432" w:rsidRDefault="006F2F54"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PB1</w:t>
            </w:r>
          </w:p>
          <w:p w14:paraId="49A84853" w14:textId="77777777" w:rsidR="006F2F54" w:rsidRPr="00182432" w:rsidRDefault="006F2F54" w:rsidP="002643CE">
            <w:pPr>
              <w:rPr>
                <w:rFonts w:ascii="Arial" w:hAnsi="Arial" w:cs="Arial"/>
                <w:b/>
                <w:bCs/>
                <w:color w:val="auto"/>
                <w:sz w:val="21"/>
                <w:szCs w:val="21"/>
                <w:lang w:val="lt-LT"/>
              </w:rPr>
            </w:pPr>
          </w:p>
          <w:p w14:paraId="57EB809A" w14:textId="77777777" w:rsidR="006F2F54" w:rsidRPr="00182432" w:rsidRDefault="006F2F54" w:rsidP="002643CE">
            <w:pPr>
              <w:rPr>
                <w:rFonts w:ascii="Arial" w:hAnsi="Arial" w:cs="Arial"/>
                <w:b/>
                <w:bCs/>
                <w:color w:val="auto"/>
                <w:sz w:val="21"/>
                <w:szCs w:val="21"/>
                <w:lang w:val="lt-LT"/>
              </w:rPr>
            </w:pPr>
          </w:p>
          <w:p w14:paraId="00B175BB" w14:textId="77777777" w:rsidR="006F2F54" w:rsidRPr="00182432" w:rsidRDefault="006F2F54" w:rsidP="002643CE">
            <w:pPr>
              <w:rPr>
                <w:rFonts w:ascii="Arial" w:hAnsi="Arial" w:cs="Arial"/>
                <w:color w:val="auto"/>
                <w:sz w:val="21"/>
                <w:szCs w:val="21"/>
                <w:lang w:val="lt-LT"/>
              </w:rPr>
            </w:pPr>
          </w:p>
        </w:tc>
        <w:tc>
          <w:tcPr>
            <w:tcW w:w="8221" w:type="dxa"/>
          </w:tcPr>
          <w:p w14:paraId="32FE3BFC" w14:textId="1FBDA060"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Išoriniai matmenys: Plotis (W) ne mažiau nei 2</w:t>
            </w:r>
            <w:r w:rsidR="5528DF7E" w:rsidRPr="203B1ED7">
              <w:rPr>
                <w:rFonts w:ascii="Arial" w:hAnsi="Arial" w:cs="Arial"/>
                <w:color w:val="auto"/>
                <w:sz w:val="21"/>
                <w:szCs w:val="21"/>
                <w:lang w:val="lt-LT"/>
              </w:rPr>
              <w:t>2</w:t>
            </w:r>
            <w:r w:rsidRPr="203B1ED7">
              <w:rPr>
                <w:rFonts w:ascii="Arial" w:hAnsi="Arial" w:cs="Arial"/>
                <w:color w:val="auto"/>
                <w:sz w:val="21"/>
                <w:szCs w:val="21"/>
                <w:lang w:val="lt-LT"/>
              </w:rPr>
              <w:t xml:space="preserve">00 mm ir ne daugiau nei 2600 mm, gylis (D) ne mažiau nei 1100 mm ir ne daugiau nei 1500 mm, aukštis  (H) ne mažiau nei 2100mm ir ne daugiau nei 2400 mm. </w:t>
            </w:r>
          </w:p>
          <w:p w14:paraId="31333A4B" w14:textId="71635959" w:rsidR="004C7647" w:rsidRPr="00182432" w:rsidRDefault="224FF32F" w:rsidP="43DE9F2C">
            <w:pPr>
              <w:pStyle w:val="ListParagraph"/>
              <w:numPr>
                <w:ilvl w:val="0"/>
                <w:numId w:val="42"/>
              </w:numPr>
              <w:jc w:val="both"/>
              <w:rPr>
                <w:rFonts w:eastAsiaTheme="minorEastAsia"/>
                <w:i/>
                <w:iCs/>
                <w:color w:val="000000" w:themeColor="text1"/>
                <w:sz w:val="21"/>
                <w:szCs w:val="21"/>
                <w:lang w:val="lt-LT"/>
              </w:rPr>
            </w:pPr>
            <w:r w:rsidRPr="43DE9F2C">
              <w:rPr>
                <w:rFonts w:eastAsiaTheme="minorEastAsia"/>
                <w:color w:val="auto"/>
                <w:sz w:val="22"/>
                <w:szCs w:val="22"/>
                <w:lang w:val="lt-LT"/>
              </w:rPr>
              <w:t>Kabinos išorė gaminama iš faneros</w:t>
            </w:r>
            <w:r w:rsidR="0B6BF0E5" w:rsidRPr="43DE9F2C">
              <w:rPr>
                <w:rFonts w:eastAsiaTheme="minorEastAsia"/>
                <w:color w:val="auto"/>
                <w:sz w:val="22"/>
                <w:szCs w:val="22"/>
                <w:lang w:val="lt-LT"/>
              </w:rPr>
              <w:t>/</w:t>
            </w:r>
            <w:r w:rsidRPr="43DE9F2C">
              <w:rPr>
                <w:rFonts w:eastAsiaTheme="minorEastAsia"/>
                <w:color w:val="auto"/>
                <w:sz w:val="22"/>
                <w:szCs w:val="22"/>
                <w:lang w:val="lt-LT"/>
              </w:rPr>
              <w:t>MDF</w:t>
            </w:r>
            <w:r w:rsidR="7E72712E" w:rsidRPr="43DE9F2C">
              <w:rPr>
                <w:rFonts w:eastAsiaTheme="minorEastAsia"/>
                <w:color w:val="auto"/>
                <w:sz w:val="22"/>
                <w:szCs w:val="22"/>
                <w:lang w:val="lt-LT"/>
              </w:rPr>
              <w:t>/</w:t>
            </w:r>
            <w:r w:rsidRPr="43DE9F2C">
              <w:rPr>
                <w:rFonts w:eastAsiaTheme="minorEastAsia"/>
                <w:color w:val="auto"/>
                <w:sz w:val="22"/>
                <w:szCs w:val="22"/>
                <w:lang w:val="lt-LT"/>
              </w:rPr>
              <w:t xml:space="preserve">medžio masyvo ar kitos, tinkamos vienvietės akustinės erdvės gamybai, medžiagos. </w:t>
            </w:r>
          </w:p>
          <w:p w14:paraId="3DADA985" w14:textId="16BCD0AF" w:rsidR="006F2F54" w:rsidRPr="00182432" w:rsidRDefault="006F2F54" w:rsidP="203B1ED7">
            <w:pPr>
              <w:pStyle w:val="ListParagraph"/>
              <w:numPr>
                <w:ilvl w:val="0"/>
                <w:numId w:val="42"/>
              </w:numPr>
              <w:jc w:val="both"/>
              <w:rPr>
                <w:rFonts w:ascii="Arial" w:hAnsi="Arial" w:cs="Arial"/>
                <w:i/>
                <w:iCs/>
                <w:color w:val="auto"/>
                <w:sz w:val="21"/>
                <w:szCs w:val="21"/>
                <w:lang w:val="lt-LT"/>
              </w:rPr>
            </w:pPr>
            <w:r w:rsidRPr="203B1ED7">
              <w:rPr>
                <w:rFonts w:ascii="Arial" w:hAnsi="Arial" w:cs="Arial"/>
                <w:color w:val="auto"/>
                <w:sz w:val="21"/>
                <w:szCs w:val="21"/>
                <w:lang w:val="lt-LT"/>
              </w:rPr>
              <w:t xml:space="preserve">Spalva: turi būti galimybė rinktis iš ne mažiau nei iš </w:t>
            </w:r>
            <w:r w:rsidR="00DF5F1D" w:rsidRPr="203B1ED7">
              <w:rPr>
                <w:rFonts w:ascii="Arial" w:hAnsi="Arial" w:cs="Arial"/>
                <w:color w:val="auto"/>
                <w:sz w:val="21"/>
                <w:szCs w:val="21"/>
                <w:lang w:val="lt-LT"/>
              </w:rPr>
              <w:t>6</w:t>
            </w:r>
            <w:r w:rsidRPr="203B1ED7">
              <w:rPr>
                <w:rFonts w:ascii="Arial" w:hAnsi="Arial" w:cs="Arial"/>
                <w:color w:val="auto"/>
                <w:sz w:val="21"/>
                <w:szCs w:val="21"/>
                <w:lang w:val="lt-LT"/>
              </w:rPr>
              <w:t xml:space="preserve"> spalvų </w:t>
            </w:r>
            <w:r w:rsidRPr="203B1ED7">
              <w:rPr>
                <w:rFonts w:ascii="Arial" w:hAnsi="Arial" w:cs="Arial"/>
                <w:i/>
                <w:iCs/>
                <w:color w:val="auto"/>
                <w:sz w:val="21"/>
                <w:szCs w:val="21"/>
                <w:lang w:val="lt-LT"/>
              </w:rPr>
              <w:t>(sutarties vykdymo metu  tiekėjas turės pateikti siūlomas spalvas: nuotraukas ir/ar nukreipimą į tiekėjo/gamintojo internetiniame puslapyje esantį spalvų katalogą).</w:t>
            </w:r>
          </w:p>
          <w:p w14:paraId="0A483B2C" w14:textId="77777777" w:rsidR="000629DE" w:rsidRPr="00182432" w:rsidRDefault="006F2F54" w:rsidP="002643CE">
            <w:pPr>
              <w:pStyle w:val="ListParagraph"/>
              <w:numPr>
                <w:ilvl w:val="0"/>
                <w:numId w:val="42"/>
              </w:numPr>
              <w:rPr>
                <w:rFonts w:ascii="Arial" w:hAnsi="Arial" w:cs="Arial"/>
                <w:color w:val="auto"/>
                <w:sz w:val="21"/>
                <w:szCs w:val="21"/>
                <w:lang w:val="lt-LT"/>
              </w:rPr>
            </w:pPr>
            <w:r w:rsidRPr="203B1ED7">
              <w:rPr>
                <w:rFonts w:ascii="Arial" w:hAnsi="Arial" w:cs="Arial"/>
                <w:color w:val="auto"/>
                <w:sz w:val="21"/>
                <w:szCs w:val="21"/>
                <w:lang w:val="lt-LT"/>
              </w:rPr>
              <w:lastRenderedPageBreak/>
              <w:t>Priekinė siena su durimis</w:t>
            </w:r>
            <w:r w:rsidR="00FE39C5" w:rsidRPr="203B1ED7">
              <w:rPr>
                <w:rFonts w:ascii="Arial" w:hAnsi="Arial" w:cs="Arial"/>
                <w:color w:val="auto"/>
                <w:sz w:val="21"/>
                <w:szCs w:val="21"/>
                <w:lang w:val="lt-LT"/>
              </w:rPr>
              <w:t xml:space="preserve"> bei galinė siena</w:t>
            </w:r>
            <w:r w:rsidRPr="203B1ED7">
              <w:rPr>
                <w:rFonts w:ascii="Arial" w:hAnsi="Arial" w:cs="Arial"/>
                <w:color w:val="auto"/>
                <w:sz w:val="21"/>
                <w:szCs w:val="21"/>
                <w:lang w:val="lt-LT"/>
              </w:rPr>
              <w:t xml:space="preserve"> turi būti pagamint</w:t>
            </w:r>
            <w:r w:rsidR="001050BC" w:rsidRPr="203B1ED7">
              <w:rPr>
                <w:rFonts w:ascii="Arial" w:hAnsi="Arial" w:cs="Arial"/>
                <w:color w:val="auto"/>
                <w:sz w:val="21"/>
                <w:szCs w:val="21"/>
                <w:lang w:val="lt-LT"/>
              </w:rPr>
              <w:t>i</w:t>
            </w:r>
            <w:r w:rsidRPr="203B1ED7">
              <w:rPr>
                <w:rFonts w:ascii="Arial" w:hAnsi="Arial" w:cs="Arial"/>
                <w:color w:val="auto"/>
                <w:sz w:val="21"/>
                <w:szCs w:val="21"/>
                <w:lang w:val="lt-LT"/>
              </w:rPr>
              <w:t xml:space="preserve"> iš stiklo</w:t>
            </w:r>
            <w:r w:rsidR="00B21FCE" w:rsidRPr="203B1ED7">
              <w:rPr>
                <w:rFonts w:ascii="Arial" w:hAnsi="Arial" w:cs="Arial"/>
                <w:color w:val="auto"/>
                <w:sz w:val="21"/>
                <w:szCs w:val="21"/>
                <w:lang w:val="lt-LT"/>
              </w:rPr>
              <w:t>, kaip parodyta</w:t>
            </w:r>
            <w:r w:rsidR="000629DE" w:rsidRPr="203B1ED7">
              <w:rPr>
                <w:rFonts w:ascii="Arial" w:hAnsi="Arial" w:cs="Arial"/>
                <w:color w:val="auto"/>
                <w:sz w:val="21"/>
                <w:szCs w:val="21"/>
                <w:lang w:val="lt-LT"/>
              </w:rPr>
              <w:t xml:space="preserve"> prekės</w:t>
            </w:r>
            <w:r w:rsidR="00B21FCE" w:rsidRPr="203B1ED7">
              <w:rPr>
                <w:rFonts w:ascii="Arial" w:hAnsi="Arial" w:cs="Arial"/>
                <w:color w:val="auto"/>
                <w:sz w:val="21"/>
                <w:szCs w:val="21"/>
                <w:lang w:val="lt-LT"/>
              </w:rPr>
              <w:t xml:space="preserve"> </w:t>
            </w:r>
            <w:r w:rsidR="000629DE" w:rsidRPr="203B1ED7">
              <w:rPr>
                <w:rFonts w:ascii="Arial" w:hAnsi="Arial" w:cs="Arial"/>
                <w:color w:val="auto"/>
                <w:sz w:val="21"/>
                <w:szCs w:val="21"/>
                <w:lang w:val="lt-LT"/>
              </w:rPr>
              <w:t>nuotraukoje.</w:t>
            </w:r>
          </w:p>
          <w:p w14:paraId="4A4D3805" w14:textId="1012B179" w:rsidR="006F2F54" w:rsidRPr="00182432" w:rsidRDefault="001050BC" w:rsidP="002643CE">
            <w:pPr>
              <w:pStyle w:val="ListParagraph"/>
              <w:numPr>
                <w:ilvl w:val="0"/>
                <w:numId w:val="42"/>
              </w:numPr>
              <w:rPr>
                <w:rFonts w:ascii="Arial" w:hAnsi="Arial" w:cs="Arial"/>
                <w:color w:val="auto"/>
                <w:sz w:val="21"/>
                <w:szCs w:val="21"/>
                <w:lang w:val="lt-LT"/>
              </w:rPr>
            </w:pPr>
            <w:r w:rsidRPr="203B1ED7">
              <w:rPr>
                <w:rFonts w:ascii="Arial" w:hAnsi="Arial" w:cs="Arial"/>
                <w:color w:val="auto"/>
                <w:sz w:val="21"/>
                <w:szCs w:val="21"/>
                <w:lang w:val="lt-LT"/>
              </w:rPr>
              <w:t xml:space="preserve">Stiklas turi būti su apsaugine plėvele, grūdintas, skaidrus. </w:t>
            </w:r>
          </w:p>
          <w:p w14:paraId="157D836E" w14:textId="16E14139"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Šoninės sienos,  lubos pagamintos  iš ne mažesnio nei 16 mm storio LMDP,</w:t>
            </w:r>
            <w:r w:rsidR="003F2066" w:rsidRPr="203B1ED7">
              <w:rPr>
                <w:rFonts w:ascii="Arial" w:hAnsi="Arial" w:cs="Arial"/>
                <w:color w:val="auto"/>
                <w:sz w:val="21"/>
                <w:szCs w:val="21"/>
                <w:lang w:val="lt-LT"/>
              </w:rPr>
              <w:t xml:space="preserve"> </w:t>
            </w:r>
            <w:r w:rsidRPr="203B1ED7">
              <w:rPr>
                <w:rFonts w:ascii="Arial" w:hAnsi="Arial" w:cs="Arial"/>
                <w:color w:val="auto"/>
                <w:sz w:val="21"/>
                <w:szCs w:val="21"/>
                <w:lang w:val="lt-LT"/>
              </w:rPr>
              <w:t xml:space="preserve">MDF arba </w:t>
            </w:r>
            <w:proofErr w:type="spellStart"/>
            <w:r w:rsidRPr="203B1ED7">
              <w:rPr>
                <w:rFonts w:ascii="Arial" w:hAnsi="Arial" w:cs="Arial"/>
                <w:color w:val="auto"/>
                <w:sz w:val="21"/>
                <w:szCs w:val="21"/>
                <w:lang w:val="lt-LT"/>
              </w:rPr>
              <w:t>faneruotės</w:t>
            </w:r>
            <w:proofErr w:type="spellEnd"/>
            <w:r w:rsidRPr="203B1ED7">
              <w:rPr>
                <w:rFonts w:ascii="Arial" w:hAnsi="Arial" w:cs="Arial"/>
                <w:color w:val="auto"/>
                <w:sz w:val="21"/>
                <w:szCs w:val="21"/>
                <w:lang w:val="lt-LT"/>
              </w:rPr>
              <w:t xml:space="preserve"> ar kitos, tinkamos vienvietės akustinės erdvės gamybai, medžiagos.</w:t>
            </w:r>
          </w:p>
          <w:p w14:paraId="0B27CAC9"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 xml:space="preserve">Vidinės šoninės sienelės akustinės, dengtos akustine medžiaga, aptrauktos gobelenu arba lygiaverte medžiaga. </w:t>
            </w:r>
          </w:p>
          <w:p w14:paraId="109B40DD" w14:textId="77777777" w:rsidR="006F2F54" w:rsidRPr="00182432" w:rsidRDefault="006F2F54" w:rsidP="203B1ED7">
            <w:pPr>
              <w:pStyle w:val="ListParagraph"/>
              <w:numPr>
                <w:ilvl w:val="0"/>
                <w:numId w:val="42"/>
              </w:numPr>
              <w:jc w:val="both"/>
              <w:rPr>
                <w:rFonts w:ascii="Arial" w:hAnsi="Arial" w:cs="Arial"/>
                <w:i/>
                <w:iCs/>
                <w:color w:val="auto"/>
                <w:sz w:val="21"/>
                <w:szCs w:val="21"/>
                <w:lang w:val="lt-LT"/>
              </w:rPr>
            </w:pPr>
            <w:r w:rsidRPr="203B1ED7">
              <w:rPr>
                <w:rFonts w:ascii="Arial" w:hAnsi="Arial" w:cs="Arial"/>
                <w:color w:val="auto"/>
                <w:sz w:val="21"/>
                <w:szCs w:val="21"/>
                <w:lang w:val="lt-LT"/>
              </w:rPr>
              <w:t xml:space="preserve">Gobeleno spalvos: turi būti galimybė rinktis iš ne mažiau nei 5 spalvų </w:t>
            </w:r>
            <w:r w:rsidRPr="203B1ED7">
              <w:rPr>
                <w:rFonts w:ascii="Arial" w:hAnsi="Arial" w:cs="Arial"/>
                <w:i/>
                <w:iCs/>
                <w:color w:val="auto"/>
                <w:sz w:val="21"/>
                <w:szCs w:val="21"/>
                <w:lang w:val="lt-LT"/>
              </w:rPr>
              <w:t>(sutarties vykdymo metu  tiekėjas turės pateikti siūlomas spalvas: nuotraukas ir/ar nukreipimą į tiekėjo/gamintojo internetiniame puslapyje esantį spalvų katalogą).</w:t>
            </w:r>
          </w:p>
          <w:p w14:paraId="2E95C78D"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Durys kairinės arba dešininės (tikslintis gamybos vietoje).</w:t>
            </w:r>
          </w:p>
          <w:p w14:paraId="43152B8A"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 xml:space="preserve">Durys su garsą izoliuojančiomis guminėmis tarpinėmis. Durys turi užsidaryti sandariai. </w:t>
            </w:r>
          </w:p>
          <w:p w14:paraId="1E341345"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Apšvietimo ir vėdinimo sistemos įėjus į kabiną turi įsijungti automatiškai.</w:t>
            </w:r>
          </w:p>
          <w:p w14:paraId="4ED3F224"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Apšvietimas: integruotas LED šviestuvas.</w:t>
            </w:r>
          </w:p>
          <w:p w14:paraId="33FD3222"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Vėdinimas: turi būti įmontuoti padavimo ir ištraukimo ventiliatoriai.</w:t>
            </w:r>
          </w:p>
          <w:p w14:paraId="13792124"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 xml:space="preserve">Kabina turi būti </w:t>
            </w:r>
            <w:proofErr w:type="spellStart"/>
            <w:r w:rsidRPr="203B1ED7">
              <w:rPr>
                <w:rFonts w:ascii="Arial" w:hAnsi="Arial" w:cs="Arial"/>
                <w:color w:val="auto"/>
                <w:sz w:val="21"/>
                <w:szCs w:val="21"/>
                <w:lang w:val="lt-LT"/>
              </w:rPr>
              <w:t>konstrukciškai</w:t>
            </w:r>
            <w:proofErr w:type="spellEnd"/>
            <w:r w:rsidRPr="203B1ED7">
              <w:rPr>
                <w:rFonts w:ascii="Arial" w:hAnsi="Arial" w:cs="Arial"/>
                <w:color w:val="auto"/>
                <w:sz w:val="21"/>
                <w:szCs w:val="21"/>
                <w:lang w:val="lt-LT"/>
              </w:rPr>
              <w:t xml:space="preserve"> stabili t. y. nereikalauja jokio papildomo tvirtinimo. </w:t>
            </w:r>
          </w:p>
          <w:p w14:paraId="28F90CF0"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Kabina turi turėti reguliuojamo aukščio kojytes grindų nelygumams išlyginti.</w:t>
            </w:r>
          </w:p>
          <w:p w14:paraId="75722921"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Turi būti įmontuotas AC elektros blokas su integruotu dviejų tipų - A ir C - USB krovikliu.</w:t>
            </w:r>
          </w:p>
          <w:p w14:paraId="37A0BDF1"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Akustinė erdvė turi turėti kištuką, kuris jungiasi į 220W rozetę.</w:t>
            </w:r>
          </w:p>
          <w:p w14:paraId="2CA39035" w14:textId="77777777"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Turi būti įmontuota oro ištraukimo dėžutė.</w:t>
            </w:r>
          </w:p>
          <w:p w14:paraId="19E009F0" w14:textId="01F88B0F"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 xml:space="preserve">Akustinė būdelė turi  turėti ne mažesnį nei </w:t>
            </w:r>
            <w:r w:rsidR="62550417" w:rsidRPr="203B1ED7">
              <w:rPr>
                <w:rFonts w:ascii="Arial" w:hAnsi="Arial" w:cs="Arial"/>
                <w:color w:val="auto"/>
                <w:sz w:val="21"/>
                <w:szCs w:val="21"/>
                <w:lang w:val="lt-LT"/>
              </w:rPr>
              <w:t>4</w:t>
            </w:r>
            <w:r w:rsidRPr="203B1ED7">
              <w:rPr>
                <w:rFonts w:ascii="Arial" w:hAnsi="Arial" w:cs="Arial"/>
                <w:color w:val="auto"/>
                <w:sz w:val="21"/>
                <w:szCs w:val="21"/>
                <w:lang w:val="lt-LT"/>
              </w:rPr>
              <w:t xml:space="preserve">0 </w:t>
            </w:r>
            <w:proofErr w:type="spellStart"/>
            <w:r w:rsidRPr="203B1ED7">
              <w:rPr>
                <w:rFonts w:ascii="Arial" w:hAnsi="Arial" w:cs="Arial"/>
                <w:color w:val="auto"/>
                <w:sz w:val="21"/>
                <w:szCs w:val="21"/>
                <w:lang w:val="lt-LT"/>
              </w:rPr>
              <w:t>dB</w:t>
            </w:r>
            <w:proofErr w:type="spellEnd"/>
            <w:r w:rsidRPr="203B1ED7">
              <w:rPr>
                <w:rFonts w:ascii="Arial" w:hAnsi="Arial" w:cs="Arial"/>
                <w:color w:val="auto"/>
                <w:sz w:val="21"/>
                <w:szCs w:val="21"/>
                <w:lang w:val="lt-LT"/>
              </w:rPr>
              <w:t xml:space="preserve"> akustinį rodiklį. </w:t>
            </w:r>
            <w:r w:rsidRPr="203B1ED7">
              <w:rPr>
                <w:rFonts w:ascii="Arial" w:hAnsi="Arial" w:cs="Arial"/>
                <w:i/>
                <w:iCs/>
                <w:color w:val="auto"/>
                <w:sz w:val="21"/>
                <w:szCs w:val="21"/>
                <w:lang w:val="lt-LT"/>
              </w:rPr>
              <w:t>Būtina su pasiūlymu pateikti sertifikatų ar bandymų protokolų kopijas, ar lygiaverčius dokumentus, siekiant įrodyti atitikimą reikalavimui.</w:t>
            </w:r>
          </w:p>
          <w:p w14:paraId="42E9F702" w14:textId="605FEEB5"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 xml:space="preserve">Oro srautas ne mažesnis kaip 95 m3/h. </w:t>
            </w:r>
            <w:r w:rsidRPr="203B1ED7">
              <w:rPr>
                <w:rFonts w:ascii="Arial" w:hAnsi="Arial" w:cs="Arial"/>
                <w:i/>
                <w:iCs/>
                <w:color w:val="auto"/>
                <w:sz w:val="21"/>
                <w:szCs w:val="21"/>
                <w:lang w:val="lt-LT"/>
              </w:rPr>
              <w:t>Būtina su pasiūlymu pateikti sertifikatų ar bandymų protokolų kopijas, ar lygiaverčius dokumentus, siekiant įrodyti atitikimą reikalavimui.</w:t>
            </w:r>
          </w:p>
          <w:p w14:paraId="3AB1623D" w14:textId="685771D1" w:rsidR="00955710" w:rsidRPr="00182432" w:rsidRDefault="00487BD5"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Akustinė erdvė</w:t>
            </w:r>
            <w:r w:rsidR="00955710" w:rsidRPr="203B1ED7">
              <w:rPr>
                <w:rFonts w:ascii="Arial" w:hAnsi="Arial" w:cs="Arial"/>
                <w:color w:val="auto"/>
                <w:sz w:val="21"/>
                <w:szCs w:val="21"/>
                <w:lang w:val="lt-LT"/>
              </w:rPr>
              <w:t xml:space="preserve"> </w:t>
            </w:r>
            <w:r w:rsidR="00002A8D" w:rsidRPr="203B1ED7">
              <w:rPr>
                <w:rFonts w:ascii="Arial" w:hAnsi="Arial" w:cs="Arial"/>
                <w:color w:val="auto"/>
                <w:sz w:val="21"/>
                <w:szCs w:val="21"/>
                <w:lang w:val="lt-LT"/>
              </w:rPr>
              <w:t xml:space="preserve">turi būti </w:t>
            </w:r>
            <w:r w:rsidR="00955710" w:rsidRPr="203B1ED7">
              <w:rPr>
                <w:rFonts w:ascii="Arial" w:hAnsi="Arial" w:cs="Arial"/>
                <w:color w:val="auto"/>
                <w:sz w:val="21"/>
                <w:szCs w:val="21"/>
                <w:lang w:val="lt-LT"/>
              </w:rPr>
              <w:t xml:space="preserve">modulinė, </w:t>
            </w:r>
            <w:r w:rsidR="00002A8D" w:rsidRPr="203B1ED7">
              <w:rPr>
                <w:rFonts w:ascii="Arial" w:hAnsi="Arial" w:cs="Arial"/>
                <w:color w:val="auto"/>
                <w:sz w:val="21"/>
                <w:szCs w:val="21"/>
                <w:lang w:val="lt-LT"/>
              </w:rPr>
              <w:t>tai yra turi būti galimybė ją</w:t>
            </w:r>
            <w:r w:rsidR="00955710" w:rsidRPr="203B1ED7">
              <w:rPr>
                <w:rFonts w:ascii="Arial" w:hAnsi="Arial" w:cs="Arial"/>
                <w:color w:val="auto"/>
                <w:sz w:val="21"/>
                <w:szCs w:val="21"/>
                <w:lang w:val="lt-LT"/>
              </w:rPr>
              <w:t xml:space="preserve"> sujungti su tokia pačia </w:t>
            </w:r>
            <w:r w:rsidRPr="203B1ED7">
              <w:rPr>
                <w:rFonts w:ascii="Arial" w:hAnsi="Arial" w:cs="Arial"/>
                <w:color w:val="auto"/>
                <w:sz w:val="21"/>
                <w:szCs w:val="21"/>
                <w:lang w:val="lt-LT"/>
              </w:rPr>
              <w:t>akustine erdve</w:t>
            </w:r>
            <w:r w:rsidR="00002A8D" w:rsidRPr="203B1ED7">
              <w:rPr>
                <w:rFonts w:ascii="Arial" w:hAnsi="Arial" w:cs="Arial"/>
                <w:color w:val="auto"/>
                <w:sz w:val="21"/>
                <w:szCs w:val="21"/>
                <w:lang w:val="lt-LT"/>
              </w:rPr>
              <w:t>,</w:t>
            </w:r>
            <w:r w:rsidR="00955710" w:rsidRPr="203B1ED7">
              <w:rPr>
                <w:rFonts w:ascii="Arial" w:hAnsi="Arial" w:cs="Arial"/>
                <w:color w:val="auto"/>
                <w:sz w:val="21"/>
                <w:szCs w:val="21"/>
                <w:lang w:val="lt-LT"/>
              </w:rPr>
              <w:t xml:space="preserve"> taip sukuriant didesnę erdvę.</w:t>
            </w:r>
          </w:p>
          <w:p w14:paraId="410823DA" w14:textId="0E8C0D8A" w:rsidR="00FA208E" w:rsidRPr="00182432" w:rsidRDefault="00F34AF1" w:rsidP="203B1ED7">
            <w:pPr>
              <w:pStyle w:val="ListParagraph"/>
              <w:numPr>
                <w:ilvl w:val="0"/>
                <w:numId w:val="42"/>
              </w:numPr>
              <w:jc w:val="both"/>
              <w:rPr>
                <w:rFonts w:eastAsiaTheme="minorEastAsia"/>
                <w:color w:val="000000" w:themeColor="text1"/>
                <w:sz w:val="21"/>
                <w:szCs w:val="21"/>
                <w:lang w:val="lt-LT"/>
              </w:rPr>
            </w:pPr>
            <w:r w:rsidRPr="203B1ED7">
              <w:rPr>
                <w:rFonts w:ascii="Arial" w:hAnsi="Arial" w:cs="Arial"/>
                <w:color w:val="auto"/>
                <w:sz w:val="21"/>
                <w:szCs w:val="21"/>
                <w:lang w:val="lt-LT"/>
              </w:rPr>
              <w:t>Yra integruoti ratukai standartinėje komplektacijoje, kurie paslėpti ir gali būti aktyvuojam</w:t>
            </w:r>
            <w:r w:rsidR="00BF1B01" w:rsidRPr="203B1ED7">
              <w:rPr>
                <w:rFonts w:ascii="Arial" w:hAnsi="Arial" w:cs="Arial"/>
                <w:color w:val="auto"/>
                <w:sz w:val="21"/>
                <w:szCs w:val="21"/>
                <w:lang w:val="lt-LT"/>
              </w:rPr>
              <w:t>i</w:t>
            </w:r>
            <w:r w:rsidRPr="203B1ED7">
              <w:rPr>
                <w:rFonts w:ascii="Arial" w:hAnsi="Arial" w:cs="Arial"/>
                <w:color w:val="auto"/>
                <w:sz w:val="21"/>
                <w:szCs w:val="21"/>
                <w:lang w:val="lt-LT"/>
              </w:rPr>
              <w:t xml:space="preserve"> bet kuriuo metu. </w:t>
            </w:r>
          </w:p>
          <w:p w14:paraId="7B461C0E" w14:textId="781AFD09" w:rsidR="00FA208E" w:rsidRPr="00182432" w:rsidRDefault="00F34AF1" w:rsidP="203B1ED7">
            <w:pPr>
              <w:pStyle w:val="ListParagraph"/>
              <w:numPr>
                <w:ilvl w:val="0"/>
                <w:numId w:val="42"/>
              </w:numPr>
              <w:jc w:val="both"/>
              <w:rPr>
                <w:rFonts w:eastAsiaTheme="minorEastAsia"/>
                <w:color w:val="auto"/>
                <w:sz w:val="21"/>
                <w:szCs w:val="21"/>
                <w:lang w:val="lt-LT"/>
              </w:rPr>
            </w:pPr>
            <w:r w:rsidRPr="203B1ED7">
              <w:rPr>
                <w:rFonts w:eastAsiaTheme="minorEastAsia"/>
                <w:color w:val="auto"/>
                <w:sz w:val="21"/>
                <w:szCs w:val="21"/>
                <w:lang w:val="lt-LT"/>
              </w:rPr>
              <w:t xml:space="preserve">Sertifikuota pagal saugumo standartą </w:t>
            </w:r>
            <w:r w:rsidR="0D672E4C" w:rsidRPr="203B1ED7">
              <w:rPr>
                <w:rFonts w:eastAsiaTheme="minorEastAsia"/>
                <w:color w:val="auto"/>
                <w:sz w:val="22"/>
                <w:szCs w:val="22"/>
                <w:lang w:val="lt-LT"/>
              </w:rPr>
              <w:t>UL962 arba UL723 arba lygiavertį</w:t>
            </w:r>
            <w:r w:rsidR="00BF1B01" w:rsidRPr="203B1ED7">
              <w:rPr>
                <w:rFonts w:eastAsiaTheme="minorEastAsia"/>
                <w:color w:val="auto"/>
                <w:sz w:val="21"/>
                <w:szCs w:val="21"/>
                <w:lang w:val="lt-LT"/>
              </w:rPr>
              <w:t xml:space="preserve"> </w:t>
            </w:r>
            <w:r w:rsidR="00BF1B01" w:rsidRPr="203B1ED7">
              <w:rPr>
                <w:rFonts w:ascii="Arial" w:hAnsi="Arial" w:cs="Arial"/>
                <w:color w:val="auto"/>
                <w:sz w:val="21"/>
                <w:szCs w:val="21"/>
                <w:lang w:val="lt-LT"/>
              </w:rPr>
              <w:t>(</w:t>
            </w:r>
            <w:r w:rsidR="004573AD" w:rsidRPr="203B1ED7">
              <w:rPr>
                <w:rFonts w:ascii="Arial" w:hAnsi="Arial" w:cs="Arial"/>
                <w:i/>
                <w:iCs/>
                <w:color w:val="auto"/>
                <w:sz w:val="21"/>
                <w:szCs w:val="21"/>
                <w:lang w:val="lt-LT"/>
              </w:rPr>
              <w:t>b</w:t>
            </w:r>
            <w:r w:rsidR="00FA208E" w:rsidRPr="203B1ED7">
              <w:rPr>
                <w:rFonts w:ascii="Arial" w:hAnsi="Arial" w:cs="Arial"/>
                <w:i/>
                <w:iCs/>
                <w:color w:val="auto"/>
                <w:sz w:val="21"/>
                <w:szCs w:val="21"/>
                <w:lang w:val="lt-LT"/>
              </w:rPr>
              <w:t>ūtina su pasiūlymu pateikti sertifikatų ar bandymų protokolų kopijas, ar lygiaverčius dokumentus, siekiant įrodyti atitikimą reikalavimui)</w:t>
            </w:r>
            <w:r w:rsidRPr="203B1ED7">
              <w:rPr>
                <w:rFonts w:ascii="Arial" w:hAnsi="Arial" w:cs="Arial"/>
                <w:color w:val="auto"/>
                <w:sz w:val="21"/>
                <w:szCs w:val="21"/>
                <w:lang w:val="lt-LT"/>
              </w:rPr>
              <w:t>.</w:t>
            </w:r>
          </w:p>
          <w:p w14:paraId="24B5D1C2" w14:textId="12B66B7B" w:rsidR="006F2F54" w:rsidRPr="00182432" w:rsidRDefault="006F2F54" w:rsidP="002643CE">
            <w:pPr>
              <w:pStyle w:val="ListParagraph"/>
              <w:numPr>
                <w:ilvl w:val="0"/>
                <w:numId w:val="42"/>
              </w:numPr>
              <w:jc w:val="both"/>
              <w:rPr>
                <w:rFonts w:ascii="Arial" w:hAnsi="Arial" w:cs="Arial"/>
                <w:color w:val="auto"/>
                <w:sz w:val="21"/>
                <w:szCs w:val="21"/>
                <w:lang w:val="lt-LT"/>
              </w:rPr>
            </w:pPr>
            <w:r w:rsidRPr="203B1ED7">
              <w:rPr>
                <w:rFonts w:ascii="Arial" w:hAnsi="Arial" w:cs="Arial"/>
                <w:color w:val="auto"/>
                <w:sz w:val="21"/>
                <w:szCs w:val="21"/>
                <w:lang w:val="lt-LT"/>
              </w:rPr>
              <w:t>Siūlomos prekės dizainas turi atitikti ar būti panašus pateiktam nuotraukoje.</w:t>
            </w:r>
          </w:p>
        </w:tc>
        <w:tc>
          <w:tcPr>
            <w:tcW w:w="3402" w:type="dxa"/>
          </w:tcPr>
          <w:p w14:paraId="2C506DCB" w14:textId="77777777" w:rsidR="006F2F54" w:rsidRPr="00182432" w:rsidRDefault="006F2F54" w:rsidP="002643CE">
            <w:pPr>
              <w:rPr>
                <w:rFonts w:ascii="Arial" w:hAnsi="Arial" w:cs="Arial"/>
                <w:color w:val="auto"/>
                <w:sz w:val="20"/>
                <w:szCs w:val="20"/>
                <w:lang w:val="lt-LT"/>
              </w:rPr>
            </w:pPr>
          </w:p>
          <w:p w14:paraId="2490D0CD" w14:textId="77777777" w:rsidR="006F2F54" w:rsidRPr="00182432" w:rsidRDefault="006F2F54" w:rsidP="002643CE">
            <w:pPr>
              <w:rPr>
                <w:rFonts w:ascii="Arial" w:hAnsi="Arial" w:cs="Arial"/>
                <w:color w:val="auto"/>
                <w:sz w:val="20"/>
                <w:szCs w:val="20"/>
                <w:lang w:val="lt-LT"/>
              </w:rPr>
            </w:pPr>
            <w:r w:rsidRPr="00182432">
              <w:rPr>
                <w:rFonts w:ascii="Arial" w:hAnsi="Arial" w:cs="Arial"/>
                <w:noProof/>
                <w:color w:val="auto"/>
                <w:sz w:val="20"/>
                <w:szCs w:val="20"/>
                <w:lang w:val="lt-LT"/>
              </w:rPr>
              <w:lastRenderedPageBreak/>
              <w:drawing>
                <wp:inline distT="0" distB="0" distL="0" distR="0" wp14:anchorId="3B1E2031" wp14:editId="4FFAFB14">
                  <wp:extent cx="1579629" cy="1487219"/>
                  <wp:effectExtent l="0" t="0" r="1905" b="0"/>
                  <wp:docPr id="106" name="Picture 105">
                    <a:extLst xmlns:a="http://schemas.openxmlformats.org/drawingml/2006/main">
                      <a:ext uri="{FF2B5EF4-FFF2-40B4-BE49-F238E27FC236}">
                        <a16:creationId xmlns:a16="http://schemas.microsoft.com/office/drawing/2014/main" id="{90968176-A712-8149-9DBE-37995B5BA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5">
                            <a:extLst>
                              <a:ext uri="{FF2B5EF4-FFF2-40B4-BE49-F238E27FC236}">
                                <a16:creationId xmlns:a16="http://schemas.microsoft.com/office/drawing/2014/main" id="{90968176-A712-8149-9DBE-37995B5BA9C0}"/>
                              </a:ext>
                            </a:extLst>
                          </pic:cNvPr>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585627" cy="1492867"/>
                          </a:xfrm>
                          <a:prstGeom prst="rect">
                            <a:avLst/>
                          </a:prstGeom>
                        </pic:spPr>
                      </pic:pic>
                    </a:graphicData>
                  </a:graphic>
                </wp:inline>
              </w:drawing>
            </w:r>
          </w:p>
          <w:p w14:paraId="62A709F5" w14:textId="77777777" w:rsidR="006F2F54" w:rsidRPr="00182432" w:rsidRDefault="006F2F54" w:rsidP="002643CE">
            <w:pPr>
              <w:rPr>
                <w:rFonts w:ascii="Arial" w:hAnsi="Arial" w:cs="Arial"/>
                <w:color w:val="auto"/>
                <w:sz w:val="20"/>
                <w:szCs w:val="20"/>
                <w:lang w:val="lt-LT"/>
              </w:rPr>
            </w:pPr>
          </w:p>
          <w:p w14:paraId="48028CB1" w14:textId="77777777" w:rsidR="00423EEB" w:rsidRPr="00182432" w:rsidRDefault="00423EEB" w:rsidP="002643CE">
            <w:pPr>
              <w:rPr>
                <w:rFonts w:ascii="Arial" w:hAnsi="Arial" w:cs="Arial"/>
                <w:color w:val="auto"/>
                <w:sz w:val="20"/>
                <w:szCs w:val="20"/>
                <w:lang w:val="lt-LT"/>
              </w:rPr>
            </w:pPr>
          </w:p>
          <w:p w14:paraId="3D35F2C4" w14:textId="3D2169F3" w:rsidR="006F2F54" w:rsidRPr="00182432" w:rsidRDefault="006F2F54"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59AF1F38" w14:textId="77777777" w:rsidR="006F2F54" w:rsidRPr="00182432" w:rsidRDefault="006F2F54"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2E4D9544" w14:textId="77777777" w:rsidR="006F2F54" w:rsidRPr="00182432" w:rsidRDefault="006F2F54"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71641716" w14:textId="77777777" w:rsidR="006F2F54" w:rsidRPr="00182432" w:rsidRDefault="006F2F54" w:rsidP="002643CE">
            <w:pPr>
              <w:rPr>
                <w:rFonts w:ascii="Arial" w:hAnsi="Arial" w:cs="Arial"/>
                <w:color w:val="auto"/>
                <w:sz w:val="20"/>
                <w:szCs w:val="20"/>
                <w:lang w:val="lt-LT"/>
              </w:rPr>
            </w:pPr>
          </w:p>
          <w:p w14:paraId="27D6887A" w14:textId="77777777" w:rsidR="006F2F54" w:rsidRPr="00182432" w:rsidRDefault="006F2F54" w:rsidP="002643CE">
            <w:pPr>
              <w:rPr>
                <w:rFonts w:ascii="Arial" w:hAnsi="Arial" w:cs="Arial"/>
                <w:color w:val="auto"/>
                <w:sz w:val="20"/>
                <w:szCs w:val="20"/>
                <w:lang w:val="lt-LT"/>
              </w:rPr>
            </w:pPr>
          </w:p>
          <w:p w14:paraId="6C3E6FEF" w14:textId="77777777" w:rsidR="006F2F54" w:rsidRPr="00182432" w:rsidRDefault="006F2F54" w:rsidP="002643CE">
            <w:pPr>
              <w:rPr>
                <w:rFonts w:ascii="Arial" w:hAnsi="Arial" w:cs="Arial"/>
                <w:color w:val="auto"/>
                <w:sz w:val="20"/>
                <w:szCs w:val="20"/>
                <w:lang w:val="lt-LT"/>
              </w:rPr>
            </w:pPr>
          </w:p>
        </w:tc>
      </w:tr>
      <w:tr w:rsidR="00182432" w:rsidRPr="006A5D93" w14:paraId="77A1BA9A" w14:textId="77777777" w:rsidTr="43DE9F2C">
        <w:trPr>
          <w:trHeight w:val="4521"/>
        </w:trPr>
        <w:tc>
          <w:tcPr>
            <w:tcW w:w="567" w:type="dxa"/>
          </w:tcPr>
          <w:p w14:paraId="2034B2B0" w14:textId="1DECFF96" w:rsidR="005F2E3D" w:rsidRPr="00182432" w:rsidRDefault="00CE1C5F" w:rsidP="002643CE">
            <w:pPr>
              <w:rPr>
                <w:rFonts w:ascii="Arial" w:hAnsi="Arial" w:cs="Arial"/>
                <w:b/>
                <w:bCs/>
                <w:color w:val="auto"/>
                <w:sz w:val="21"/>
                <w:szCs w:val="21"/>
                <w:lang w:val="lt-LT"/>
              </w:rPr>
            </w:pPr>
            <w:r w:rsidRPr="00182432">
              <w:rPr>
                <w:rFonts w:ascii="Arial" w:hAnsi="Arial" w:cs="Arial"/>
                <w:b/>
                <w:bCs/>
                <w:color w:val="auto"/>
                <w:sz w:val="21"/>
                <w:szCs w:val="21"/>
                <w:lang w:val="lt-LT"/>
              </w:rPr>
              <w:lastRenderedPageBreak/>
              <w:t>2</w:t>
            </w:r>
            <w:r w:rsidR="005F2E3D" w:rsidRPr="00182432">
              <w:rPr>
                <w:rFonts w:ascii="Arial" w:hAnsi="Arial" w:cs="Arial"/>
                <w:b/>
                <w:bCs/>
                <w:color w:val="auto"/>
                <w:sz w:val="21"/>
                <w:szCs w:val="21"/>
                <w:lang w:val="lt-LT"/>
              </w:rPr>
              <w:t>.</w:t>
            </w:r>
          </w:p>
        </w:tc>
        <w:tc>
          <w:tcPr>
            <w:tcW w:w="1843" w:type="dxa"/>
          </w:tcPr>
          <w:p w14:paraId="20B7D95D" w14:textId="0DA1D489" w:rsidR="005F2E3D" w:rsidRPr="00182432" w:rsidRDefault="005F2E3D"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Minkštasuolis pokalbių</w:t>
            </w:r>
            <w:r w:rsidR="00C456F2" w:rsidRPr="00182432">
              <w:rPr>
                <w:rFonts w:ascii="Arial" w:hAnsi="Arial" w:cs="Arial"/>
                <w:b/>
                <w:bCs/>
                <w:color w:val="auto"/>
                <w:sz w:val="21"/>
                <w:szCs w:val="21"/>
                <w:lang w:val="lt-LT"/>
              </w:rPr>
              <w:t xml:space="preserve"> akustinei</w:t>
            </w:r>
            <w:r w:rsidRPr="00182432">
              <w:rPr>
                <w:rFonts w:ascii="Arial" w:hAnsi="Arial" w:cs="Arial"/>
                <w:b/>
                <w:bCs/>
                <w:color w:val="auto"/>
                <w:sz w:val="21"/>
                <w:szCs w:val="21"/>
                <w:lang w:val="lt-LT"/>
              </w:rPr>
              <w:t xml:space="preserve"> </w:t>
            </w:r>
            <w:r w:rsidR="00031E56" w:rsidRPr="00182432">
              <w:rPr>
                <w:rFonts w:ascii="Arial" w:hAnsi="Arial" w:cs="Arial"/>
                <w:b/>
                <w:bCs/>
                <w:color w:val="auto"/>
                <w:sz w:val="21"/>
                <w:szCs w:val="21"/>
                <w:lang w:val="lt-LT"/>
              </w:rPr>
              <w:t>erdvei</w:t>
            </w:r>
          </w:p>
          <w:p w14:paraId="3D9DD051" w14:textId="017E51EC" w:rsidR="005F2E3D" w:rsidRPr="00182432" w:rsidRDefault="005F2E3D" w:rsidP="002643CE">
            <w:pPr>
              <w:jc w:val="both"/>
              <w:rPr>
                <w:rFonts w:ascii="Arial" w:hAnsi="Arial" w:cs="Arial"/>
                <w:color w:val="auto"/>
                <w:sz w:val="21"/>
                <w:szCs w:val="21"/>
                <w:lang w:val="lt-LT"/>
              </w:rPr>
            </w:pPr>
          </w:p>
          <w:p w14:paraId="6A4D9A4D" w14:textId="77777777" w:rsidR="005F2E3D" w:rsidRPr="00182432" w:rsidRDefault="005F2E3D" w:rsidP="002643CE">
            <w:pPr>
              <w:jc w:val="both"/>
              <w:rPr>
                <w:rFonts w:ascii="Arial" w:hAnsi="Arial" w:cs="Arial"/>
                <w:b/>
                <w:bCs/>
                <w:color w:val="auto"/>
                <w:sz w:val="21"/>
                <w:szCs w:val="21"/>
                <w:lang w:val="lt-LT"/>
              </w:rPr>
            </w:pPr>
          </w:p>
          <w:p w14:paraId="3E2564DF" w14:textId="77777777" w:rsidR="005F2E3D" w:rsidRPr="00182432" w:rsidRDefault="005F2E3D" w:rsidP="002643CE">
            <w:pPr>
              <w:jc w:val="both"/>
              <w:rPr>
                <w:rFonts w:ascii="Arial" w:hAnsi="Arial" w:cs="Arial"/>
                <w:b/>
                <w:bCs/>
                <w:color w:val="auto"/>
                <w:sz w:val="21"/>
                <w:szCs w:val="21"/>
                <w:lang w:val="lt-LT"/>
              </w:rPr>
            </w:pPr>
          </w:p>
          <w:p w14:paraId="3B9BA43E" w14:textId="77777777" w:rsidR="005F2E3D" w:rsidRPr="00182432" w:rsidRDefault="005F2E3D" w:rsidP="002643CE">
            <w:pPr>
              <w:jc w:val="both"/>
              <w:rPr>
                <w:rFonts w:ascii="Arial" w:hAnsi="Arial" w:cs="Arial"/>
                <w:b/>
                <w:bCs/>
                <w:color w:val="auto"/>
                <w:sz w:val="21"/>
                <w:szCs w:val="21"/>
                <w:lang w:val="lt-LT"/>
              </w:rPr>
            </w:pPr>
          </w:p>
          <w:p w14:paraId="5CF8A135" w14:textId="77777777" w:rsidR="005F2E3D" w:rsidRPr="00182432" w:rsidRDefault="005F2E3D" w:rsidP="002643CE">
            <w:pPr>
              <w:jc w:val="both"/>
              <w:rPr>
                <w:rFonts w:ascii="Arial" w:hAnsi="Arial" w:cs="Arial"/>
                <w:b/>
                <w:bCs/>
                <w:color w:val="auto"/>
                <w:sz w:val="21"/>
                <w:szCs w:val="21"/>
                <w:lang w:val="lt-LT"/>
              </w:rPr>
            </w:pPr>
          </w:p>
          <w:p w14:paraId="494D616B" w14:textId="77777777" w:rsidR="005F2E3D" w:rsidRPr="00182432" w:rsidRDefault="005F2E3D" w:rsidP="002643CE">
            <w:pPr>
              <w:jc w:val="both"/>
              <w:rPr>
                <w:rFonts w:ascii="Arial" w:hAnsi="Arial" w:cs="Arial"/>
                <w:b/>
                <w:bCs/>
                <w:color w:val="auto"/>
                <w:sz w:val="21"/>
                <w:szCs w:val="21"/>
                <w:lang w:val="lt-LT"/>
              </w:rPr>
            </w:pPr>
          </w:p>
          <w:p w14:paraId="389F26AE" w14:textId="77777777" w:rsidR="005F2E3D" w:rsidRPr="00182432" w:rsidRDefault="005F2E3D" w:rsidP="002643CE">
            <w:pPr>
              <w:jc w:val="both"/>
              <w:rPr>
                <w:rFonts w:ascii="Arial" w:hAnsi="Arial" w:cs="Arial"/>
                <w:b/>
                <w:bCs/>
                <w:color w:val="auto"/>
                <w:sz w:val="21"/>
                <w:szCs w:val="21"/>
                <w:lang w:val="lt-LT"/>
              </w:rPr>
            </w:pPr>
          </w:p>
          <w:p w14:paraId="4C9BAEC3" w14:textId="77777777" w:rsidR="005F2E3D" w:rsidRPr="00182432" w:rsidRDefault="005F2E3D" w:rsidP="002643CE">
            <w:pPr>
              <w:jc w:val="both"/>
              <w:rPr>
                <w:rFonts w:ascii="Arial" w:hAnsi="Arial" w:cs="Arial"/>
                <w:b/>
                <w:bCs/>
                <w:color w:val="auto"/>
                <w:sz w:val="21"/>
                <w:szCs w:val="21"/>
                <w:lang w:val="lt-LT"/>
              </w:rPr>
            </w:pPr>
          </w:p>
          <w:p w14:paraId="0B8C489C" w14:textId="77777777" w:rsidR="005F2E3D" w:rsidRPr="00182432" w:rsidRDefault="005F2E3D" w:rsidP="002643CE">
            <w:pPr>
              <w:jc w:val="both"/>
              <w:rPr>
                <w:rFonts w:ascii="Arial" w:hAnsi="Arial" w:cs="Arial"/>
                <w:b/>
                <w:bCs/>
                <w:color w:val="auto"/>
                <w:sz w:val="21"/>
                <w:szCs w:val="21"/>
                <w:lang w:val="lt-LT"/>
              </w:rPr>
            </w:pPr>
          </w:p>
          <w:p w14:paraId="1FCA2D04" w14:textId="77777777" w:rsidR="005F2E3D" w:rsidRPr="00182432" w:rsidRDefault="005F2E3D" w:rsidP="002643CE">
            <w:pPr>
              <w:jc w:val="both"/>
              <w:rPr>
                <w:rFonts w:ascii="Arial" w:hAnsi="Arial" w:cs="Arial"/>
                <w:b/>
                <w:bCs/>
                <w:color w:val="auto"/>
                <w:sz w:val="21"/>
                <w:szCs w:val="21"/>
                <w:lang w:val="lt-LT"/>
              </w:rPr>
            </w:pPr>
          </w:p>
        </w:tc>
        <w:tc>
          <w:tcPr>
            <w:tcW w:w="8221" w:type="dxa"/>
          </w:tcPr>
          <w:p w14:paraId="2A2DA99A" w14:textId="6F1439A1"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Ilgis (W) 1200 mm, bendras gylis (D) ne mažiau nei  620 mm ir ne daugiau nei 700 mm, bendras aukštis (H) ne mažiau nei </w:t>
            </w:r>
            <w:r w:rsidR="00AB3B9D" w:rsidRPr="00182432">
              <w:rPr>
                <w:rFonts w:ascii="Arial" w:hAnsi="Arial" w:cs="Arial"/>
                <w:color w:val="auto"/>
                <w:sz w:val="21"/>
                <w:szCs w:val="21"/>
                <w:lang w:val="lt-LT"/>
              </w:rPr>
              <w:t>1000</w:t>
            </w:r>
            <w:r w:rsidRPr="00182432">
              <w:rPr>
                <w:rFonts w:ascii="Arial" w:hAnsi="Arial" w:cs="Arial"/>
                <w:color w:val="auto"/>
                <w:sz w:val="21"/>
                <w:szCs w:val="21"/>
                <w:lang w:val="lt-LT"/>
              </w:rPr>
              <w:t xml:space="preserve">mm ir ne daugiau nei 1100mm. </w:t>
            </w:r>
          </w:p>
          <w:p w14:paraId="34D046CC" w14:textId="77777777"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turi būti be porankių, su aukštu atlošu. </w:t>
            </w:r>
          </w:p>
          <w:p w14:paraId="3538CF62" w14:textId="77777777"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Sėdimosios dalies ir atlošo karkasas turi būti pagamintas iš lanksčios faneros, medienos arba lygiavertės medžiagos, naudojamos minkštasuolių gamyboje.</w:t>
            </w:r>
          </w:p>
          <w:p w14:paraId="5F78C32F" w14:textId="77777777"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Nugarai atremti skirta atlošo dalis turi užtikrinti patogų sėdėjimą.</w:t>
            </w:r>
          </w:p>
          <w:p w14:paraId="36E4C116" w14:textId="77777777"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 xml:space="preserve">Minkštasuolis iš visų pusių aptrauktas audiniu. </w:t>
            </w:r>
          </w:p>
          <w:p w14:paraId="00D028C3" w14:textId="77777777"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 xml:space="preserve">Audinio atsparumas trinčiai ne mažiau nei 100 000 ciklų pagal </w:t>
            </w:r>
            <w:proofErr w:type="spellStart"/>
            <w:r w:rsidRPr="00182432">
              <w:rPr>
                <w:rFonts w:ascii="Arial" w:hAnsi="Arial" w:cs="Arial"/>
                <w:color w:val="auto"/>
                <w:sz w:val="21"/>
                <w:szCs w:val="21"/>
                <w:lang w:val="lt-LT"/>
              </w:rPr>
              <w:t>Martindeilo</w:t>
            </w:r>
            <w:proofErr w:type="spellEnd"/>
            <w:r w:rsidRPr="00182432">
              <w:rPr>
                <w:rFonts w:ascii="Arial" w:hAnsi="Arial" w:cs="Arial"/>
                <w:color w:val="auto"/>
                <w:sz w:val="21"/>
                <w:szCs w:val="21"/>
                <w:lang w:val="lt-LT"/>
              </w:rPr>
              <w:t xml:space="preserve"> skalę. </w:t>
            </w:r>
            <w:r w:rsidRPr="00182432">
              <w:rPr>
                <w:rFonts w:ascii="Arial" w:hAnsi="Arial" w:cs="Arial"/>
                <w:i/>
                <w:iCs/>
                <w:color w:val="auto"/>
                <w:sz w:val="21"/>
                <w:szCs w:val="21"/>
                <w:lang w:val="lt-LT"/>
              </w:rPr>
              <w:t>Pateikti dokumentus, įrodančius gaminio atitikimą keliamiems reikalavimams.</w:t>
            </w:r>
          </w:p>
          <w:p w14:paraId="4CB8640E" w14:textId="77777777" w:rsidR="005F2E3D" w:rsidRPr="00182432" w:rsidRDefault="005F2E3D" w:rsidP="002643CE">
            <w:pPr>
              <w:pStyle w:val="ListParagraph"/>
              <w:numPr>
                <w:ilvl w:val="0"/>
                <w:numId w:val="40"/>
              </w:numPr>
              <w:jc w:val="both"/>
              <w:rPr>
                <w:rFonts w:ascii="Arial" w:hAnsi="Arial" w:cs="Arial"/>
                <w:i/>
                <w:iCs/>
                <w:color w:val="auto"/>
                <w:sz w:val="21"/>
                <w:szCs w:val="21"/>
                <w:lang w:val="lt-LT"/>
              </w:rPr>
            </w:pPr>
            <w:r w:rsidRPr="00182432">
              <w:rPr>
                <w:rFonts w:ascii="Arial" w:hAnsi="Arial" w:cs="Arial"/>
                <w:color w:val="auto"/>
                <w:sz w:val="21"/>
                <w:szCs w:val="21"/>
                <w:lang w:val="lt-LT"/>
              </w:rPr>
              <w:t xml:space="preserve">Audinio spalvos: galimybė pasirinkti iš ne mažiau nei 10 audinio spalvų, įskaitant raudoną bei pilką atspalvius </w:t>
            </w:r>
            <w:r w:rsidRPr="00182432">
              <w:rPr>
                <w:rFonts w:ascii="Arial" w:hAnsi="Arial" w:cs="Arial"/>
                <w:i/>
                <w:iCs/>
                <w:color w:val="auto"/>
                <w:sz w:val="21"/>
                <w:szCs w:val="21"/>
                <w:lang w:val="lt-LT"/>
              </w:rPr>
              <w:t>(sutarties vykdymo metu  tiekėjas turės pateikti siūlomas audinio spalvas: nuotraukas ir/ar nukreipimą į tiekėjo/gamintojo internetiniame puslapyje esantį spalvų katalogą).</w:t>
            </w:r>
          </w:p>
          <w:p w14:paraId="58E35529" w14:textId="77777777"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 xml:space="preserve">Visos metalinės detalės turi būti dažytos milteliniu būdu ta pačia spalva. </w:t>
            </w:r>
          </w:p>
          <w:p w14:paraId="2446F6AA" w14:textId="77777777"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 xml:space="preserve">Kojos turi turėti </w:t>
            </w:r>
            <w:proofErr w:type="spellStart"/>
            <w:r w:rsidRPr="00182432">
              <w:rPr>
                <w:rFonts w:ascii="Arial" w:hAnsi="Arial" w:cs="Arial"/>
                <w:color w:val="auto"/>
                <w:sz w:val="21"/>
                <w:szCs w:val="21"/>
                <w:lang w:val="lt-LT"/>
              </w:rPr>
              <w:t>padukus</w:t>
            </w:r>
            <w:proofErr w:type="spellEnd"/>
            <w:r w:rsidRPr="00182432">
              <w:rPr>
                <w:rFonts w:ascii="Arial" w:hAnsi="Arial" w:cs="Arial"/>
                <w:color w:val="auto"/>
                <w:sz w:val="21"/>
                <w:szCs w:val="21"/>
                <w:lang w:val="lt-LT"/>
              </w:rPr>
              <w:t xml:space="preserve"> apsaugai nuo grindų subraižymo.</w:t>
            </w:r>
          </w:p>
          <w:p w14:paraId="51719965" w14:textId="77777777"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Kojos turi būti stabilios konstrukcijos, nebraižančios grindų dangos.</w:t>
            </w:r>
          </w:p>
          <w:p w14:paraId="13865852" w14:textId="63938473" w:rsidR="005F2E3D" w:rsidRPr="00182432" w:rsidRDefault="005F2E3D" w:rsidP="002643CE">
            <w:pPr>
              <w:pStyle w:val="ListParagraph"/>
              <w:numPr>
                <w:ilvl w:val="0"/>
                <w:numId w:val="40"/>
              </w:numPr>
              <w:jc w:val="both"/>
              <w:rPr>
                <w:rFonts w:ascii="Arial" w:hAnsi="Arial" w:cs="Arial"/>
                <w:color w:val="auto"/>
                <w:sz w:val="21"/>
                <w:szCs w:val="21"/>
                <w:lang w:val="lt-LT"/>
              </w:rPr>
            </w:pPr>
            <w:r w:rsidRPr="00182432">
              <w:rPr>
                <w:rFonts w:ascii="Arial" w:hAnsi="Arial" w:cs="Arial"/>
                <w:color w:val="auto"/>
                <w:sz w:val="21"/>
                <w:szCs w:val="21"/>
                <w:lang w:val="lt-LT"/>
              </w:rPr>
              <w:t>Siūlomos prekės dizainas turi atitikti ar būti panašus pateiktam nuotraukoje.</w:t>
            </w:r>
          </w:p>
        </w:tc>
        <w:tc>
          <w:tcPr>
            <w:tcW w:w="3402" w:type="dxa"/>
          </w:tcPr>
          <w:p w14:paraId="23F70A19" w14:textId="77777777" w:rsidR="005F2E3D" w:rsidRPr="00182432" w:rsidRDefault="005F2E3D" w:rsidP="002643CE">
            <w:pPr>
              <w:jc w:val="center"/>
              <w:rPr>
                <w:rFonts w:ascii="Arial" w:hAnsi="Arial" w:cs="Arial"/>
                <w:color w:val="auto"/>
                <w:sz w:val="20"/>
                <w:szCs w:val="20"/>
                <w:lang w:val="lt-LT"/>
              </w:rPr>
            </w:pPr>
            <w:r w:rsidRPr="00182432">
              <w:rPr>
                <w:rFonts w:ascii="Arial" w:hAnsi="Arial" w:cs="Arial"/>
                <w:noProof/>
                <w:color w:val="auto"/>
                <w:sz w:val="20"/>
                <w:szCs w:val="20"/>
                <w:lang w:val="lt-LT"/>
              </w:rPr>
              <w:drawing>
                <wp:inline distT="0" distB="0" distL="0" distR="0" wp14:anchorId="1280B104" wp14:editId="339A85D1">
                  <wp:extent cx="1326038" cy="1123069"/>
                  <wp:effectExtent l="0" t="0" r="762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335481" cy="1131067"/>
                          </a:xfrm>
                          <a:prstGeom prst="rect">
                            <a:avLst/>
                          </a:prstGeom>
                          <a:noFill/>
                        </pic:spPr>
                      </pic:pic>
                    </a:graphicData>
                  </a:graphic>
                </wp:inline>
              </w:drawing>
            </w:r>
          </w:p>
          <w:p w14:paraId="574B1F6C" w14:textId="77777777" w:rsidR="005F2E3D" w:rsidRPr="00182432" w:rsidRDefault="005F2E3D" w:rsidP="002643CE">
            <w:pPr>
              <w:rPr>
                <w:rFonts w:ascii="Arial" w:hAnsi="Arial" w:cs="Arial"/>
                <w:color w:val="auto"/>
                <w:sz w:val="20"/>
                <w:szCs w:val="20"/>
                <w:lang w:val="lt-LT"/>
              </w:rPr>
            </w:pPr>
          </w:p>
          <w:p w14:paraId="780150DE" w14:textId="77777777" w:rsidR="005F2E3D" w:rsidRPr="00182432" w:rsidRDefault="005F2E3D" w:rsidP="002643CE">
            <w:pPr>
              <w:rPr>
                <w:rFonts w:ascii="Arial" w:hAnsi="Arial" w:cs="Arial"/>
                <w:color w:val="auto"/>
                <w:sz w:val="20"/>
                <w:szCs w:val="20"/>
                <w:lang w:val="lt-LT"/>
              </w:rPr>
            </w:pPr>
            <w:r w:rsidRPr="00182432">
              <w:rPr>
                <w:rFonts w:ascii="Arial" w:hAnsi="Arial" w:cs="Arial"/>
                <w:color w:val="auto"/>
                <w:sz w:val="20"/>
                <w:szCs w:val="20"/>
                <w:lang w:val="lt-LT"/>
              </w:rPr>
              <w:t>Žiūrėti:</w:t>
            </w:r>
          </w:p>
          <w:p w14:paraId="65883E4C" w14:textId="77777777" w:rsidR="005F2E3D" w:rsidRPr="00182432" w:rsidRDefault="005F2E3D" w:rsidP="002643CE">
            <w:pPr>
              <w:rPr>
                <w:rFonts w:ascii="Arial" w:hAnsi="Arial" w:cs="Arial"/>
                <w:color w:val="auto"/>
                <w:sz w:val="20"/>
                <w:szCs w:val="20"/>
                <w:lang w:val="lt-LT"/>
              </w:rPr>
            </w:pPr>
            <w:r w:rsidRPr="00182432">
              <w:rPr>
                <w:rFonts w:ascii="Arial" w:hAnsi="Arial" w:cs="Arial"/>
                <w:color w:val="auto"/>
                <w:sz w:val="20"/>
                <w:szCs w:val="20"/>
                <w:lang w:val="lt-LT"/>
              </w:rPr>
              <w:t>Priedas Nr. 2. Patalpų planai (atskiras PDF failas).</w:t>
            </w:r>
          </w:p>
          <w:p w14:paraId="36CAC7F2" w14:textId="77777777" w:rsidR="005F2E3D" w:rsidRPr="00182432" w:rsidRDefault="005F2E3D" w:rsidP="002643CE">
            <w:pPr>
              <w:rPr>
                <w:rFonts w:ascii="Arial" w:hAnsi="Arial" w:cs="Arial"/>
                <w:color w:val="auto"/>
                <w:sz w:val="20"/>
                <w:szCs w:val="20"/>
                <w:lang w:val="lt-LT"/>
              </w:rPr>
            </w:pPr>
            <w:r w:rsidRPr="00182432">
              <w:rPr>
                <w:rFonts w:ascii="Arial" w:hAnsi="Arial" w:cs="Arial"/>
                <w:color w:val="auto"/>
                <w:sz w:val="20"/>
                <w:szCs w:val="20"/>
                <w:lang w:val="lt-LT"/>
              </w:rPr>
              <w:t>Priedas Nr. 3. Brėžiniai ir vizualizacijos (atskiras PDF failas).</w:t>
            </w:r>
          </w:p>
          <w:p w14:paraId="1C655CB1" w14:textId="77777777" w:rsidR="005F2E3D" w:rsidRPr="00182432" w:rsidRDefault="005F2E3D" w:rsidP="002643CE">
            <w:pPr>
              <w:rPr>
                <w:rFonts w:ascii="Arial" w:hAnsi="Arial" w:cs="Arial"/>
                <w:color w:val="auto"/>
                <w:sz w:val="20"/>
                <w:szCs w:val="20"/>
                <w:lang w:val="lt-LT"/>
              </w:rPr>
            </w:pPr>
          </w:p>
        </w:tc>
      </w:tr>
      <w:tr w:rsidR="005F2E3D" w:rsidRPr="006A5D93" w14:paraId="7965FD32" w14:textId="77777777" w:rsidTr="43DE9F2C">
        <w:tc>
          <w:tcPr>
            <w:tcW w:w="567" w:type="dxa"/>
          </w:tcPr>
          <w:p w14:paraId="787167AA" w14:textId="2815D5FD" w:rsidR="005F2E3D" w:rsidRPr="00182432" w:rsidRDefault="005F2E3D" w:rsidP="002643CE">
            <w:pPr>
              <w:rPr>
                <w:rFonts w:ascii="Arial" w:hAnsi="Arial" w:cs="Arial"/>
                <w:b/>
                <w:bCs/>
                <w:color w:val="auto"/>
                <w:sz w:val="21"/>
                <w:szCs w:val="21"/>
                <w:lang w:val="lt-LT"/>
              </w:rPr>
            </w:pPr>
            <w:r w:rsidRPr="00182432">
              <w:rPr>
                <w:rFonts w:ascii="Arial" w:hAnsi="Arial" w:cs="Arial"/>
                <w:b/>
                <w:bCs/>
                <w:color w:val="auto"/>
                <w:sz w:val="21"/>
                <w:szCs w:val="21"/>
                <w:lang w:val="lt-LT"/>
              </w:rPr>
              <w:t>3.</w:t>
            </w:r>
          </w:p>
        </w:tc>
        <w:tc>
          <w:tcPr>
            <w:tcW w:w="1843" w:type="dxa"/>
          </w:tcPr>
          <w:p w14:paraId="31A2CC16" w14:textId="00D0CEB9" w:rsidR="005F2E3D" w:rsidRPr="00182432" w:rsidRDefault="005F2E3D" w:rsidP="002643CE">
            <w:pPr>
              <w:jc w:val="both"/>
              <w:rPr>
                <w:rFonts w:ascii="Arial" w:hAnsi="Arial" w:cs="Arial"/>
                <w:b/>
                <w:bCs/>
                <w:color w:val="auto"/>
                <w:sz w:val="21"/>
                <w:szCs w:val="21"/>
                <w:lang w:val="lt-LT"/>
              </w:rPr>
            </w:pPr>
            <w:r w:rsidRPr="00182432">
              <w:rPr>
                <w:rFonts w:ascii="Arial" w:hAnsi="Arial" w:cs="Arial"/>
                <w:b/>
                <w:bCs/>
                <w:color w:val="auto"/>
                <w:sz w:val="21"/>
                <w:szCs w:val="21"/>
                <w:lang w:val="lt-LT"/>
              </w:rPr>
              <w:t>Staliukas pokalbi</w:t>
            </w:r>
            <w:r w:rsidR="00031E56" w:rsidRPr="00182432">
              <w:rPr>
                <w:rFonts w:ascii="Arial" w:hAnsi="Arial" w:cs="Arial"/>
                <w:b/>
                <w:bCs/>
                <w:color w:val="auto"/>
                <w:sz w:val="21"/>
                <w:szCs w:val="21"/>
                <w:lang w:val="lt-LT"/>
              </w:rPr>
              <w:t>ų</w:t>
            </w:r>
            <w:r w:rsidR="00C456F2" w:rsidRPr="00182432">
              <w:rPr>
                <w:rFonts w:ascii="Arial" w:hAnsi="Arial" w:cs="Arial"/>
                <w:b/>
                <w:bCs/>
                <w:color w:val="auto"/>
                <w:sz w:val="21"/>
                <w:szCs w:val="21"/>
                <w:lang w:val="lt-LT"/>
              </w:rPr>
              <w:t xml:space="preserve"> akustinei</w:t>
            </w:r>
            <w:r w:rsidRPr="00182432">
              <w:rPr>
                <w:rFonts w:ascii="Arial" w:hAnsi="Arial" w:cs="Arial"/>
                <w:b/>
                <w:bCs/>
                <w:color w:val="auto"/>
                <w:sz w:val="21"/>
                <w:szCs w:val="21"/>
                <w:lang w:val="lt-LT"/>
              </w:rPr>
              <w:t xml:space="preserve"> </w:t>
            </w:r>
            <w:r w:rsidR="00031E56" w:rsidRPr="00182432">
              <w:rPr>
                <w:rFonts w:ascii="Arial" w:hAnsi="Arial" w:cs="Arial"/>
                <w:b/>
                <w:bCs/>
                <w:color w:val="auto"/>
                <w:sz w:val="21"/>
                <w:szCs w:val="21"/>
                <w:lang w:val="lt-LT"/>
              </w:rPr>
              <w:t>erdvei</w:t>
            </w:r>
          </w:p>
          <w:p w14:paraId="4D7C2E0D" w14:textId="77777777" w:rsidR="005F2E3D" w:rsidRPr="00182432" w:rsidRDefault="005F2E3D" w:rsidP="002643CE">
            <w:pPr>
              <w:jc w:val="both"/>
              <w:rPr>
                <w:rFonts w:ascii="Arial" w:hAnsi="Arial" w:cs="Arial"/>
                <w:b/>
                <w:bCs/>
                <w:color w:val="auto"/>
                <w:sz w:val="21"/>
                <w:szCs w:val="21"/>
                <w:lang w:val="lt-LT"/>
              </w:rPr>
            </w:pPr>
          </w:p>
          <w:p w14:paraId="2FFF7C32" w14:textId="77777777" w:rsidR="005F2E3D" w:rsidRPr="00182432" w:rsidRDefault="005F2E3D" w:rsidP="002643CE">
            <w:pPr>
              <w:jc w:val="both"/>
              <w:rPr>
                <w:rFonts w:ascii="Arial" w:hAnsi="Arial" w:cs="Arial"/>
                <w:b/>
                <w:bCs/>
                <w:color w:val="auto"/>
                <w:sz w:val="21"/>
                <w:szCs w:val="21"/>
                <w:lang w:val="lt-LT"/>
              </w:rPr>
            </w:pPr>
          </w:p>
        </w:tc>
        <w:tc>
          <w:tcPr>
            <w:tcW w:w="8221" w:type="dxa"/>
          </w:tcPr>
          <w:p w14:paraId="774C4AF9" w14:textId="74D5AAFE" w:rsidR="005F2E3D" w:rsidRPr="00182432" w:rsidRDefault="005F2E3D" w:rsidP="002643CE">
            <w:pPr>
              <w:pStyle w:val="ListParagraph"/>
              <w:numPr>
                <w:ilvl w:val="0"/>
                <w:numId w:val="41"/>
              </w:numPr>
              <w:jc w:val="both"/>
              <w:rPr>
                <w:rFonts w:ascii="Arial" w:hAnsi="Arial" w:cs="Arial"/>
                <w:color w:val="auto"/>
                <w:sz w:val="21"/>
                <w:szCs w:val="21"/>
                <w:lang w:val="lt-LT"/>
              </w:rPr>
            </w:pPr>
            <w:r w:rsidRPr="00182432">
              <w:rPr>
                <w:rFonts w:ascii="Arial" w:hAnsi="Arial" w:cs="Arial"/>
                <w:color w:val="auto"/>
                <w:sz w:val="21"/>
                <w:szCs w:val="21"/>
                <w:lang w:val="lt-LT"/>
              </w:rPr>
              <w:t xml:space="preserve">Matmenys plotis </w:t>
            </w:r>
            <w:r w:rsidR="0091295C" w:rsidRPr="00182432">
              <w:rPr>
                <w:rFonts w:ascii="Arial" w:hAnsi="Arial" w:cs="Arial"/>
                <w:color w:val="auto"/>
                <w:sz w:val="21"/>
                <w:szCs w:val="21"/>
                <w:lang w:val="lt-LT"/>
              </w:rPr>
              <w:t xml:space="preserve">800mm, </w:t>
            </w:r>
            <w:r w:rsidR="007D4DB7" w:rsidRPr="00182432">
              <w:rPr>
                <w:rFonts w:ascii="Arial" w:hAnsi="Arial" w:cs="Arial"/>
                <w:color w:val="auto"/>
                <w:sz w:val="21"/>
                <w:szCs w:val="21"/>
                <w:lang w:val="lt-LT"/>
              </w:rPr>
              <w:t>gylis 300mm, aukštis 480-810mm (+-</w:t>
            </w:r>
            <w:r w:rsidR="00DC6B46" w:rsidRPr="00182432">
              <w:rPr>
                <w:rFonts w:ascii="Arial" w:hAnsi="Arial" w:cs="Arial"/>
                <w:color w:val="auto"/>
                <w:sz w:val="21"/>
                <w:szCs w:val="21"/>
                <w:lang w:val="lt-LT"/>
              </w:rPr>
              <w:t>7</w:t>
            </w:r>
            <w:r w:rsidR="007D4DB7" w:rsidRPr="00182432">
              <w:rPr>
                <w:rFonts w:ascii="Arial" w:hAnsi="Arial" w:cs="Arial"/>
                <w:color w:val="auto"/>
                <w:sz w:val="21"/>
                <w:szCs w:val="21"/>
                <w:lang w:val="lt-LT"/>
              </w:rPr>
              <w:t>0mm)</w:t>
            </w:r>
          </w:p>
          <w:p w14:paraId="44E5373B" w14:textId="63845D2D" w:rsidR="005F2E3D" w:rsidRPr="00182432" w:rsidRDefault="005F2E3D" w:rsidP="002643CE">
            <w:pPr>
              <w:pStyle w:val="ListParagraph"/>
              <w:numPr>
                <w:ilvl w:val="0"/>
                <w:numId w:val="41"/>
              </w:numPr>
              <w:jc w:val="both"/>
              <w:rPr>
                <w:rFonts w:ascii="Arial" w:hAnsi="Arial" w:cs="Arial"/>
                <w:color w:val="auto"/>
                <w:sz w:val="21"/>
                <w:szCs w:val="21"/>
                <w:lang w:val="lt-LT"/>
              </w:rPr>
            </w:pPr>
            <w:r w:rsidRPr="00182432">
              <w:rPr>
                <w:rFonts w:ascii="Arial" w:hAnsi="Arial" w:cs="Arial"/>
                <w:color w:val="auto"/>
                <w:sz w:val="21"/>
                <w:szCs w:val="21"/>
                <w:lang w:val="lt-LT"/>
              </w:rPr>
              <w:t>Gaminamas iš ne mažiau nei 16</w:t>
            </w:r>
            <w:r w:rsidR="007D4DB7" w:rsidRPr="00182432">
              <w:rPr>
                <w:rFonts w:ascii="Arial" w:hAnsi="Arial" w:cs="Arial"/>
                <w:color w:val="auto"/>
                <w:sz w:val="21"/>
                <w:szCs w:val="21"/>
                <w:lang w:val="lt-LT"/>
              </w:rPr>
              <w:t xml:space="preserve"> </w:t>
            </w:r>
            <w:r w:rsidRPr="00182432">
              <w:rPr>
                <w:rFonts w:ascii="Arial" w:hAnsi="Arial" w:cs="Arial"/>
                <w:color w:val="auto"/>
                <w:sz w:val="21"/>
                <w:szCs w:val="21"/>
                <w:lang w:val="lt-LT"/>
              </w:rPr>
              <w:t>mm LMDP.</w:t>
            </w:r>
          </w:p>
          <w:p w14:paraId="2884A72E" w14:textId="4EADE4A2" w:rsidR="005F2E3D" w:rsidRPr="00182432" w:rsidRDefault="005F2E3D" w:rsidP="002643CE">
            <w:pPr>
              <w:pStyle w:val="ListParagraph"/>
              <w:numPr>
                <w:ilvl w:val="0"/>
                <w:numId w:val="41"/>
              </w:numPr>
              <w:jc w:val="both"/>
              <w:rPr>
                <w:rFonts w:ascii="Arial" w:hAnsi="Arial" w:cs="Arial"/>
                <w:color w:val="auto"/>
                <w:sz w:val="21"/>
                <w:szCs w:val="21"/>
                <w:lang w:val="lt-LT"/>
              </w:rPr>
            </w:pPr>
            <w:r w:rsidRPr="00182432">
              <w:rPr>
                <w:rFonts w:ascii="Arial" w:hAnsi="Arial" w:cs="Arial"/>
                <w:color w:val="auto"/>
                <w:sz w:val="21"/>
                <w:szCs w:val="21"/>
                <w:lang w:val="lt-LT"/>
              </w:rPr>
              <w:t>Spalva</w:t>
            </w:r>
            <w:r w:rsidR="000E48C8" w:rsidRPr="00182432">
              <w:rPr>
                <w:rFonts w:ascii="Arial" w:hAnsi="Arial" w:cs="Arial"/>
                <w:color w:val="auto"/>
                <w:sz w:val="21"/>
                <w:szCs w:val="21"/>
                <w:lang w:val="lt-LT"/>
              </w:rPr>
              <w:t xml:space="preserve"> tamsiai</w:t>
            </w:r>
            <w:r w:rsidRPr="00182432">
              <w:rPr>
                <w:rFonts w:ascii="Arial" w:hAnsi="Arial" w:cs="Arial"/>
                <w:color w:val="auto"/>
                <w:sz w:val="21"/>
                <w:szCs w:val="21"/>
                <w:lang w:val="lt-LT"/>
              </w:rPr>
              <w:t xml:space="preserve"> </w:t>
            </w:r>
            <w:r w:rsidR="000E48C8" w:rsidRPr="00182432">
              <w:rPr>
                <w:rFonts w:ascii="Arial" w:hAnsi="Arial" w:cs="Arial"/>
                <w:color w:val="auto"/>
                <w:sz w:val="21"/>
                <w:szCs w:val="21"/>
                <w:lang w:val="lt-LT"/>
              </w:rPr>
              <w:t>pilka</w:t>
            </w:r>
            <w:r w:rsidRPr="00182432">
              <w:rPr>
                <w:rFonts w:ascii="Arial" w:hAnsi="Arial" w:cs="Arial"/>
                <w:color w:val="auto"/>
                <w:sz w:val="21"/>
                <w:szCs w:val="21"/>
                <w:lang w:val="lt-LT"/>
              </w:rPr>
              <w:t>.</w:t>
            </w:r>
          </w:p>
          <w:p w14:paraId="040E53E6" w14:textId="5EE6B232" w:rsidR="005F2E3D" w:rsidRPr="00182432" w:rsidRDefault="005F2E3D" w:rsidP="002643CE">
            <w:pPr>
              <w:pStyle w:val="ListParagraph"/>
              <w:numPr>
                <w:ilvl w:val="0"/>
                <w:numId w:val="41"/>
              </w:numPr>
              <w:jc w:val="both"/>
              <w:rPr>
                <w:rFonts w:ascii="Arial" w:hAnsi="Arial" w:cs="Arial"/>
                <w:color w:val="auto"/>
                <w:sz w:val="21"/>
                <w:szCs w:val="21"/>
                <w:lang w:val="lt-LT"/>
              </w:rPr>
            </w:pPr>
            <w:r w:rsidRPr="00182432">
              <w:rPr>
                <w:rFonts w:ascii="Arial" w:hAnsi="Arial" w:cs="Arial"/>
                <w:color w:val="auto"/>
                <w:sz w:val="21"/>
                <w:szCs w:val="21"/>
                <w:lang w:val="lt-LT"/>
              </w:rPr>
              <w:t>Briaunos laminuotos ne mažesne nei 1mm ABS.</w:t>
            </w:r>
          </w:p>
          <w:p w14:paraId="2BD2D143" w14:textId="575D3ED6" w:rsidR="00F1621B" w:rsidRPr="00182432" w:rsidRDefault="00697824" w:rsidP="002643CE">
            <w:pPr>
              <w:pStyle w:val="ListParagraph"/>
              <w:numPr>
                <w:ilvl w:val="0"/>
                <w:numId w:val="41"/>
              </w:numPr>
              <w:jc w:val="both"/>
              <w:rPr>
                <w:rFonts w:ascii="Arial" w:hAnsi="Arial" w:cs="Arial"/>
                <w:color w:val="auto"/>
                <w:sz w:val="21"/>
                <w:szCs w:val="21"/>
                <w:lang w:val="lt-LT"/>
              </w:rPr>
            </w:pPr>
            <w:r w:rsidRPr="00182432">
              <w:rPr>
                <w:rFonts w:ascii="Arial" w:hAnsi="Arial" w:cs="Arial"/>
                <w:color w:val="auto"/>
                <w:sz w:val="21"/>
                <w:szCs w:val="21"/>
                <w:lang w:val="lt-LT"/>
              </w:rPr>
              <w:t xml:space="preserve">Reguliuojamas staliuko aukščio </w:t>
            </w:r>
            <w:proofErr w:type="spellStart"/>
            <w:r w:rsidRPr="00182432">
              <w:rPr>
                <w:rFonts w:ascii="Arial" w:hAnsi="Arial" w:cs="Arial"/>
                <w:color w:val="auto"/>
                <w:sz w:val="21"/>
                <w:szCs w:val="21"/>
                <w:lang w:val="lt-LT"/>
              </w:rPr>
              <w:t>diapozonas</w:t>
            </w:r>
            <w:proofErr w:type="spellEnd"/>
            <w:r w:rsidRPr="00182432">
              <w:rPr>
                <w:rFonts w:ascii="Arial" w:hAnsi="Arial" w:cs="Arial"/>
                <w:color w:val="auto"/>
                <w:sz w:val="21"/>
                <w:szCs w:val="21"/>
                <w:lang w:val="lt-LT"/>
              </w:rPr>
              <w:t>.</w:t>
            </w:r>
          </w:p>
          <w:p w14:paraId="2F408836" w14:textId="4ACC0213" w:rsidR="009021F3" w:rsidRPr="00182432" w:rsidRDefault="009021F3" w:rsidP="002643CE">
            <w:pPr>
              <w:pStyle w:val="ListParagraph"/>
              <w:numPr>
                <w:ilvl w:val="0"/>
                <w:numId w:val="41"/>
              </w:numPr>
              <w:jc w:val="both"/>
              <w:rPr>
                <w:rFonts w:ascii="Arial" w:hAnsi="Arial" w:cs="Arial"/>
                <w:color w:val="auto"/>
                <w:sz w:val="21"/>
                <w:szCs w:val="21"/>
                <w:lang w:val="lt-LT"/>
              </w:rPr>
            </w:pPr>
            <w:r w:rsidRPr="00182432">
              <w:rPr>
                <w:rFonts w:ascii="Arial" w:hAnsi="Arial" w:cs="Arial"/>
                <w:color w:val="auto"/>
                <w:sz w:val="21"/>
                <w:szCs w:val="21"/>
                <w:lang w:val="lt-LT"/>
              </w:rPr>
              <w:t xml:space="preserve">Stalviršį galima lengvai pasukti bet kuriuo kampu kojos atžvilgiu.  </w:t>
            </w:r>
          </w:p>
          <w:p w14:paraId="34B55D45" w14:textId="77777777" w:rsidR="005F2E3D" w:rsidRPr="00182432" w:rsidRDefault="005F2E3D" w:rsidP="002643CE">
            <w:pPr>
              <w:pStyle w:val="ListParagraph"/>
              <w:numPr>
                <w:ilvl w:val="0"/>
                <w:numId w:val="41"/>
              </w:numPr>
              <w:jc w:val="both"/>
              <w:rPr>
                <w:rFonts w:ascii="Arial" w:hAnsi="Arial" w:cs="Arial"/>
                <w:color w:val="auto"/>
                <w:sz w:val="21"/>
                <w:szCs w:val="21"/>
                <w:lang w:val="lt-LT"/>
              </w:rPr>
            </w:pPr>
            <w:r w:rsidRPr="00182432">
              <w:rPr>
                <w:rFonts w:ascii="Arial" w:hAnsi="Arial" w:cs="Arial"/>
                <w:color w:val="auto"/>
                <w:sz w:val="21"/>
                <w:szCs w:val="21"/>
                <w:lang w:val="lt-LT"/>
              </w:rPr>
              <w:t>Staliukas montuojamas akustinėje erdvėje, todėl turi būti tokio dydžio, kad būtų galima laisvai prisėsti.</w:t>
            </w:r>
          </w:p>
          <w:p w14:paraId="54F6B325" w14:textId="77777777" w:rsidR="00F1621B" w:rsidRPr="00182432" w:rsidRDefault="005F2E3D" w:rsidP="002643CE">
            <w:pPr>
              <w:pStyle w:val="ListParagraph"/>
              <w:numPr>
                <w:ilvl w:val="0"/>
                <w:numId w:val="41"/>
              </w:numPr>
              <w:jc w:val="both"/>
              <w:rPr>
                <w:rFonts w:ascii="Arial" w:hAnsi="Arial" w:cs="Arial"/>
                <w:color w:val="auto"/>
                <w:sz w:val="21"/>
                <w:szCs w:val="21"/>
                <w:lang w:val="lt-LT"/>
              </w:rPr>
            </w:pPr>
            <w:r w:rsidRPr="00182432">
              <w:rPr>
                <w:rFonts w:ascii="Arial" w:hAnsi="Arial" w:cs="Arial"/>
                <w:color w:val="auto"/>
                <w:sz w:val="21"/>
                <w:szCs w:val="21"/>
                <w:lang w:val="lt-LT"/>
              </w:rPr>
              <w:t xml:space="preserve">Su </w:t>
            </w:r>
            <w:r w:rsidR="00F1621B" w:rsidRPr="00182432">
              <w:rPr>
                <w:rFonts w:ascii="Arial" w:hAnsi="Arial" w:cs="Arial"/>
                <w:color w:val="auto"/>
                <w:sz w:val="21"/>
                <w:szCs w:val="21"/>
                <w:lang w:val="lt-LT"/>
              </w:rPr>
              <w:t>milteliniu būdu juoda spalva dažyta metalo koja.</w:t>
            </w:r>
          </w:p>
          <w:p w14:paraId="0EFBE8C2" w14:textId="17438682" w:rsidR="005F2E3D" w:rsidRPr="00182432" w:rsidRDefault="005F2E3D" w:rsidP="002643CE">
            <w:pPr>
              <w:jc w:val="both"/>
              <w:rPr>
                <w:rFonts w:ascii="Arial" w:hAnsi="Arial" w:cs="Arial"/>
                <w:color w:val="auto"/>
                <w:sz w:val="21"/>
                <w:szCs w:val="21"/>
                <w:lang w:val="lt-LT"/>
              </w:rPr>
            </w:pPr>
          </w:p>
        </w:tc>
        <w:tc>
          <w:tcPr>
            <w:tcW w:w="3402" w:type="dxa"/>
          </w:tcPr>
          <w:p w14:paraId="6580EC9F" w14:textId="21F3CBBD" w:rsidR="005F2E3D" w:rsidRPr="00182432" w:rsidRDefault="00667D00" w:rsidP="002643CE">
            <w:pPr>
              <w:rPr>
                <w:rFonts w:ascii="Arial" w:hAnsi="Arial" w:cs="Arial"/>
                <w:noProof/>
                <w:color w:val="auto"/>
                <w:sz w:val="20"/>
                <w:szCs w:val="20"/>
                <w:lang w:val="lt-LT"/>
              </w:rPr>
            </w:pPr>
            <w:r w:rsidRPr="00182432">
              <w:rPr>
                <w:rFonts w:ascii="Arial" w:hAnsi="Arial" w:cs="Arial"/>
                <w:noProof/>
                <w:color w:val="auto"/>
                <w:sz w:val="20"/>
                <w:szCs w:val="20"/>
                <w:lang w:val="lt-LT"/>
              </w:rPr>
              <w:drawing>
                <wp:inline distT="0" distB="0" distL="0" distR="0" wp14:anchorId="3D9B2962" wp14:editId="6AC566FD">
                  <wp:extent cx="659742" cy="930791"/>
                  <wp:effectExtent l="0" t="0" r="762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69941" cy="945181"/>
                          </a:xfrm>
                          <a:prstGeom prst="rect">
                            <a:avLst/>
                          </a:prstGeom>
                          <a:noFill/>
                        </pic:spPr>
                      </pic:pic>
                    </a:graphicData>
                  </a:graphic>
                </wp:inline>
              </w:drawing>
            </w:r>
            <w:r w:rsidR="004E2D1B" w:rsidRPr="00182432">
              <w:rPr>
                <w:rFonts w:ascii="Arial" w:hAnsi="Arial" w:cs="Arial"/>
                <w:noProof/>
                <w:color w:val="auto"/>
                <w:sz w:val="20"/>
                <w:szCs w:val="20"/>
                <w:lang w:val="lt-LT"/>
              </w:rPr>
              <w:drawing>
                <wp:inline distT="0" distB="0" distL="0" distR="0" wp14:anchorId="6DF373E0" wp14:editId="12B96730">
                  <wp:extent cx="1620176" cy="81950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637977" cy="828504"/>
                          </a:xfrm>
                          <a:prstGeom prst="rect">
                            <a:avLst/>
                          </a:prstGeom>
                          <a:noFill/>
                        </pic:spPr>
                      </pic:pic>
                    </a:graphicData>
                  </a:graphic>
                </wp:inline>
              </w:drawing>
            </w:r>
          </w:p>
          <w:p w14:paraId="37A1EADC" w14:textId="77777777" w:rsidR="000661DF" w:rsidRPr="00182432" w:rsidRDefault="000661DF" w:rsidP="000661DF">
            <w:pPr>
              <w:rPr>
                <w:rFonts w:ascii="Arial" w:hAnsi="Arial" w:cs="Arial"/>
                <w:noProof/>
                <w:color w:val="auto"/>
                <w:sz w:val="20"/>
                <w:szCs w:val="20"/>
                <w:lang w:val="lt-LT"/>
              </w:rPr>
            </w:pPr>
            <w:r w:rsidRPr="00182432">
              <w:rPr>
                <w:rFonts w:ascii="Arial" w:hAnsi="Arial" w:cs="Arial"/>
                <w:noProof/>
                <w:color w:val="auto"/>
                <w:sz w:val="20"/>
                <w:szCs w:val="20"/>
                <w:lang w:val="lt-LT"/>
              </w:rPr>
              <w:t>Žiūrėti:</w:t>
            </w:r>
          </w:p>
          <w:p w14:paraId="59BBCA2C" w14:textId="77777777" w:rsidR="000661DF" w:rsidRPr="00182432" w:rsidRDefault="000661DF" w:rsidP="000661DF">
            <w:pPr>
              <w:rPr>
                <w:rFonts w:ascii="Arial" w:hAnsi="Arial" w:cs="Arial"/>
                <w:noProof/>
                <w:color w:val="auto"/>
                <w:sz w:val="20"/>
                <w:szCs w:val="20"/>
                <w:lang w:val="lt-LT"/>
              </w:rPr>
            </w:pPr>
            <w:r w:rsidRPr="00182432">
              <w:rPr>
                <w:rFonts w:ascii="Arial" w:hAnsi="Arial" w:cs="Arial"/>
                <w:noProof/>
                <w:color w:val="auto"/>
                <w:sz w:val="20"/>
                <w:szCs w:val="20"/>
                <w:lang w:val="lt-LT"/>
              </w:rPr>
              <w:t>Priedas Nr. 2. Patalpų planai (atskiras PDF failas).</w:t>
            </w:r>
          </w:p>
          <w:p w14:paraId="20DBC55D" w14:textId="1447D912" w:rsidR="000661DF" w:rsidRPr="00182432" w:rsidRDefault="000661DF" w:rsidP="000661DF">
            <w:pPr>
              <w:rPr>
                <w:rFonts w:ascii="Arial" w:hAnsi="Arial" w:cs="Arial"/>
                <w:noProof/>
                <w:color w:val="auto"/>
                <w:sz w:val="20"/>
                <w:szCs w:val="20"/>
                <w:lang w:val="lt-LT"/>
              </w:rPr>
            </w:pPr>
            <w:r w:rsidRPr="00182432">
              <w:rPr>
                <w:rFonts w:ascii="Arial" w:hAnsi="Arial" w:cs="Arial"/>
                <w:noProof/>
                <w:color w:val="auto"/>
                <w:sz w:val="20"/>
                <w:szCs w:val="20"/>
                <w:lang w:val="lt-LT"/>
              </w:rPr>
              <w:t>Priedas Nr. 3. Brėžiniai ir vizualizacijos (atskiras PDF failas).</w:t>
            </w:r>
          </w:p>
          <w:p w14:paraId="5C1DAC40" w14:textId="16AC27D6" w:rsidR="000661DF" w:rsidRPr="00182432" w:rsidRDefault="000661DF" w:rsidP="002643CE">
            <w:pPr>
              <w:rPr>
                <w:rFonts w:ascii="Arial" w:hAnsi="Arial" w:cs="Arial"/>
                <w:noProof/>
                <w:color w:val="auto"/>
                <w:sz w:val="20"/>
                <w:szCs w:val="20"/>
                <w:lang w:val="lt-LT"/>
              </w:rPr>
            </w:pPr>
          </w:p>
        </w:tc>
      </w:tr>
      <w:bookmarkEnd w:id="6"/>
    </w:tbl>
    <w:p w14:paraId="4D9CD0AC" w14:textId="6598C373" w:rsidR="004D6AE8" w:rsidRPr="00182432" w:rsidRDefault="004D6AE8" w:rsidP="00C51E2C">
      <w:pPr>
        <w:spacing w:after="0" w:line="240" w:lineRule="auto"/>
        <w:jc w:val="both"/>
        <w:rPr>
          <w:rFonts w:ascii="Arial" w:hAnsi="Arial" w:cs="Arial"/>
          <w:color w:val="auto"/>
          <w:sz w:val="21"/>
          <w:szCs w:val="21"/>
          <w:lang w:val="lt-LT"/>
        </w:rPr>
      </w:pPr>
    </w:p>
    <w:p w14:paraId="7068988E" w14:textId="77777777" w:rsidR="00C51E2C" w:rsidRPr="00182432" w:rsidRDefault="00C51E2C" w:rsidP="00182258">
      <w:pPr>
        <w:numPr>
          <w:ilvl w:val="0"/>
          <w:numId w:val="8"/>
        </w:numPr>
        <w:spacing w:after="0" w:line="240" w:lineRule="auto"/>
        <w:ind w:left="709" w:hanging="567"/>
        <w:jc w:val="both"/>
        <w:rPr>
          <w:rFonts w:ascii="Arial" w:hAnsi="Arial" w:cs="Arial"/>
          <w:color w:val="auto"/>
          <w:sz w:val="21"/>
          <w:szCs w:val="21"/>
          <w:lang w:val="lt-LT"/>
        </w:rPr>
      </w:pPr>
      <w:r w:rsidRPr="00182432">
        <w:rPr>
          <w:rFonts w:ascii="Arial" w:hAnsi="Arial" w:cs="Arial"/>
          <w:color w:val="auto"/>
          <w:sz w:val="21"/>
          <w:szCs w:val="21"/>
          <w:u w:val="single"/>
          <w:lang w:val="lt-LT"/>
        </w:rPr>
        <w:lastRenderedPageBreak/>
        <w:t>Su pasiūlymu tiekėjas privalo pateikti</w:t>
      </w:r>
      <w:r w:rsidRPr="00182432">
        <w:rPr>
          <w:rFonts w:ascii="Arial" w:hAnsi="Arial" w:cs="Arial"/>
          <w:color w:val="auto"/>
          <w:sz w:val="21"/>
          <w:szCs w:val="21"/>
          <w:lang w:val="lt-LT"/>
        </w:rPr>
        <w:t xml:space="preserve"> gaminių atitikimo techninės specifikacijos reikalavimams palyginamąją lentelę (pridedama 2.1 priedas). Teikdamas pasiūlymą, tiekėjas privalo įsitikinti, kad jo siūlomos prekės atitinka visus reikalavimus ir kad kartu su pasiūlymu yra pateikta jų atitiktį pagrindžianti informacija. </w:t>
      </w:r>
    </w:p>
    <w:p w14:paraId="1BD1AD9A" w14:textId="16229192" w:rsidR="00C51E2C" w:rsidRPr="00182432" w:rsidRDefault="00C51E2C" w:rsidP="00182258">
      <w:pPr>
        <w:numPr>
          <w:ilvl w:val="0"/>
          <w:numId w:val="8"/>
        </w:numPr>
        <w:spacing w:after="0" w:line="240" w:lineRule="auto"/>
        <w:ind w:left="709" w:hanging="567"/>
        <w:jc w:val="both"/>
        <w:rPr>
          <w:rFonts w:eastAsiaTheme="minorEastAsia"/>
          <w:color w:val="auto"/>
          <w:sz w:val="21"/>
          <w:szCs w:val="21"/>
          <w:lang w:val="lt-LT"/>
        </w:rPr>
      </w:pPr>
      <w:r w:rsidRPr="00182432">
        <w:rPr>
          <w:rFonts w:ascii="Arial" w:hAnsi="Arial" w:cs="Arial"/>
          <w:color w:val="auto"/>
          <w:sz w:val="21"/>
          <w:szCs w:val="21"/>
          <w:u w:val="single"/>
          <w:lang w:val="lt-LT"/>
        </w:rPr>
        <w:t>Su pasiūlymu tiekėjas privalo pateikti</w:t>
      </w:r>
      <w:r w:rsidRPr="00182432">
        <w:rPr>
          <w:rFonts w:ascii="Arial" w:hAnsi="Arial" w:cs="Arial"/>
          <w:color w:val="auto"/>
          <w:sz w:val="21"/>
          <w:szCs w:val="21"/>
          <w:lang w:val="lt-LT"/>
        </w:rPr>
        <w:t xml:space="preserve"> prekių nuotraukas arba vizualizacijas arba brėžinius (jei gaminama prekė visiškai atitinka perkančiosios organizacijos pateiktą brėžinį, galima pateikti jį, laikant, kad gaminys atrodys būtent taip, kaip pavaizduota brėžinyje), siekiant įvertinti atitikimą techninės specifikacijos reikalavimams, funkcinius, estetinius bei dizaino sprendinius (vienai prekei užtenka pateikti arba vieną nuotrauką arba vieną vizualizaciją arba vieną brėžinį).</w:t>
      </w:r>
    </w:p>
    <w:p w14:paraId="1AD31517" w14:textId="36F09C8A" w:rsidR="001A74CD" w:rsidRPr="00182432" w:rsidRDefault="009B55D6" w:rsidP="00182258">
      <w:pPr>
        <w:pStyle w:val="ListParagraph"/>
        <w:numPr>
          <w:ilvl w:val="0"/>
          <w:numId w:val="8"/>
        </w:numPr>
        <w:spacing w:after="0" w:line="240" w:lineRule="auto"/>
        <w:ind w:hanging="567"/>
        <w:jc w:val="both"/>
        <w:rPr>
          <w:rFonts w:ascii="Arial" w:hAnsi="Arial" w:cs="Arial"/>
          <w:color w:val="auto"/>
          <w:sz w:val="21"/>
          <w:szCs w:val="21"/>
          <w:u w:val="single"/>
          <w:lang w:val="lt-LT"/>
        </w:rPr>
      </w:pPr>
      <w:r w:rsidRPr="00182432">
        <w:rPr>
          <w:rFonts w:ascii="Arial" w:hAnsi="Arial" w:cs="Arial"/>
          <w:color w:val="auto"/>
          <w:sz w:val="21"/>
          <w:szCs w:val="21"/>
          <w:u w:val="single"/>
          <w:lang w:val="lt-LT"/>
        </w:rPr>
        <w:t>Su pasiūlymu tiekėjas privalo pateikti</w:t>
      </w:r>
      <w:r w:rsidR="008D349D" w:rsidRPr="00182432">
        <w:rPr>
          <w:rFonts w:ascii="Arial" w:hAnsi="Arial" w:cs="Arial"/>
          <w:color w:val="auto"/>
          <w:sz w:val="21"/>
          <w:szCs w:val="21"/>
          <w:u w:val="single"/>
          <w:lang w:val="lt-LT"/>
        </w:rPr>
        <w:t>:</w:t>
      </w:r>
      <w:r w:rsidRPr="00182432">
        <w:rPr>
          <w:rFonts w:ascii="Arial" w:hAnsi="Arial" w:cs="Arial"/>
          <w:color w:val="auto"/>
          <w:sz w:val="21"/>
          <w:szCs w:val="21"/>
          <w:lang w:val="lt-LT"/>
        </w:rPr>
        <w:t xml:space="preserve"> </w:t>
      </w:r>
      <w:r w:rsidR="00CF38D0" w:rsidRPr="00182432">
        <w:rPr>
          <w:rFonts w:ascii="Arial" w:hAnsi="Arial" w:cs="Arial"/>
          <w:color w:val="auto"/>
          <w:sz w:val="21"/>
          <w:szCs w:val="21"/>
          <w:lang w:val="lt-LT"/>
        </w:rPr>
        <w:t>I pirkimo objekto dalies</w:t>
      </w:r>
      <w:r w:rsidR="008D349D" w:rsidRPr="00182432">
        <w:rPr>
          <w:rFonts w:ascii="Arial" w:hAnsi="Arial" w:cs="Arial"/>
          <w:color w:val="auto"/>
          <w:sz w:val="21"/>
          <w:szCs w:val="21"/>
          <w:lang w:val="lt-LT"/>
        </w:rPr>
        <w:t xml:space="preserve"> prekių Nr. 1-7, 10-16</w:t>
      </w:r>
      <w:r w:rsidR="00690761" w:rsidRPr="00182432">
        <w:rPr>
          <w:rFonts w:ascii="Arial" w:hAnsi="Arial" w:cs="Arial"/>
          <w:color w:val="auto"/>
          <w:sz w:val="21"/>
          <w:szCs w:val="21"/>
          <w:lang w:val="lt-LT"/>
        </w:rPr>
        <w:t>, II pirkimo objekto dalies prekių Nr. 53-55 ir III pirkimo objekto dalies prekių Nr. 2</w:t>
      </w:r>
      <w:r w:rsidR="006A10FD" w:rsidRPr="00182432">
        <w:rPr>
          <w:rFonts w:ascii="Arial" w:hAnsi="Arial" w:cs="Arial"/>
          <w:color w:val="auto"/>
          <w:sz w:val="21"/>
          <w:szCs w:val="21"/>
          <w:lang w:val="lt-LT"/>
        </w:rPr>
        <w:t xml:space="preserve"> dokumentus</w:t>
      </w:r>
      <w:r w:rsidRPr="00182432">
        <w:rPr>
          <w:rFonts w:ascii="Arial" w:hAnsi="Arial" w:cs="Arial"/>
          <w:color w:val="auto"/>
          <w:sz w:val="21"/>
          <w:szCs w:val="21"/>
          <w:lang w:val="lt-LT"/>
        </w:rPr>
        <w:t>, įrodančius audinio atitikimą keliamiems standartų reikalavimams.</w:t>
      </w:r>
    </w:p>
    <w:p w14:paraId="5B9C600D" w14:textId="230E1BE6" w:rsidR="008E5833" w:rsidRPr="00182432" w:rsidRDefault="00477166" w:rsidP="00182258">
      <w:pPr>
        <w:pStyle w:val="ListParagraph"/>
        <w:numPr>
          <w:ilvl w:val="0"/>
          <w:numId w:val="8"/>
        </w:numPr>
        <w:spacing w:after="0" w:line="240" w:lineRule="auto"/>
        <w:ind w:hanging="567"/>
        <w:jc w:val="both"/>
        <w:rPr>
          <w:rFonts w:ascii="Arial" w:hAnsi="Arial" w:cs="Arial"/>
          <w:color w:val="auto"/>
          <w:sz w:val="21"/>
          <w:szCs w:val="21"/>
          <w:u w:val="single"/>
          <w:lang w:val="lt-LT"/>
        </w:rPr>
      </w:pPr>
      <w:r w:rsidRPr="00182432">
        <w:rPr>
          <w:rFonts w:ascii="Arial" w:hAnsi="Arial" w:cs="Arial"/>
          <w:color w:val="auto"/>
          <w:sz w:val="21"/>
          <w:szCs w:val="21"/>
          <w:lang w:val="lt-LT"/>
        </w:rPr>
        <w:t xml:space="preserve">I pirkimo objekto dalies prekės </w:t>
      </w:r>
      <w:r w:rsidR="009B55D6" w:rsidRPr="00182432">
        <w:rPr>
          <w:rFonts w:ascii="Arial" w:hAnsi="Arial" w:cs="Arial"/>
          <w:color w:val="auto"/>
          <w:sz w:val="21"/>
          <w:szCs w:val="21"/>
          <w:lang w:val="lt-LT"/>
        </w:rPr>
        <w:t xml:space="preserve">Nr. </w:t>
      </w:r>
      <w:r w:rsidRPr="00182432">
        <w:rPr>
          <w:rFonts w:ascii="Arial" w:hAnsi="Arial" w:cs="Arial"/>
          <w:color w:val="auto"/>
          <w:sz w:val="21"/>
          <w:szCs w:val="21"/>
          <w:lang w:val="lt-LT"/>
        </w:rPr>
        <w:t>1 ir 2</w:t>
      </w:r>
      <w:r w:rsidR="00E37CA9" w:rsidRPr="00182432">
        <w:rPr>
          <w:rFonts w:ascii="Arial" w:hAnsi="Arial" w:cs="Arial"/>
          <w:color w:val="auto"/>
          <w:sz w:val="21"/>
          <w:szCs w:val="21"/>
          <w:lang w:val="lt-LT"/>
        </w:rPr>
        <w:t xml:space="preserve"> </w:t>
      </w:r>
      <w:r w:rsidR="009B55D6" w:rsidRPr="00182432">
        <w:rPr>
          <w:rFonts w:ascii="Arial" w:hAnsi="Arial" w:cs="Arial"/>
          <w:color w:val="auto"/>
          <w:sz w:val="21"/>
          <w:szCs w:val="21"/>
          <w:lang w:val="lt-LT"/>
        </w:rPr>
        <w:t>turi atitikti  EN 16139 arba lygiavertį standartą</w:t>
      </w:r>
      <w:r w:rsidR="00C51E2C" w:rsidRPr="00182432">
        <w:rPr>
          <w:rFonts w:ascii="Arial" w:hAnsi="Arial" w:cs="Arial"/>
          <w:color w:val="auto"/>
          <w:sz w:val="21"/>
          <w:szCs w:val="21"/>
          <w:lang w:val="lt-LT"/>
        </w:rPr>
        <w:t xml:space="preserve">. </w:t>
      </w:r>
      <w:r w:rsidR="00C51E2C" w:rsidRPr="00182432">
        <w:rPr>
          <w:rFonts w:ascii="Arial" w:hAnsi="Arial" w:cs="Arial"/>
          <w:color w:val="auto"/>
          <w:sz w:val="21"/>
          <w:szCs w:val="21"/>
          <w:u w:val="single"/>
          <w:lang w:val="lt-LT"/>
        </w:rPr>
        <w:t>Su pasiūlymu tiekėjas privalo pateikti</w:t>
      </w:r>
      <w:r w:rsidR="009B55D6" w:rsidRPr="00182432">
        <w:rPr>
          <w:rFonts w:ascii="Arial" w:hAnsi="Arial" w:cs="Arial"/>
          <w:color w:val="auto"/>
          <w:sz w:val="21"/>
          <w:szCs w:val="21"/>
          <w:lang w:val="lt-LT"/>
        </w:rPr>
        <w:t xml:space="preserve"> sertifikatų ar bandymų protokolų kopijas, ar lygiaverčius dokumentus, siekiant įrodyti atitikimą reikalavimui.</w:t>
      </w:r>
    </w:p>
    <w:p w14:paraId="32D786E4" w14:textId="6F511454" w:rsidR="00C46105" w:rsidRPr="00182432" w:rsidRDefault="00C46105"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Prieš pradedant gaminių gamybą, t.</w:t>
      </w:r>
      <w:r w:rsidR="00C51E2C" w:rsidRPr="00182432">
        <w:rPr>
          <w:rFonts w:ascii="Arial" w:hAnsi="Arial" w:cs="Arial"/>
          <w:color w:val="auto"/>
          <w:sz w:val="21"/>
          <w:szCs w:val="21"/>
          <w:lang w:val="lt-LT"/>
        </w:rPr>
        <w:t xml:space="preserve"> </w:t>
      </w:r>
      <w:r w:rsidRPr="00182432">
        <w:rPr>
          <w:rFonts w:ascii="Arial" w:hAnsi="Arial" w:cs="Arial"/>
          <w:color w:val="auto"/>
          <w:sz w:val="21"/>
          <w:szCs w:val="21"/>
          <w:lang w:val="lt-LT"/>
        </w:rPr>
        <w:t xml:space="preserve">y. </w:t>
      </w:r>
      <w:r w:rsidRPr="00182432">
        <w:rPr>
          <w:rFonts w:ascii="Arial" w:hAnsi="Arial" w:cs="Arial"/>
          <w:color w:val="auto"/>
          <w:sz w:val="21"/>
          <w:szCs w:val="21"/>
          <w:u w:val="single"/>
          <w:lang w:val="lt-LT"/>
        </w:rPr>
        <w:t>sutarties vykdymo metu</w:t>
      </w:r>
      <w:r w:rsidRPr="00182432">
        <w:rPr>
          <w:rFonts w:ascii="Arial" w:hAnsi="Arial" w:cs="Arial"/>
          <w:color w:val="auto"/>
          <w:sz w:val="21"/>
          <w:szCs w:val="21"/>
          <w:lang w:val="lt-LT"/>
        </w:rPr>
        <w:t xml:space="preserve">, tiekėjas privalo perkančiajai organizacijai pateikti visų perkamų prekių  </w:t>
      </w:r>
      <w:proofErr w:type="spellStart"/>
      <w:r w:rsidRPr="00182432">
        <w:rPr>
          <w:rFonts w:ascii="Arial" w:hAnsi="Arial" w:cs="Arial"/>
          <w:color w:val="auto"/>
          <w:sz w:val="21"/>
          <w:szCs w:val="21"/>
          <w:lang w:val="lt-LT"/>
        </w:rPr>
        <w:t>spalvynus</w:t>
      </w:r>
      <w:proofErr w:type="spellEnd"/>
      <w:r w:rsidRPr="00182432">
        <w:rPr>
          <w:rFonts w:ascii="Arial" w:hAnsi="Arial" w:cs="Arial"/>
          <w:color w:val="auto"/>
          <w:sz w:val="21"/>
          <w:szCs w:val="21"/>
          <w:lang w:val="lt-LT"/>
        </w:rPr>
        <w:t xml:space="preserve"> pagal techninės specifikacijos reikalavimus ir konkrečias gaminių spalvas susiderinti su perkančiąja organizacija.</w:t>
      </w:r>
    </w:p>
    <w:p w14:paraId="7F2D3EDC" w14:textId="0028F991" w:rsidR="00C66E22" w:rsidRPr="00182432" w:rsidRDefault="00126059"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Prekės</w:t>
      </w:r>
      <w:r w:rsidR="00C66E22" w:rsidRPr="00182432">
        <w:rPr>
          <w:rFonts w:ascii="Arial" w:hAnsi="Arial" w:cs="Arial"/>
          <w:color w:val="auto"/>
          <w:sz w:val="21"/>
          <w:szCs w:val="21"/>
          <w:lang w:val="lt-LT"/>
        </w:rPr>
        <w:t xml:space="preserve"> turi būti pagamint</w:t>
      </w:r>
      <w:r w:rsidRPr="00182432">
        <w:rPr>
          <w:rFonts w:ascii="Arial" w:hAnsi="Arial" w:cs="Arial"/>
          <w:color w:val="auto"/>
          <w:sz w:val="21"/>
          <w:szCs w:val="21"/>
          <w:lang w:val="lt-LT"/>
        </w:rPr>
        <w:t>os</w:t>
      </w:r>
      <w:r w:rsidR="00C66E22" w:rsidRPr="00182432">
        <w:rPr>
          <w:rFonts w:ascii="Arial" w:hAnsi="Arial" w:cs="Arial"/>
          <w:color w:val="auto"/>
          <w:sz w:val="21"/>
          <w:szCs w:val="21"/>
          <w:lang w:val="lt-LT"/>
        </w:rPr>
        <w:t xml:space="preserve"> pagal pateiktas vizualizacijas ir brėžinius. Brėžiniuose yra pateiktos prekių/sprendimų konceptualios schemos, ne darbo brėžiniai. </w:t>
      </w:r>
      <w:r w:rsidR="00C66E22" w:rsidRPr="00182432">
        <w:rPr>
          <w:rFonts w:ascii="Arial" w:hAnsi="Arial" w:cs="Arial"/>
          <w:color w:val="auto"/>
          <w:sz w:val="21"/>
          <w:szCs w:val="21"/>
          <w:u w:val="single"/>
          <w:lang w:val="lt-LT"/>
        </w:rPr>
        <w:t>Prieš pradedant gamybą, tiekėjas privalo</w:t>
      </w:r>
      <w:r w:rsidR="00C66E22" w:rsidRPr="00182432">
        <w:rPr>
          <w:rFonts w:ascii="Arial" w:hAnsi="Arial" w:cs="Arial"/>
          <w:color w:val="auto"/>
          <w:sz w:val="21"/>
          <w:szCs w:val="21"/>
          <w:lang w:val="lt-LT"/>
        </w:rPr>
        <w:t xml:space="preserve"> pasimatuoti patalpas, pritaikyti prekių matmenis pagal realią situaciją, paruošti gaminamų prekių galutinius darbo brėžinius</w:t>
      </w:r>
      <w:r w:rsidR="00B74413" w:rsidRPr="00182432">
        <w:rPr>
          <w:rFonts w:ascii="Arial" w:hAnsi="Arial" w:cs="Arial"/>
          <w:color w:val="auto"/>
          <w:sz w:val="21"/>
          <w:szCs w:val="21"/>
          <w:lang w:val="lt-LT"/>
        </w:rPr>
        <w:t xml:space="preserve">, </w:t>
      </w:r>
      <w:r w:rsidR="00C66E22" w:rsidRPr="00182432">
        <w:rPr>
          <w:rFonts w:ascii="Arial" w:hAnsi="Arial" w:cs="Arial"/>
          <w:color w:val="auto"/>
          <w:sz w:val="21"/>
          <w:szCs w:val="21"/>
          <w:lang w:val="lt-LT"/>
        </w:rPr>
        <w:t xml:space="preserve">ir juos suderinti su </w:t>
      </w:r>
      <w:r w:rsidR="00C51E2C" w:rsidRPr="00182432">
        <w:rPr>
          <w:rFonts w:ascii="Arial" w:hAnsi="Arial" w:cs="Arial"/>
          <w:color w:val="auto"/>
          <w:sz w:val="21"/>
          <w:szCs w:val="21"/>
          <w:lang w:val="lt-LT"/>
        </w:rPr>
        <w:t>perkančiąja organizacija.</w:t>
      </w:r>
    </w:p>
    <w:p w14:paraId="19A17BD5" w14:textId="1F5211CD" w:rsidR="00C66E22" w:rsidRPr="00182432" w:rsidRDefault="00C95166"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Prekės</w:t>
      </w:r>
      <w:r w:rsidR="00C46105" w:rsidRPr="00182432">
        <w:rPr>
          <w:rFonts w:ascii="Arial" w:hAnsi="Arial" w:cs="Arial"/>
          <w:color w:val="auto"/>
          <w:sz w:val="21"/>
          <w:szCs w:val="21"/>
          <w:lang w:val="lt-LT"/>
        </w:rPr>
        <w:t xml:space="preserve"> turi būti nauj</w:t>
      </w:r>
      <w:r w:rsidRPr="00182432">
        <w:rPr>
          <w:rFonts w:ascii="Arial" w:hAnsi="Arial" w:cs="Arial"/>
          <w:color w:val="auto"/>
          <w:sz w:val="21"/>
          <w:szCs w:val="21"/>
          <w:lang w:val="lt-LT"/>
        </w:rPr>
        <w:t>os</w:t>
      </w:r>
      <w:r w:rsidR="00C46105" w:rsidRPr="00182432">
        <w:rPr>
          <w:rFonts w:ascii="Arial" w:hAnsi="Arial" w:cs="Arial"/>
          <w:color w:val="auto"/>
          <w:sz w:val="21"/>
          <w:szCs w:val="21"/>
          <w:lang w:val="lt-LT"/>
        </w:rPr>
        <w:t>, kokybišk</w:t>
      </w:r>
      <w:r w:rsidRPr="00182432">
        <w:rPr>
          <w:rFonts w:ascii="Arial" w:hAnsi="Arial" w:cs="Arial"/>
          <w:color w:val="auto"/>
          <w:sz w:val="21"/>
          <w:szCs w:val="21"/>
          <w:lang w:val="lt-LT"/>
        </w:rPr>
        <w:t>os</w:t>
      </w:r>
      <w:r w:rsidR="00C46105" w:rsidRPr="00182432">
        <w:rPr>
          <w:rFonts w:ascii="Arial" w:hAnsi="Arial" w:cs="Arial"/>
          <w:color w:val="auto"/>
          <w:sz w:val="21"/>
          <w:szCs w:val="21"/>
          <w:lang w:val="lt-LT"/>
        </w:rPr>
        <w:t>, tinkam</w:t>
      </w:r>
      <w:r w:rsidRPr="00182432">
        <w:rPr>
          <w:rFonts w:ascii="Arial" w:hAnsi="Arial" w:cs="Arial"/>
          <w:color w:val="auto"/>
          <w:sz w:val="21"/>
          <w:szCs w:val="21"/>
          <w:lang w:val="lt-LT"/>
        </w:rPr>
        <w:t>os</w:t>
      </w:r>
      <w:r w:rsidR="00C46105" w:rsidRPr="00182432">
        <w:rPr>
          <w:rFonts w:ascii="Arial" w:hAnsi="Arial" w:cs="Arial"/>
          <w:color w:val="auto"/>
          <w:sz w:val="21"/>
          <w:szCs w:val="21"/>
          <w:lang w:val="lt-LT"/>
        </w:rPr>
        <w:t xml:space="preserve"> naudoti pagal paskirtį ir atitinkan</w:t>
      </w:r>
      <w:r w:rsidRPr="00182432">
        <w:rPr>
          <w:rFonts w:ascii="Arial" w:hAnsi="Arial" w:cs="Arial"/>
          <w:color w:val="auto"/>
          <w:sz w:val="21"/>
          <w:szCs w:val="21"/>
          <w:lang w:val="lt-LT"/>
        </w:rPr>
        <w:t>čios</w:t>
      </w:r>
      <w:r w:rsidR="00C46105" w:rsidRPr="00182432">
        <w:rPr>
          <w:rFonts w:ascii="Arial" w:hAnsi="Arial" w:cs="Arial"/>
          <w:color w:val="auto"/>
          <w:sz w:val="21"/>
          <w:szCs w:val="21"/>
          <w:lang w:val="lt-LT"/>
        </w:rPr>
        <w:t xml:space="preserve"> įprastai tokios rūšies prekėms keliamus Europos Sąjungos bei Lietuvos Respublikos teisės aktų reikalavimus bei atitinkančios techninėje specifikacijoje nustatytus reikalavimus, pristatom</w:t>
      </w:r>
      <w:r w:rsidRPr="00182432">
        <w:rPr>
          <w:rFonts w:ascii="Arial" w:hAnsi="Arial" w:cs="Arial"/>
          <w:color w:val="auto"/>
          <w:sz w:val="21"/>
          <w:szCs w:val="21"/>
          <w:lang w:val="lt-LT"/>
        </w:rPr>
        <w:t xml:space="preserve">os </w:t>
      </w:r>
      <w:r w:rsidR="00C46105" w:rsidRPr="00182432">
        <w:rPr>
          <w:rFonts w:ascii="Arial" w:hAnsi="Arial" w:cs="Arial"/>
          <w:color w:val="auto"/>
          <w:sz w:val="21"/>
          <w:szCs w:val="21"/>
          <w:lang w:val="lt-LT"/>
        </w:rPr>
        <w:t>supakuot</w:t>
      </w:r>
      <w:r w:rsidRPr="00182432">
        <w:rPr>
          <w:rFonts w:ascii="Arial" w:hAnsi="Arial" w:cs="Arial"/>
          <w:color w:val="auto"/>
          <w:sz w:val="21"/>
          <w:szCs w:val="21"/>
          <w:lang w:val="lt-LT"/>
        </w:rPr>
        <w:t>os</w:t>
      </w:r>
      <w:r w:rsidR="00C46105" w:rsidRPr="00182432">
        <w:rPr>
          <w:rFonts w:ascii="Arial" w:hAnsi="Arial" w:cs="Arial"/>
          <w:color w:val="auto"/>
          <w:sz w:val="21"/>
          <w:szCs w:val="21"/>
          <w:lang w:val="lt-LT"/>
        </w:rPr>
        <w:t>.</w:t>
      </w:r>
    </w:p>
    <w:p w14:paraId="270196B0" w14:textId="13450553" w:rsidR="00203780" w:rsidRPr="00182432" w:rsidRDefault="00C46105"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 xml:space="preserve">Visos </w:t>
      </w:r>
      <w:r w:rsidR="00C95166" w:rsidRPr="00182432">
        <w:rPr>
          <w:rFonts w:ascii="Arial" w:hAnsi="Arial" w:cs="Arial"/>
          <w:color w:val="auto"/>
          <w:sz w:val="21"/>
          <w:szCs w:val="21"/>
          <w:lang w:val="lt-LT"/>
        </w:rPr>
        <w:t>prekių</w:t>
      </w:r>
      <w:r w:rsidRPr="00182432">
        <w:rPr>
          <w:rFonts w:ascii="Arial" w:hAnsi="Arial" w:cs="Arial"/>
          <w:color w:val="auto"/>
          <w:sz w:val="21"/>
          <w:szCs w:val="21"/>
          <w:lang w:val="lt-LT"/>
        </w:rPr>
        <w:t xml:space="preserve"> dalys turi būti be aštrių briaunų, neturi būti vamzdžių atvirais galais, </w:t>
      </w:r>
      <w:r w:rsidR="00C66E22" w:rsidRPr="00182432">
        <w:rPr>
          <w:rFonts w:ascii="Arial" w:hAnsi="Arial" w:cs="Arial"/>
          <w:color w:val="auto"/>
          <w:sz w:val="21"/>
          <w:szCs w:val="21"/>
          <w:lang w:val="lt-LT"/>
        </w:rPr>
        <w:t>prekės turi būti saugios naudoti</w:t>
      </w:r>
      <w:r w:rsidRPr="00182432">
        <w:rPr>
          <w:rFonts w:ascii="Arial" w:hAnsi="Arial" w:cs="Arial"/>
          <w:color w:val="auto"/>
          <w:sz w:val="21"/>
          <w:szCs w:val="21"/>
          <w:lang w:val="lt-LT"/>
        </w:rPr>
        <w:t>.</w:t>
      </w:r>
    </w:p>
    <w:p w14:paraId="70BC467D" w14:textId="2C9E125A" w:rsidR="00203780" w:rsidRPr="00182432" w:rsidRDefault="00C95166"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Prekių</w:t>
      </w:r>
      <w:r w:rsidR="00C46105" w:rsidRPr="00182432">
        <w:rPr>
          <w:rFonts w:ascii="Arial" w:hAnsi="Arial" w:cs="Arial"/>
          <w:color w:val="auto"/>
          <w:sz w:val="21"/>
          <w:szCs w:val="21"/>
          <w:lang w:val="lt-LT"/>
        </w:rPr>
        <w:t xml:space="preserve"> kojos (atramos) turi nebraižyti ir netepti grindų, karkasų metalinės dalys neturi liestis su grindimis.</w:t>
      </w:r>
    </w:p>
    <w:p w14:paraId="3E8EAB21" w14:textId="11964C07" w:rsidR="00203780" w:rsidRPr="00182432" w:rsidRDefault="00C95166"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Prekės</w:t>
      </w:r>
      <w:r w:rsidR="0006753B" w:rsidRPr="00182432">
        <w:rPr>
          <w:rFonts w:ascii="Arial" w:hAnsi="Arial" w:cs="Arial"/>
          <w:color w:val="auto"/>
          <w:sz w:val="21"/>
          <w:szCs w:val="21"/>
          <w:lang w:val="lt-LT"/>
        </w:rPr>
        <w:t xml:space="preserve"> turi būti stabil</w:t>
      </w:r>
      <w:r w:rsidRPr="00182432">
        <w:rPr>
          <w:rFonts w:ascii="Arial" w:hAnsi="Arial" w:cs="Arial"/>
          <w:color w:val="auto"/>
          <w:sz w:val="21"/>
          <w:szCs w:val="21"/>
          <w:lang w:val="lt-LT"/>
        </w:rPr>
        <w:t>ios</w:t>
      </w:r>
      <w:r w:rsidR="0006753B" w:rsidRPr="00182432">
        <w:rPr>
          <w:rFonts w:ascii="Arial" w:hAnsi="Arial" w:cs="Arial"/>
          <w:color w:val="auto"/>
          <w:sz w:val="21"/>
          <w:szCs w:val="21"/>
          <w:lang w:val="lt-LT"/>
        </w:rPr>
        <w:t xml:space="preserve">, konstrukcija sumontuota taip, kad užtikrintų ilgalaikį, patogų </w:t>
      </w:r>
      <w:r w:rsidR="00A87916" w:rsidRPr="00182432">
        <w:rPr>
          <w:rFonts w:ascii="Arial" w:hAnsi="Arial" w:cs="Arial"/>
          <w:color w:val="auto"/>
          <w:sz w:val="21"/>
          <w:szCs w:val="21"/>
          <w:lang w:val="lt-LT"/>
        </w:rPr>
        <w:t xml:space="preserve">ir saugų </w:t>
      </w:r>
      <w:r w:rsidR="0006753B" w:rsidRPr="00182432">
        <w:rPr>
          <w:rFonts w:ascii="Arial" w:hAnsi="Arial" w:cs="Arial"/>
          <w:color w:val="auto"/>
          <w:sz w:val="21"/>
          <w:szCs w:val="21"/>
          <w:lang w:val="lt-LT"/>
        </w:rPr>
        <w:t>naudojimą. Už prekių/sprendimų konstruktyvą, stabilumą ir saugumą atsako tiekėjas.</w:t>
      </w:r>
      <w:r w:rsidR="00203780" w:rsidRPr="00182432">
        <w:rPr>
          <w:rFonts w:ascii="Arial" w:hAnsi="Arial" w:cs="Arial"/>
          <w:color w:val="auto"/>
          <w:sz w:val="21"/>
          <w:szCs w:val="21"/>
          <w:lang w:val="lt-LT"/>
        </w:rPr>
        <w:t xml:space="preserve"> </w:t>
      </w:r>
    </w:p>
    <w:p w14:paraId="7F34D9F6" w14:textId="61119AB0" w:rsidR="00203780" w:rsidRPr="00182432" w:rsidRDefault="00C95166"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Prekių</w:t>
      </w:r>
      <w:r w:rsidR="00C46105" w:rsidRPr="00182432">
        <w:rPr>
          <w:rFonts w:ascii="Arial" w:hAnsi="Arial" w:cs="Arial"/>
          <w:color w:val="auto"/>
          <w:sz w:val="21"/>
          <w:szCs w:val="21"/>
          <w:lang w:val="lt-LT"/>
        </w:rPr>
        <w:t xml:space="preserve"> išorėje negali matytis montavimo žymių.</w:t>
      </w:r>
    </w:p>
    <w:p w14:paraId="1C9DE620" w14:textId="77777777" w:rsidR="000E019B" w:rsidRPr="00182432" w:rsidRDefault="00C95166"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Prekėms</w:t>
      </w:r>
      <w:r w:rsidR="00C46105" w:rsidRPr="00182432">
        <w:rPr>
          <w:rFonts w:ascii="Arial" w:hAnsi="Arial" w:cs="Arial"/>
          <w:color w:val="auto"/>
          <w:sz w:val="21"/>
          <w:szCs w:val="21"/>
          <w:lang w:val="lt-LT"/>
        </w:rPr>
        <w:t xml:space="preserve"> ir jų dalims turi būti </w:t>
      </w:r>
      <w:r w:rsidR="0083038A" w:rsidRPr="00182432">
        <w:rPr>
          <w:rFonts w:ascii="Arial" w:hAnsi="Arial" w:cs="Arial"/>
          <w:color w:val="auto"/>
          <w:sz w:val="21"/>
          <w:szCs w:val="21"/>
          <w:lang w:val="lt-LT"/>
        </w:rPr>
        <w:t>taikomas</w:t>
      </w:r>
      <w:r w:rsidR="00C46105" w:rsidRPr="00182432">
        <w:rPr>
          <w:rFonts w:ascii="Arial" w:hAnsi="Arial" w:cs="Arial"/>
          <w:color w:val="auto"/>
          <w:sz w:val="21"/>
          <w:szCs w:val="21"/>
          <w:lang w:val="lt-LT"/>
        </w:rPr>
        <w:t xml:space="preserve"> ne </w:t>
      </w:r>
      <w:r w:rsidR="0083038A" w:rsidRPr="00182432">
        <w:rPr>
          <w:rFonts w:ascii="Arial" w:hAnsi="Arial" w:cs="Arial"/>
          <w:color w:val="auto"/>
          <w:sz w:val="21"/>
          <w:szCs w:val="21"/>
          <w:lang w:val="lt-LT"/>
        </w:rPr>
        <w:t>trumpesnis</w:t>
      </w:r>
      <w:r w:rsidR="00C46105" w:rsidRPr="00182432">
        <w:rPr>
          <w:rFonts w:ascii="Arial" w:hAnsi="Arial" w:cs="Arial"/>
          <w:color w:val="auto"/>
          <w:sz w:val="21"/>
          <w:szCs w:val="21"/>
          <w:lang w:val="lt-LT"/>
        </w:rPr>
        <w:t xml:space="preserve"> kaip 5 (penkių) metų garantinis laikotarpis, įskaitant elektroniką.</w:t>
      </w:r>
    </w:p>
    <w:p w14:paraId="47AA3FF2" w14:textId="0092D910" w:rsidR="000E019B" w:rsidRPr="00182432" w:rsidRDefault="000E019B" w:rsidP="00182258">
      <w:pPr>
        <w:pStyle w:val="ListParagraph"/>
        <w:numPr>
          <w:ilvl w:val="0"/>
          <w:numId w:val="8"/>
        </w:numPr>
        <w:spacing w:after="0" w:line="240" w:lineRule="auto"/>
        <w:ind w:hanging="567"/>
        <w:jc w:val="both"/>
        <w:rPr>
          <w:rFonts w:ascii="Arial" w:hAnsi="Arial" w:cs="Arial"/>
          <w:color w:val="auto"/>
          <w:sz w:val="21"/>
          <w:szCs w:val="21"/>
          <w:lang w:val="lt-LT"/>
        </w:rPr>
      </w:pPr>
      <w:r w:rsidRPr="00182432">
        <w:rPr>
          <w:rFonts w:ascii="Arial" w:hAnsi="Arial" w:cs="Arial"/>
          <w:color w:val="auto"/>
          <w:sz w:val="21"/>
          <w:szCs w:val="21"/>
          <w:lang w:val="lt-LT"/>
        </w:rPr>
        <w:t>Tiekėjas gali siūlyti ir aukštesnių techninių savybių prekes ar sudedamąsias jos dalis, nei reikalaujama, nurodant, kad siūloma prekė ar jos sudedamoji dalis atitinka aukštesnes technines savybes.</w:t>
      </w:r>
    </w:p>
    <w:p w14:paraId="5F4BEDA4" w14:textId="77777777" w:rsidR="000E019B" w:rsidRPr="00182432" w:rsidRDefault="000E019B" w:rsidP="00182258">
      <w:pPr>
        <w:pStyle w:val="ListParagraph"/>
        <w:spacing w:after="0" w:line="240" w:lineRule="auto"/>
        <w:ind w:left="660" w:hanging="567"/>
        <w:jc w:val="both"/>
        <w:rPr>
          <w:rFonts w:ascii="Arial" w:hAnsi="Arial" w:cs="Arial"/>
          <w:color w:val="auto"/>
          <w:sz w:val="21"/>
          <w:szCs w:val="21"/>
          <w:lang w:val="lt-LT"/>
        </w:rPr>
      </w:pPr>
    </w:p>
    <w:p w14:paraId="2C9B5BA1" w14:textId="5D7B4BD0" w:rsidR="009B55D6" w:rsidRPr="00182432" w:rsidRDefault="009B55D6" w:rsidP="00182258">
      <w:pPr>
        <w:spacing w:after="0" w:line="240" w:lineRule="auto"/>
        <w:ind w:firstLine="142"/>
        <w:rPr>
          <w:rFonts w:ascii="Arial" w:hAnsi="Arial" w:cs="Arial"/>
          <w:color w:val="auto"/>
          <w:sz w:val="21"/>
          <w:szCs w:val="21"/>
          <w:lang w:val="lt-LT"/>
        </w:rPr>
      </w:pPr>
      <w:r w:rsidRPr="00182432">
        <w:rPr>
          <w:rFonts w:ascii="Arial" w:hAnsi="Arial" w:cs="Arial"/>
          <w:color w:val="auto"/>
          <w:sz w:val="21"/>
          <w:szCs w:val="21"/>
          <w:lang w:val="lt-LT"/>
        </w:rPr>
        <w:t xml:space="preserve">Priedas Nr. 1. </w:t>
      </w:r>
      <w:sdt>
        <w:sdtPr>
          <w:rPr>
            <w:rFonts w:ascii="Arial" w:hAnsi="Arial" w:cs="Arial"/>
            <w:color w:val="auto"/>
            <w:sz w:val="21"/>
            <w:szCs w:val="21"/>
            <w:lang w:val="lt-LT"/>
          </w:rPr>
          <w:id w:val="234441866"/>
          <w:placeholder>
            <w:docPart w:val="1428D519D69B442682BFA3301D35859A"/>
          </w:placeholder>
          <w:text/>
        </w:sdtPr>
        <w:sdtEndPr/>
        <w:sdtContent>
          <w:r w:rsidR="001C15A4" w:rsidRPr="00182432">
            <w:rPr>
              <w:rFonts w:ascii="Arial" w:hAnsi="Arial" w:cs="Arial"/>
              <w:color w:val="auto"/>
              <w:sz w:val="21"/>
              <w:szCs w:val="21"/>
              <w:lang w:val="lt-LT"/>
            </w:rPr>
            <w:t>Prekių</w:t>
          </w:r>
          <w:r w:rsidRPr="00182432">
            <w:rPr>
              <w:rFonts w:ascii="Arial" w:hAnsi="Arial" w:cs="Arial"/>
              <w:color w:val="auto"/>
              <w:sz w:val="21"/>
              <w:szCs w:val="21"/>
              <w:lang w:val="lt-LT"/>
            </w:rPr>
            <w:t xml:space="preserve"> </w:t>
          </w:r>
          <w:r w:rsidR="00D625EB" w:rsidRPr="00182432">
            <w:rPr>
              <w:rFonts w:ascii="Arial" w:hAnsi="Arial" w:cs="Arial"/>
              <w:color w:val="auto"/>
              <w:sz w:val="21"/>
              <w:szCs w:val="21"/>
              <w:lang w:val="lt-LT"/>
            </w:rPr>
            <w:t xml:space="preserve">kainų </w:t>
          </w:r>
          <w:r w:rsidRPr="00182432">
            <w:rPr>
              <w:rFonts w:ascii="Arial" w:hAnsi="Arial" w:cs="Arial"/>
              <w:color w:val="auto"/>
              <w:sz w:val="21"/>
              <w:szCs w:val="21"/>
              <w:lang w:val="lt-LT"/>
            </w:rPr>
            <w:t>lentelė</w:t>
          </w:r>
        </w:sdtContent>
      </w:sdt>
      <w:r w:rsidRPr="00182432">
        <w:rPr>
          <w:rFonts w:ascii="Arial" w:hAnsi="Arial" w:cs="Arial"/>
          <w:color w:val="auto"/>
          <w:sz w:val="21"/>
          <w:szCs w:val="21"/>
          <w:lang w:val="lt-LT"/>
        </w:rPr>
        <w:t>.</w:t>
      </w:r>
    </w:p>
    <w:p w14:paraId="2E7CCBD0" w14:textId="6723B0EA" w:rsidR="000661DF" w:rsidRPr="00182432" w:rsidRDefault="003C4A72" w:rsidP="000661DF">
      <w:pPr>
        <w:spacing w:after="0" w:line="240" w:lineRule="auto"/>
        <w:ind w:firstLine="142"/>
        <w:rPr>
          <w:rFonts w:ascii="Arial" w:hAnsi="Arial" w:cs="Arial"/>
          <w:color w:val="auto"/>
          <w:sz w:val="21"/>
          <w:szCs w:val="21"/>
          <w:lang w:val="lt-LT"/>
        </w:rPr>
      </w:pPr>
      <w:r w:rsidRPr="00182432">
        <w:rPr>
          <w:rFonts w:ascii="Arial" w:hAnsi="Arial" w:cs="Arial"/>
          <w:color w:val="auto"/>
          <w:sz w:val="21"/>
          <w:szCs w:val="21"/>
          <w:lang w:val="lt-LT"/>
        </w:rPr>
        <w:t xml:space="preserve">Priedas Nr. </w:t>
      </w:r>
      <w:r w:rsidR="00950249" w:rsidRPr="00182432">
        <w:rPr>
          <w:rFonts w:ascii="Arial" w:hAnsi="Arial" w:cs="Arial"/>
          <w:color w:val="auto"/>
          <w:sz w:val="21"/>
          <w:szCs w:val="21"/>
          <w:lang w:val="lt-LT"/>
        </w:rPr>
        <w:t>2</w:t>
      </w:r>
      <w:r w:rsidRPr="00182432">
        <w:rPr>
          <w:rFonts w:ascii="Arial" w:hAnsi="Arial" w:cs="Arial"/>
          <w:color w:val="auto"/>
          <w:sz w:val="21"/>
          <w:szCs w:val="21"/>
          <w:lang w:val="lt-LT"/>
        </w:rPr>
        <w:t xml:space="preserve">. Patalpų planai (atskiras </w:t>
      </w:r>
      <w:r w:rsidR="000E1B56" w:rsidRPr="00182432">
        <w:rPr>
          <w:rFonts w:ascii="Arial" w:hAnsi="Arial" w:cs="Arial"/>
          <w:color w:val="auto"/>
          <w:sz w:val="21"/>
          <w:szCs w:val="21"/>
          <w:lang w:val="lt-LT"/>
        </w:rPr>
        <w:t>PDF</w:t>
      </w:r>
      <w:r w:rsidRPr="00182432">
        <w:rPr>
          <w:rFonts w:ascii="Arial" w:hAnsi="Arial" w:cs="Arial"/>
          <w:color w:val="auto"/>
          <w:sz w:val="21"/>
          <w:szCs w:val="21"/>
          <w:lang w:val="lt-LT"/>
        </w:rPr>
        <w:t xml:space="preserve"> failas).</w:t>
      </w:r>
    </w:p>
    <w:p w14:paraId="1028A7E8" w14:textId="6BCB1AC6" w:rsidR="000661DF" w:rsidRPr="00182432" w:rsidRDefault="009B55D6" w:rsidP="009662EA">
      <w:pPr>
        <w:spacing w:after="0" w:line="240" w:lineRule="auto"/>
        <w:ind w:firstLine="142"/>
        <w:rPr>
          <w:rFonts w:ascii="Arial" w:hAnsi="Arial" w:cs="Arial"/>
          <w:color w:val="auto"/>
          <w:sz w:val="21"/>
          <w:szCs w:val="21"/>
          <w:lang w:val="lt-LT"/>
        </w:rPr>
      </w:pPr>
      <w:r w:rsidRPr="00182432">
        <w:rPr>
          <w:rFonts w:ascii="Arial" w:hAnsi="Arial" w:cs="Arial"/>
          <w:color w:val="auto"/>
          <w:sz w:val="21"/>
          <w:szCs w:val="21"/>
          <w:lang w:val="lt-LT"/>
        </w:rPr>
        <w:t xml:space="preserve">Priedas Nr. </w:t>
      </w:r>
      <w:r w:rsidR="00950249" w:rsidRPr="00182432">
        <w:rPr>
          <w:rFonts w:ascii="Arial" w:hAnsi="Arial" w:cs="Arial"/>
          <w:color w:val="auto"/>
          <w:sz w:val="21"/>
          <w:szCs w:val="21"/>
          <w:lang w:val="lt-LT"/>
        </w:rPr>
        <w:t>3</w:t>
      </w:r>
      <w:r w:rsidR="00F53F49" w:rsidRPr="00182432">
        <w:rPr>
          <w:rFonts w:ascii="Arial" w:hAnsi="Arial" w:cs="Arial"/>
          <w:color w:val="auto"/>
          <w:sz w:val="21"/>
          <w:szCs w:val="21"/>
          <w:lang w:val="lt-LT"/>
        </w:rPr>
        <w:t>. Brėžiniai</w:t>
      </w:r>
      <w:r w:rsidR="005A1C1B" w:rsidRPr="00182432">
        <w:rPr>
          <w:rFonts w:ascii="Arial" w:hAnsi="Arial" w:cs="Arial"/>
          <w:color w:val="auto"/>
          <w:sz w:val="21"/>
          <w:szCs w:val="21"/>
          <w:lang w:val="lt-LT"/>
        </w:rPr>
        <w:t xml:space="preserve"> ir vizualizacijos</w:t>
      </w:r>
      <w:r w:rsidR="00E957B9" w:rsidRPr="00182432">
        <w:rPr>
          <w:rFonts w:ascii="Arial" w:hAnsi="Arial" w:cs="Arial"/>
          <w:color w:val="auto"/>
          <w:sz w:val="21"/>
          <w:szCs w:val="21"/>
          <w:lang w:val="lt-LT"/>
        </w:rPr>
        <w:t xml:space="preserve"> (atskiras PDF failas)</w:t>
      </w:r>
      <w:r w:rsidR="005A1C1B" w:rsidRPr="00182432">
        <w:rPr>
          <w:rFonts w:ascii="Arial" w:hAnsi="Arial" w:cs="Arial"/>
          <w:color w:val="auto"/>
          <w:sz w:val="21"/>
          <w:szCs w:val="21"/>
          <w:lang w:val="lt-LT"/>
        </w:rPr>
        <w:t>.</w:t>
      </w:r>
    </w:p>
    <w:p w14:paraId="5E81B05D" w14:textId="50D4D628" w:rsidR="007B1ED5" w:rsidRPr="00182432" w:rsidRDefault="007B1ED5" w:rsidP="002643CE">
      <w:pPr>
        <w:spacing w:after="0" w:line="240" w:lineRule="auto"/>
        <w:jc w:val="right"/>
        <w:rPr>
          <w:rFonts w:ascii="Arial" w:hAnsi="Arial" w:cs="Arial"/>
          <w:color w:val="auto"/>
          <w:sz w:val="21"/>
          <w:szCs w:val="21"/>
          <w:lang w:val="lt-LT"/>
        </w:rPr>
      </w:pPr>
      <w:r w:rsidRPr="00182432">
        <w:rPr>
          <w:rFonts w:ascii="Arial" w:hAnsi="Arial" w:cs="Arial"/>
          <w:color w:val="auto"/>
          <w:sz w:val="21"/>
          <w:szCs w:val="21"/>
          <w:lang w:val="lt-LT"/>
        </w:rPr>
        <w:t>Priedas Nr. 1</w:t>
      </w:r>
    </w:p>
    <w:p w14:paraId="0A10D76D" w14:textId="5B37A213" w:rsidR="001D7E15" w:rsidRPr="00182432" w:rsidRDefault="001C15A4" w:rsidP="00182DE4">
      <w:pPr>
        <w:spacing w:after="0" w:line="240" w:lineRule="auto"/>
        <w:jc w:val="right"/>
        <w:rPr>
          <w:rFonts w:ascii="Arial" w:hAnsi="Arial" w:cs="Arial"/>
          <w:color w:val="auto"/>
          <w:sz w:val="21"/>
          <w:szCs w:val="21"/>
          <w:lang w:val="lt-LT"/>
        </w:rPr>
      </w:pPr>
      <w:r w:rsidRPr="00182432">
        <w:rPr>
          <w:rFonts w:ascii="Arial" w:hAnsi="Arial" w:cs="Arial"/>
          <w:color w:val="auto"/>
          <w:sz w:val="21"/>
          <w:szCs w:val="21"/>
          <w:lang w:val="lt-LT"/>
        </w:rPr>
        <w:t>Prekių</w:t>
      </w:r>
      <w:r w:rsidR="007B1ED5" w:rsidRPr="00182432">
        <w:rPr>
          <w:rFonts w:ascii="Arial" w:hAnsi="Arial" w:cs="Arial"/>
          <w:color w:val="auto"/>
          <w:sz w:val="21"/>
          <w:szCs w:val="21"/>
          <w:lang w:val="lt-LT"/>
        </w:rPr>
        <w:t xml:space="preserve"> kainų lentelė</w:t>
      </w:r>
    </w:p>
    <w:tbl>
      <w:tblPr>
        <w:tblStyle w:val="TableGrid2"/>
        <w:tblW w:w="14033" w:type="dxa"/>
        <w:tblInd w:w="137" w:type="dxa"/>
        <w:tblLayout w:type="fixed"/>
        <w:tblLook w:val="04A0" w:firstRow="1" w:lastRow="0" w:firstColumn="1" w:lastColumn="0" w:noHBand="0" w:noVBand="1"/>
      </w:tblPr>
      <w:tblGrid>
        <w:gridCol w:w="993"/>
        <w:gridCol w:w="10489"/>
        <w:gridCol w:w="2551"/>
      </w:tblGrid>
      <w:tr w:rsidR="00182432" w:rsidRPr="00182432" w14:paraId="4DD96220" w14:textId="77777777" w:rsidTr="00182DE4">
        <w:trPr>
          <w:trHeight w:val="615"/>
        </w:trPr>
        <w:tc>
          <w:tcPr>
            <w:tcW w:w="993" w:type="dxa"/>
            <w:vAlign w:val="center"/>
          </w:tcPr>
          <w:p w14:paraId="61C2E7B3" w14:textId="77777777" w:rsidR="00182258" w:rsidRPr="00182432" w:rsidRDefault="00182258" w:rsidP="002643CE">
            <w:pPr>
              <w:rPr>
                <w:rFonts w:ascii="Arial" w:eastAsia="Calibri" w:hAnsi="Arial" w:cs="Arial"/>
                <w:b/>
                <w:bCs/>
                <w:sz w:val="21"/>
                <w:szCs w:val="21"/>
              </w:rPr>
            </w:pPr>
            <w:r w:rsidRPr="00182432">
              <w:rPr>
                <w:rFonts w:ascii="Arial" w:eastAsia="Calibri" w:hAnsi="Arial" w:cs="Arial"/>
                <w:b/>
                <w:bCs/>
                <w:sz w:val="21"/>
                <w:szCs w:val="21"/>
              </w:rPr>
              <w:t>Eil. Nr.</w:t>
            </w:r>
          </w:p>
        </w:tc>
        <w:tc>
          <w:tcPr>
            <w:tcW w:w="10489" w:type="dxa"/>
            <w:vAlign w:val="center"/>
          </w:tcPr>
          <w:p w14:paraId="0D3F9792"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Pavadinimas</w:t>
            </w:r>
          </w:p>
        </w:tc>
        <w:tc>
          <w:tcPr>
            <w:tcW w:w="2551" w:type="dxa"/>
            <w:vAlign w:val="center"/>
          </w:tcPr>
          <w:p w14:paraId="5BA671D6" w14:textId="77777777" w:rsidR="00182258" w:rsidRPr="00182432" w:rsidRDefault="00182258" w:rsidP="002643CE">
            <w:pPr>
              <w:rPr>
                <w:rFonts w:ascii="Arial" w:eastAsia="Calibri" w:hAnsi="Arial" w:cs="Arial"/>
                <w:b/>
                <w:bCs/>
                <w:sz w:val="21"/>
                <w:szCs w:val="21"/>
              </w:rPr>
            </w:pPr>
            <w:r w:rsidRPr="00182432">
              <w:rPr>
                <w:rFonts w:ascii="Arial" w:eastAsia="Calibri" w:hAnsi="Arial" w:cs="Arial"/>
                <w:b/>
                <w:bCs/>
                <w:sz w:val="21"/>
                <w:szCs w:val="21"/>
              </w:rPr>
              <w:t xml:space="preserve">Užsakomų gaminių kiekis vnt. </w:t>
            </w:r>
          </w:p>
        </w:tc>
      </w:tr>
      <w:tr w:rsidR="00182432" w:rsidRPr="006A5D93" w14:paraId="487D47D0" w14:textId="567FDF70" w:rsidTr="00182DE4">
        <w:trPr>
          <w:trHeight w:val="415"/>
        </w:trPr>
        <w:tc>
          <w:tcPr>
            <w:tcW w:w="14033" w:type="dxa"/>
            <w:gridSpan w:val="3"/>
            <w:shd w:val="clear" w:color="auto" w:fill="FFFF00"/>
            <w:vAlign w:val="center"/>
          </w:tcPr>
          <w:p w14:paraId="442B342C" w14:textId="520EE3BE" w:rsidR="00182258" w:rsidRPr="00182432" w:rsidRDefault="00182258" w:rsidP="002643CE">
            <w:pPr>
              <w:rPr>
                <w:rFonts w:ascii="Arial" w:hAnsi="Arial" w:cs="Arial"/>
                <w:b/>
                <w:bCs/>
                <w:i/>
                <w:iCs/>
                <w:sz w:val="21"/>
                <w:szCs w:val="21"/>
              </w:rPr>
            </w:pPr>
            <w:r w:rsidRPr="00182432">
              <w:rPr>
                <w:rFonts w:ascii="Arial" w:hAnsi="Arial" w:cs="Arial"/>
                <w:b/>
                <w:bCs/>
                <w:i/>
                <w:iCs/>
                <w:sz w:val="21"/>
                <w:szCs w:val="21"/>
              </w:rPr>
              <w:t>I pirkimo objekto dalis. Sėdimieji baldai.</w:t>
            </w:r>
          </w:p>
        </w:tc>
      </w:tr>
      <w:tr w:rsidR="00182432" w:rsidRPr="00182432" w14:paraId="4C0CD8B0" w14:textId="77777777" w:rsidTr="00182DE4">
        <w:trPr>
          <w:trHeight w:val="196"/>
        </w:trPr>
        <w:tc>
          <w:tcPr>
            <w:tcW w:w="993" w:type="dxa"/>
          </w:tcPr>
          <w:p w14:paraId="0C3A61F2" w14:textId="1CC3755E" w:rsidR="00182258" w:rsidRPr="00182432" w:rsidRDefault="00182258" w:rsidP="002643CE">
            <w:pPr>
              <w:rPr>
                <w:rFonts w:ascii="Arial" w:eastAsia="Calibri" w:hAnsi="Arial" w:cs="Arial"/>
                <w:sz w:val="21"/>
                <w:szCs w:val="21"/>
              </w:rPr>
            </w:pPr>
            <w:r w:rsidRPr="00182432">
              <w:rPr>
                <w:rFonts w:ascii="Arial" w:hAnsi="Arial" w:cs="Arial"/>
                <w:b/>
                <w:bCs/>
                <w:sz w:val="21"/>
                <w:szCs w:val="21"/>
              </w:rPr>
              <w:t>1.</w:t>
            </w:r>
          </w:p>
        </w:tc>
        <w:tc>
          <w:tcPr>
            <w:tcW w:w="10489" w:type="dxa"/>
          </w:tcPr>
          <w:p w14:paraId="36CC42DA" w14:textId="470B4F7F" w:rsidR="00182258" w:rsidRPr="00182432" w:rsidRDefault="00182258" w:rsidP="002643CE">
            <w:pPr>
              <w:rPr>
                <w:rFonts w:ascii="Arial" w:hAnsi="Arial" w:cs="Arial"/>
                <w:sz w:val="21"/>
                <w:szCs w:val="21"/>
              </w:rPr>
            </w:pPr>
            <w:r w:rsidRPr="00182432">
              <w:rPr>
                <w:rFonts w:ascii="Arial" w:hAnsi="Arial" w:cs="Arial"/>
                <w:sz w:val="21"/>
                <w:szCs w:val="21"/>
              </w:rPr>
              <w:t>Posėdžių kėdė su porankiais K02</w:t>
            </w:r>
          </w:p>
        </w:tc>
        <w:tc>
          <w:tcPr>
            <w:tcW w:w="2551" w:type="dxa"/>
          </w:tcPr>
          <w:p w14:paraId="552D790A" w14:textId="01DEED6A"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56</w:t>
            </w:r>
          </w:p>
        </w:tc>
      </w:tr>
      <w:tr w:rsidR="00182432" w:rsidRPr="00182432" w14:paraId="6179564B" w14:textId="77777777" w:rsidTr="00182DE4">
        <w:trPr>
          <w:trHeight w:val="208"/>
        </w:trPr>
        <w:tc>
          <w:tcPr>
            <w:tcW w:w="993" w:type="dxa"/>
          </w:tcPr>
          <w:p w14:paraId="23E1AE8F" w14:textId="190E205F" w:rsidR="00182258" w:rsidRPr="00182432" w:rsidRDefault="00182258" w:rsidP="002643CE">
            <w:pPr>
              <w:rPr>
                <w:rFonts w:ascii="Arial" w:eastAsia="Calibri" w:hAnsi="Arial" w:cs="Arial"/>
                <w:sz w:val="21"/>
                <w:szCs w:val="21"/>
              </w:rPr>
            </w:pPr>
            <w:r w:rsidRPr="00182432">
              <w:rPr>
                <w:rFonts w:ascii="Arial" w:hAnsi="Arial" w:cs="Arial"/>
                <w:b/>
                <w:bCs/>
                <w:sz w:val="21"/>
                <w:szCs w:val="21"/>
              </w:rPr>
              <w:t>2.</w:t>
            </w:r>
          </w:p>
        </w:tc>
        <w:tc>
          <w:tcPr>
            <w:tcW w:w="10489" w:type="dxa"/>
          </w:tcPr>
          <w:p w14:paraId="23F25687" w14:textId="43302EB1" w:rsidR="00182258" w:rsidRPr="00182432" w:rsidRDefault="00182258" w:rsidP="002643CE">
            <w:pPr>
              <w:rPr>
                <w:rFonts w:ascii="Arial" w:hAnsi="Arial" w:cs="Arial"/>
                <w:sz w:val="21"/>
                <w:szCs w:val="21"/>
              </w:rPr>
            </w:pPr>
            <w:r w:rsidRPr="00182432">
              <w:rPr>
                <w:rFonts w:ascii="Arial" w:hAnsi="Arial" w:cs="Arial"/>
                <w:sz w:val="21"/>
                <w:szCs w:val="21"/>
              </w:rPr>
              <w:t>Posėdžių kėdė be porankių K08</w:t>
            </w:r>
          </w:p>
        </w:tc>
        <w:tc>
          <w:tcPr>
            <w:tcW w:w="2551" w:type="dxa"/>
          </w:tcPr>
          <w:p w14:paraId="22EE43D3" w14:textId="1085B2B4"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76</w:t>
            </w:r>
          </w:p>
        </w:tc>
      </w:tr>
      <w:tr w:rsidR="00182432" w:rsidRPr="00182432" w14:paraId="76C1F266" w14:textId="77777777" w:rsidTr="00182DE4">
        <w:trPr>
          <w:trHeight w:val="196"/>
        </w:trPr>
        <w:tc>
          <w:tcPr>
            <w:tcW w:w="993" w:type="dxa"/>
          </w:tcPr>
          <w:p w14:paraId="06F07143" w14:textId="4A9901C5" w:rsidR="00182258" w:rsidRPr="00182432" w:rsidRDefault="00182258" w:rsidP="002643CE">
            <w:pPr>
              <w:rPr>
                <w:rFonts w:ascii="Arial" w:eastAsia="Calibri" w:hAnsi="Arial" w:cs="Arial"/>
                <w:sz w:val="21"/>
                <w:szCs w:val="21"/>
              </w:rPr>
            </w:pPr>
            <w:r w:rsidRPr="00182432">
              <w:rPr>
                <w:rFonts w:ascii="Arial" w:hAnsi="Arial" w:cs="Arial"/>
                <w:b/>
                <w:bCs/>
                <w:sz w:val="21"/>
                <w:szCs w:val="21"/>
              </w:rPr>
              <w:t>3.</w:t>
            </w:r>
          </w:p>
        </w:tc>
        <w:tc>
          <w:tcPr>
            <w:tcW w:w="10489" w:type="dxa"/>
          </w:tcPr>
          <w:p w14:paraId="5135CE09" w14:textId="74592108" w:rsidR="00182258" w:rsidRPr="00182432" w:rsidRDefault="00182258" w:rsidP="002643CE">
            <w:pPr>
              <w:rPr>
                <w:rFonts w:ascii="Arial" w:hAnsi="Arial" w:cs="Arial"/>
                <w:sz w:val="21"/>
                <w:szCs w:val="21"/>
              </w:rPr>
            </w:pPr>
            <w:r w:rsidRPr="00182432">
              <w:rPr>
                <w:rFonts w:ascii="Arial" w:hAnsi="Arial" w:cs="Arial"/>
                <w:sz w:val="21"/>
                <w:szCs w:val="21"/>
              </w:rPr>
              <w:t>Vienvietis minkštasuolis su aukštu atlošu K03</w:t>
            </w:r>
          </w:p>
        </w:tc>
        <w:tc>
          <w:tcPr>
            <w:tcW w:w="2551" w:type="dxa"/>
          </w:tcPr>
          <w:p w14:paraId="182E200A" w14:textId="78F4B5B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w:t>
            </w:r>
          </w:p>
        </w:tc>
      </w:tr>
      <w:tr w:rsidR="00182432" w:rsidRPr="00182432" w14:paraId="53DBE394" w14:textId="77777777" w:rsidTr="00182DE4">
        <w:trPr>
          <w:trHeight w:val="208"/>
        </w:trPr>
        <w:tc>
          <w:tcPr>
            <w:tcW w:w="993" w:type="dxa"/>
          </w:tcPr>
          <w:p w14:paraId="097D2732" w14:textId="198BA6A0" w:rsidR="00182258" w:rsidRPr="00182432" w:rsidRDefault="00182258" w:rsidP="002643CE">
            <w:pPr>
              <w:rPr>
                <w:rFonts w:ascii="Arial" w:eastAsia="Calibri" w:hAnsi="Arial" w:cs="Arial"/>
                <w:sz w:val="21"/>
                <w:szCs w:val="21"/>
              </w:rPr>
            </w:pPr>
            <w:r w:rsidRPr="00182432">
              <w:rPr>
                <w:rFonts w:ascii="Arial" w:hAnsi="Arial" w:cs="Arial"/>
                <w:b/>
                <w:bCs/>
                <w:sz w:val="21"/>
                <w:szCs w:val="21"/>
              </w:rPr>
              <w:lastRenderedPageBreak/>
              <w:t>4.</w:t>
            </w:r>
          </w:p>
        </w:tc>
        <w:tc>
          <w:tcPr>
            <w:tcW w:w="10489" w:type="dxa"/>
          </w:tcPr>
          <w:p w14:paraId="2155719F" w14:textId="52400731" w:rsidR="00182258" w:rsidRPr="00182432" w:rsidRDefault="00182258" w:rsidP="002643CE">
            <w:pPr>
              <w:rPr>
                <w:rFonts w:ascii="Arial" w:hAnsi="Arial" w:cs="Arial"/>
                <w:b/>
                <w:bCs/>
                <w:sz w:val="21"/>
                <w:szCs w:val="21"/>
              </w:rPr>
            </w:pPr>
            <w:r w:rsidRPr="00182432">
              <w:rPr>
                <w:rFonts w:ascii="Arial" w:hAnsi="Arial" w:cs="Arial"/>
                <w:sz w:val="21"/>
                <w:szCs w:val="21"/>
              </w:rPr>
              <w:t>Aukšta posėdžių kėdė (prie ST15, BST01.1, BST01.2, BST01.3 ir BST03 stalų)</w:t>
            </w:r>
            <w:r w:rsidRPr="00182432">
              <w:rPr>
                <w:rFonts w:ascii="Arial" w:hAnsi="Arial" w:cs="Arial"/>
                <w:b/>
                <w:bCs/>
                <w:sz w:val="21"/>
                <w:szCs w:val="21"/>
              </w:rPr>
              <w:t xml:space="preserve"> </w:t>
            </w:r>
            <w:r w:rsidRPr="00182432">
              <w:rPr>
                <w:rFonts w:ascii="Arial" w:hAnsi="Arial" w:cs="Arial"/>
                <w:sz w:val="21"/>
                <w:szCs w:val="21"/>
              </w:rPr>
              <w:t>K04</w:t>
            </w:r>
          </w:p>
        </w:tc>
        <w:tc>
          <w:tcPr>
            <w:tcW w:w="2551" w:type="dxa"/>
          </w:tcPr>
          <w:p w14:paraId="65F4AD09" w14:textId="5B408852"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43</w:t>
            </w:r>
          </w:p>
        </w:tc>
      </w:tr>
      <w:tr w:rsidR="00182432" w:rsidRPr="00182432" w14:paraId="2183BEF6" w14:textId="77777777" w:rsidTr="00182DE4">
        <w:trPr>
          <w:trHeight w:val="271"/>
        </w:trPr>
        <w:tc>
          <w:tcPr>
            <w:tcW w:w="993" w:type="dxa"/>
          </w:tcPr>
          <w:p w14:paraId="35B67BE8" w14:textId="13886A36" w:rsidR="00182258" w:rsidRPr="00182432" w:rsidRDefault="00182258" w:rsidP="002643CE">
            <w:pPr>
              <w:rPr>
                <w:rFonts w:ascii="Arial" w:eastAsia="Calibri" w:hAnsi="Arial" w:cs="Arial"/>
                <w:sz w:val="21"/>
                <w:szCs w:val="21"/>
              </w:rPr>
            </w:pPr>
            <w:r w:rsidRPr="00182432">
              <w:rPr>
                <w:rFonts w:ascii="Arial" w:hAnsi="Arial" w:cs="Arial"/>
                <w:b/>
                <w:bCs/>
                <w:sz w:val="21"/>
                <w:szCs w:val="21"/>
              </w:rPr>
              <w:t>5.</w:t>
            </w:r>
          </w:p>
        </w:tc>
        <w:tc>
          <w:tcPr>
            <w:tcW w:w="10489" w:type="dxa"/>
          </w:tcPr>
          <w:p w14:paraId="34BC56A3" w14:textId="0190E402" w:rsidR="00182258" w:rsidRPr="00182432" w:rsidRDefault="00182258" w:rsidP="002643CE">
            <w:pPr>
              <w:jc w:val="both"/>
              <w:rPr>
                <w:rFonts w:ascii="Arial" w:hAnsi="Arial" w:cs="Arial"/>
                <w:sz w:val="21"/>
                <w:szCs w:val="21"/>
              </w:rPr>
            </w:pPr>
            <w:r w:rsidRPr="00182432">
              <w:rPr>
                <w:rFonts w:ascii="Arial" w:hAnsi="Arial" w:cs="Arial"/>
                <w:sz w:val="21"/>
                <w:szCs w:val="21"/>
              </w:rPr>
              <w:t>Kėdės su porankiais K05</w:t>
            </w:r>
          </w:p>
        </w:tc>
        <w:tc>
          <w:tcPr>
            <w:tcW w:w="2551" w:type="dxa"/>
          </w:tcPr>
          <w:p w14:paraId="38547F83" w14:textId="7E591DF4"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29</w:t>
            </w:r>
          </w:p>
        </w:tc>
      </w:tr>
      <w:tr w:rsidR="00182432" w:rsidRPr="00182432" w14:paraId="20666D3F" w14:textId="77777777" w:rsidTr="00182DE4">
        <w:trPr>
          <w:trHeight w:val="208"/>
        </w:trPr>
        <w:tc>
          <w:tcPr>
            <w:tcW w:w="993" w:type="dxa"/>
          </w:tcPr>
          <w:p w14:paraId="564195DE" w14:textId="0CCB94F2" w:rsidR="00182258" w:rsidRPr="00182432" w:rsidRDefault="00182258" w:rsidP="002643CE">
            <w:pPr>
              <w:rPr>
                <w:rFonts w:ascii="Arial" w:eastAsia="Calibri" w:hAnsi="Arial" w:cs="Arial"/>
                <w:sz w:val="21"/>
                <w:szCs w:val="21"/>
              </w:rPr>
            </w:pPr>
            <w:r w:rsidRPr="00182432">
              <w:rPr>
                <w:rFonts w:ascii="Arial" w:hAnsi="Arial" w:cs="Arial"/>
                <w:b/>
                <w:bCs/>
                <w:sz w:val="21"/>
                <w:szCs w:val="21"/>
              </w:rPr>
              <w:t>6.</w:t>
            </w:r>
          </w:p>
        </w:tc>
        <w:tc>
          <w:tcPr>
            <w:tcW w:w="10489" w:type="dxa"/>
          </w:tcPr>
          <w:p w14:paraId="2D1F4FD3" w14:textId="29667D47" w:rsidR="00182258" w:rsidRPr="00182432" w:rsidRDefault="00182258" w:rsidP="002643CE">
            <w:pPr>
              <w:jc w:val="both"/>
              <w:rPr>
                <w:rFonts w:ascii="Arial" w:hAnsi="Arial" w:cs="Arial"/>
                <w:sz w:val="21"/>
                <w:szCs w:val="21"/>
              </w:rPr>
            </w:pPr>
            <w:r w:rsidRPr="00182432">
              <w:rPr>
                <w:rFonts w:ascii="Arial" w:hAnsi="Arial" w:cs="Arial"/>
                <w:sz w:val="21"/>
                <w:szCs w:val="21"/>
              </w:rPr>
              <w:t>Minkštasuolis žemu atlošu K07.1</w:t>
            </w:r>
          </w:p>
        </w:tc>
        <w:tc>
          <w:tcPr>
            <w:tcW w:w="2551" w:type="dxa"/>
          </w:tcPr>
          <w:p w14:paraId="254613E4" w14:textId="76ECBC49"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24</w:t>
            </w:r>
          </w:p>
        </w:tc>
      </w:tr>
      <w:tr w:rsidR="00182432" w:rsidRPr="00182432" w14:paraId="20D3D9F7" w14:textId="77777777" w:rsidTr="00182DE4">
        <w:trPr>
          <w:trHeight w:val="196"/>
        </w:trPr>
        <w:tc>
          <w:tcPr>
            <w:tcW w:w="993" w:type="dxa"/>
          </w:tcPr>
          <w:p w14:paraId="1479D531" w14:textId="42C0E562" w:rsidR="00182258" w:rsidRPr="00182432" w:rsidRDefault="00182258" w:rsidP="002643CE">
            <w:pPr>
              <w:rPr>
                <w:rFonts w:ascii="Arial" w:eastAsia="Calibri" w:hAnsi="Arial" w:cs="Arial"/>
                <w:sz w:val="21"/>
                <w:szCs w:val="21"/>
              </w:rPr>
            </w:pPr>
            <w:r w:rsidRPr="00182432">
              <w:rPr>
                <w:rFonts w:ascii="Arial" w:hAnsi="Arial" w:cs="Arial"/>
                <w:b/>
                <w:bCs/>
                <w:sz w:val="21"/>
                <w:szCs w:val="21"/>
              </w:rPr>
              <w:t>7.</w:t>
            </w:r>
          </w:p>
        </w:tc>
        <w:tc>
          <w:tcPr>
            <w:tcW w:w="10489" w:type="dxa"/>
          </w:tcPr>
          <w:p w14:paraId="20F48155" w14:textId="5904AFC0" w:rsidR="00182258" w:rsidRPr="00182432" w:rsidRDefault="00182258" w:rsidP="002643CE">
            <w:pPr>
              <w:jc w:val="both"/>
              <w:rPr>
                <w:rFonts w:ascii="Arial" w:hAnsi="Arial" w:cs="Arial"/>
                <w:sz w:val="21"/>
                <w:szCs w:val="21"/>
              </w:rPr>
            </w:pPr>
            <w:r w:rsidRPr="00182432">
              <w:rPr>
                <w:rFonts w:ascii="Arial" w:hAnsi="Arial" w:cs="Arial"/>
                <w:sz w:val="21"/>
                <w:szCs w:val="21"/>
              </w:rPr>
              <w:t xml:space="preserve">Minkštasuolis aukštu atlošu K07.3  </w:t>
            </w:r>
          </w:p>
        </w:tc>
        <w:tc>
          <w:tcPr>
            <w:tcW w:w="2551" w:type="dxa"/>
          </w:tcPr>
          <w:p w14:paraId="5F126D1F" w14:textId="61A00D3C"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4</w:t>
            </w:r>
          </w:p>
        </w:tc>
      </w:tr>
      <w:tr w:rsidR="00182432" w:rsidRPr="00182432" w14:paraId="4D0F4C07" w14:textId="77777777" w:rsidTr="00182DE4">
        <w:trPr>
          <w:trHeight w:val="208"/>
        </w:trPr>
        <w:tc>
          <w:tcPr>
            <w:tcW w:w="993" w:type="dxa"/>
          </w:tcPr>
          <w:p w14:paraId="7A5DAC59" w14:textId="5ECA6E12" w:rsidR="00182258" w:rsidRPr="00182432" w:rsidRDefault="00182258" w:rsidP="002643CE">
            <w:pPr>
              <w:rPr>
                <w:rFonts w:ascii="Arial" w:eastAsia="Calibri" w:hAnsi="Arial" w:cs="Arial"/>
                <w:sz w:val="21"/>
                <w:szCs w:val="21"/>
              </w:rPr>
            </w:pPr>
            <w:r w:rsidRPr="00182432">
              <w:rPr>
                <w:rFonts w:ascii="Arial" w:hAnsi="Arial" w:cs="Arial"/>
                <w:b/>
                <w:bCs/>
                <w:sz w:val="21"/>
                <w:szCs w:val="21"/>
              </w:rPr>
              <w:t>8.</w:t>
            </w:r>
          </w:p>
        </w:tc>
        <w:tc>
          <w:tcPr>
            <w:tcW w:w="10489" w:type="dxa"/>
          </w:tcPr>
          <w:p w14:paraId="76A9C771" w14:textId="11DC3B1C" w:rsidR="00182258" w:rsidRPr="00182432" w:rsidRDefault="00182258" w:rsidP="002643CE">
            <w:pPr>
              <w:rPr>
                <w:rFonts w:ascii="Arial" w:hAnsi="Arial" w:cs="Arial"/>
                <w:sz w:val="21"/>
                <w:szCs w:val="21"/>
              </w:rPr>
            </w:pPr>
            <w:proofErr w:type="spellStart"/>
            <w:r w:rsidRPr="00182432">
              <w:rPr>
                <w:rFonts w:ascii="Arial" w:hAnsi="Arial" w:cs="Arial"/>
                <w:sz w:val="21"/>
                <w:szCs w:val="21"/>
              </w:rPr>
              <w:t>Pusbario</w:t>
            </w:r>
            <w:proofErr w:type="spellEnd"/>
            <w:r w:rsidRPr="00182432">
              <w:rPr>
                <w:rFonts w:ascii="Arial" w:hAnsi="Arial" w:cs="Arial"/>
                <w:sz w:val="21"/>
                <w:szCs w:val="21"/>
              </w:rPr>
              <w:t xml:space="preserve"> kėdė  BK1</w:t>
            </w:r>
          </w:p>
        </w:tc>
        <w:tc>
          <w:tcPr>
            <w:tcW w:w="2551" w:type="dxa"/>
          </w:tcPr>
          <w:p w14:paraId="6A5536A7" w14:textId="05ABBA22"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34</w:t>
            </w:r>
          </w:p>
        </w:tc>
      </w:tr>
      <w:tr w:rsidR="00182432" w:rsidRPr="00182432" w14:paraId="518C65F8" w14:textId="77777777" w:rsidTr="00182DE4">
        <w:trPr>
          <w:trHeight w:val="196"/>
        </w:trPr>
        <w:tc>
          <w:tcPr>
            <w:tcW w:w="993" w:type="dxa"/>
          </w:tcPr>
          <w:p w14:paraId="5EE48707" w14:textId="27AAA9C6" w:rsidR="00182258" w:rsidRPr="00182432" w:rsidRDefault="00182258" w:rsidP="002643CE">
            <w:pPr>
              <w:rPr>
                <w:rFonts w:ascii="Arial" w:eastAsia="Calibri" w:hAnsi="Arial" w:cs="Arial"/>
                <w:sz w:val="21"/>
                <w:szCs w:val="21"/>
              </w:rPr>
            </w:pPr>
            <w:r w:rsidRPr="00182432">
              <w:rPr>
                <w:rFonts w:ascii="Arial" w:hAnsi="Arial" w:cs="Arial"/>
                <w:b/>
                <w:bCs/>
                <w:sz w:val="21"/>
                <w:szCs w:val="21"/>
              </w:rPr>
              <w:t>9.</w:t>
            </w:r>
          </w:p>
        </w:tc>
        <w:tc>
          <w:tcPr>
            <w:tcW w:w="10489" w:type="dxa"/>
          </w:tcPr>
          <w:p w14:paraId="001CF342" w14:textId="13A3A2C8" w:rsidR="00182258" w:rsidRPr="00182432" w:rsidRDefault="00182258" w:rsidP="002643CE">
            <w:pPr>
              <w:jc w:val="both"/>
              <w:rPr>
                <w:rFonts w:ascii="Arial" w:hAnsi="Arial" w:cs="Arial"/>
                <w:sz w:val="21"/>
                <w:szCs w:val="21"/>
              </w:rPr>
            </w:pPr>
            <w:r w:rsidRPr="00182432">
              <w:rPr>
                <w:rFonts w:ascii="Arial" w:hAnsi="Arial" w:cs="Arial"/>
                <w:sz w:val="21"/>
                <w:szCs w:val="21"/>
              </w:rPr>
              <w:t>Virtuvės kėdė  K09</w:t>
            </w:r>
          </w:p>
        </w:tc>
        <w:tc>
          <w:tcPr>
            <w:tcW w:w="2551" w:type="dxa"/>
          </w:tcPr>
          <w:p w14:paraId="71ACEB0A" w14:textId="15F80AAF"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99</w:t>
            </w:r>
          </w:p>
        </w:tc>
      </w:tr>
      <w:tr w:rsidR="00182432" w:rsidRPr="00182432" w14:paraId="62C5A1C7" w14:textId="77777777" w:rsidTr="00182DE4">
        <w:trPr>
          <w:trHeight w:val="208"/>
        </w:trPr>
        <w:tc>
          <w:tcPr>
            <w:tcW w:w="993" w:type="dxa"/>
          </w:tcPr>
          <w:p w14:paraId="1230BD1A" w14:textId="2B81D9D2" w:rsidR="00182258" w:rsidRPr="00182432" w:rsidRDefault="00182258" w:rsidP="002643CE">
            <w:pPr>
              <w:rPr>
                <w:rFonts w:ascii="Arial" w:eastAsia="Calibri" w:hAnsi="Arial" w:cs="Arial"/>
                <w:sz w:val="21"/>
                <w:szCs w:val="21"/>
              </w:rPr>
            </w:pPr>
            <w:r w:rsidRPr="00182432">
              <w:rPr>
                <w:rFonts w:ascii="Arial" w:hAnsi="Arial" w:cs="Arial"/>
                <w:b/>
                <w:bCs/>
                <w:sz w:val="21"/>
                <w:szCs w:val="21"/>
              </w:rPr>
              <w:t>10.</w:t>
            </w:r>
          </w:p>
        </w:tc>
        <w:tc>
          <w:tcPr>
            <w:tcW w:w="10489" w:type="dxa"/>
          </w:tcPr>
          <w:p w14:paraId="72D35866" w14:textId="3EE7DB3E" w:rsidR="00182258" w:rsidRPr="00182432" w:rsidRDefault="00182258" w:rsidP="002643CE">
            <w:pPr>
              <w:jc w:val="both"/>
              <w:rPr>
                <w:rFonts w:ascii="Arial" w:hAnsi="Arial" w:cs="Arial"/>
                <w:sz w:val="21"/>
                <w:szCs w:val="21"/>
              </w:rPr>
            </w:pPr>
            <w:r w:rsidRPr="00182432">
              <w:rPr>
                <w:rFonts w:ascii="Arial" w:hAnsi="Arial" w:cs="Arial"/>
                <w:sz w:val="21"/>
                <w:szCs w:val="21"/>
              </w:rPr>
              <w:t>Posėdžių kėdė su staliuku K10</w:t>
            </w:r>
          </w:p>
        </w:tc>
        <w:tc>
          <w:tcPr>
            <w:tcW w:w="2551" w:type="dxa"/>
          </w:tcPr>
          <w:p w14:paraId="30F3259C" w14:textId="15320F82"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30</w:t>
            </w:r>
          </w:p>
        </w:tc>
      </w:tr>
      <w:tr w:rsidR="00182432" w:rsidRPr="00182432" w14:paraId="73DAD43D" w14:textId="77777777" w:rsidTr="00182DE4">
        <w:trPr>
          <w:trHeight w:val="196"/>
        </w:trPr>
        <w:tc>
          <w:tcPr>
            <w:tcW w:w="993" w:type="dxa"/>
          </w:tcPr>
          <w:p w14:paraId="52DC4B00" w14:textId="76DB3E61" w:rsidR="00182258" w:rsidRPr="00182432" w:rsidRDefault="00182258" w:rsidP="002643CE">
            <w:pPr>
              <w:rPr>
                <w:rFonts w:ascii="Arial" w:eastAsia="Calibri" w:hAnsi="Arial" w:cs="Arial"/>
                <w:sz w:val="21"/>
                <w:szCs w:val="21"/>
              </w:rPr>
            </w:pPr>
            <w:r w:rsidRPr="00182432">
              <w:rPr>
                <w:rFonts w:ascii="Arial" w:hAnsi="Arial" w:cs="Arial"/>
                <w:b/>
                <w:bCs/>
                <w:sz w:val="21"/>
                <w:szCs w:val="21"/>
              </w:rPr>
              <w:t>11.</w:t>
            </w:r>
          </w:p>
        </w:tc>
        <w:tc>
          <w:tcPr>
            <w:tcW w:w="10489" w:type="dxa"/>
          </w:tcPr>
          <w:p w14:paraId="68361491" w14:textId="2EDC239E" w:rsidR="00182258" w:rsidRPr="00182432" w:rsidRDefault="00182258" w:rsidP="002643CE">
            <w:pPr>
              <w:jc w:val="both"/>
              <w:rPr>
                <w:rFonts w:ascii="Arial" w:hAnsi="Arial" w:cs="Arial"/>
                <w:sz w:val="21"/>
                <w:szCs w:val="21"/>
              </w:rPr>
            </w:pPr>
            <w:r w:rsidRPr="00182432">
              <w:rPr>
                <w:rFonts w:ascii="Arial" w:hAnsi="Arial" w:cs="Arial"/>
                <w:sz w:val="21"/>
                <w:szCs w:val="21"/>
              </w:rPr>
              <w:t>Posėdžių kėdė K11</w:t>
            </w:r>
          </w:p>
        </w:tc>
        <w:tc>
          <w:tcPr>
            <w:tcW w:w="2551" w:type="dxa"/>
          </w:tcPr>
          <w:p w14:paraId="7DBFE925" w14:textId="69DBAEA4"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12</w:t>
            </w:r>
          </w:p>
        </w:tc>
      </w:tr>
      <w:tr w:rsidR="00182432" w:rsidRPr="00182432" w14:paraId="62B4014F" w14:textId="77777777" w:rsidTr="00182DE4">
        <w:trPr>
          <w:trHeight w:val="208"/>
        </w:trPr>
        <w:tc>
          <w:tcPr>
            <w:tcW w:w="993" w:type="dxa"/>
          </w:tcPr>
          <w:p w14:paraId="2D0D2332" w14:textId="2A198B8B" w:rsidR="00182258" w:rsidRPr="00182432" w:rsidRDefault="00182258" w:rsidP="002643CE">
            <w:pPr>
              <w:rPr>
                <w:rFonts w:ascii="Arial" w:eastAsia="Calibri" w:hAnsi="Arial" w:cs="Arial"/>
                <w:sz w:val="21"/>
                <w:szCs w:val="21"/>
              </w:rPr>
            </w:pPr>
            <w:r w:rsidRPr="00182432">
              <w:rPr>
                <w:rFonts w:ascii="Arial" w:hAnsi="Arial" w:cs="Arial"/>
                <w:b/>
                <w:bCs/>
                <w:sz w:val="21"/>
                <w:szCs w:val="21"/>
              </w:rPr>
              <w:t>12.</w:t>
            </w:r>
          </w:p>
        </w:tc>
        <w:tc>
          <w:tcPr>
            <w:tcW w:w="10489" w:type="dxa"/>
          </w:tcPr>
          <w:p w14:paraId="6C0BF287" w14:textId="4E7899D6" w:rsidR="00182258" w:rsidRPr="00182432" w:rsidRDefault="00182258" w:rsidP="002643CE">
            <w:pPr>
              <w:jc w:val="both"/>
              <w:rPr>
                <w:rFonts w:ascii="Arial" w:hAnsi="Arial" w:cs="Arial"/>
                <w:sz w:val="21"/>
                <w:szCs w:val="21"/>
              </w:rPr>
            </w:pPr>
            <w:r w:rsidRPr="00182432">
              <w:rPr>
                <w:rFonts w:ascii="Arial" w:hAnsi="Arial" w:cs="Arial"/>
                <w:sz w:val="21"/>
                <w:szCs w:val="21"/>
              </w:rPr>
              <w:t>Minkštasuolis  S0.2</w:t>
            </w:r>
          </w:p>
        </w:tc>
        <w:tc>
          <w:tcPr>
            <w:tcW w:w="2551" w:type="dxa"/>
          </w:tcPr>
          <w:p w14:paraId="21641C2E" w14:textId="098E4B3A"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w:t>
            </w:r>
          </w:p>
        </w:tc>
      </w:tr>
      <w:tr w:rsidR="00182432" w:rsidRPr="00182432" w14:paraId="30E67157" w14:textId="77777777" w:rsidTr="00182DE4">
        <w:trPr>
          <w:trHeight w:val="196"/>
        </w:trPr>
        <w:tc>
          <w:tcPr>
            <w:tcW w:w="993" w:type="dxa"/>
          </w:tcPr>
          <w:p w14:paraId="2EA31914" w14:textId="589EA67B" w:rsidR="00182258" w:rsidRPr="00182432" w:rsidRDefault="00182258" w:rsidP="002643CE">
            <w:pPr>
              <w:rPr>
                <w:rFonts w:ascii="Arial" w:eastAsia="Calibri" w:hAnsi="Arial" w:cs="Arial"/>
                <w:sz w:val="21"/>
                <w:szCs w:val="21"/>
              </w:rPr>
            </w:pPr>
            <w:r w:rsidRPr="00182432">
              <w:rPr>
                <w:rFonts w:ascii="Arial" w:hAnsi="Arial" w:cs="Arial"/>
                <w:b/>
                <w:bCs/>
                <w:sz w:val="21"/>
                <w:szCs w:val="21"/>
              </w:rPr>
              <w:t>13.</w:t>
            </w:r>
          </w:p>
        </w:tc>
        <w:tc>
          <w:tcPr>
            <w:tcW w:w="10489" w:type="dxa"/>
          </w:tcPr>
          <w:p w14:paraId="4205E4E3" w14:textId="71776BBF" w:rsidR="00182258" w:rsidRPr="00182432" w:rsidRDefault="00182258" w:rsidP="002643CE">
            <w:pPr>
              <w:jc w:val="both"/>
              <w:rPr>
                <w:rFonts w:ascii="Arial" w:hAnsi="Arial" w:cs="Arial"/>
                <w:sz w:val="21"/>
                <w:szCs w:val="21"/>
              </w:rPr>
            </w:pPr>
            <w:r w:rsidRPr="00182432">
              <w:rPr>
                <w:rFonts w:ascii="Arial" w:hAnsi="Arial" w:cs="Arial"/>
                <w:sz w:val="21"/>
                <w:szCs w:val="21"/>
              </w:rPr>
              <w:t xml:space="preserve">Minkštas kampas  S01.1 </w:t>
            </w:r>
          </w:p>
        </w:tc>
        <w:tc>
          <w:tcPr>
            <w:tcW w:w="2551" w:type="dxa"/>
          </w:tcPr>
          <w:p w14:paraId="772AC362" w14:textId="32E8A4D2"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D396815" w14:textId="77777777" w:rsidTr="00182DE4">
        <w:trPr>
          <w:trHeight w:val="208"/>
        </w:trPr>
        <w:tc>
          <w:tcPr>
            <w:tcW w:w="993" w:type="dxa"/>
          </w:tcPr>
          <w:p w14:paraId="1396D519" w14:textId="1BBE6358" w:rsidR="00182258" w:rsidRPr="00182432" w:rsidRDefault="00182258" w:rsidP="002643CE">
            <w:pPr>
              <w:rPr>
                <w:rFonts w:ascii="Arial" w:eastAsia="Calibri" w:hAnsi="Arial" w:cs="Arial"/>
                <w:sz w:val="21"/>
                <w:szCs w:val="21"/>
              </w:rPr>
            </w:pPr>
            <w:r w:rsidRPr="00182432">
              <w:rPr>
                <w:rFonts w:ascii="Arial" w:hAnsi="Arial" w:cs="Arial"/>
                <w:b/>
                <w:bCs/>
                <w:sz w:val="21"/>
                <w:szCs w:val="21"/>
              </w:rPr>
              <w:t>14.</w:t>
            </w:r>
          </w:p>
        </w:tc>
        <w:tc>
          <w:tcPr>
            <w:tcW w:w="10489" w:type="dxa"/>
          </w:tcPr>
          <w:p w14:paraId="1C79E64B" w14:textId="0D6D7BE5" w:rsidR="00182258" w:rsidRPr="00182432" w:rsidRDefault="00182258" w:rsidP="002643CE">
            <w:pPr>
              <w:jc w:val="both"/>
              <w:rPr>
                <w:rFonts w:ascii="Arial" w:hAnsi="Arial" w:cs="Arial"/>
                <w:sz w:val="21"/>
                <w:szCs w:val="21"/>
              </w:rPr>
            </w:pPr>
            <w:r w:rsidRPr="00182432">
              <w:rPr>
                <w:rFonts w:ascii="Arial" w:hAnsi="Arial" w:cs="Arial"/>
                <w:sz w:val="21"/>
                <w:szCs w:val="21"/>
              </w:rPr>
              <w:t xml:space="preserve">Sofa S02.1  </w:t>
            </w:r>
          </w:p>
        </w:tc>
        <w:tc>
          <w:tcPr>
            <w:tcW w:w="2551" w:type="dxa"/>
          </w:tcPr>
          <w:p w14:paraId="0B84864B" w14:textId="49931D18"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7</w:t>
            </w:r>
          </w:p>
        </w:tc>
      </w:tr>
      <w:tr w:rsidR="00182432" w:rsidRPr="00182432" w14:paraId="336A4535" w14:textId="77777777" w:rsidTr="00182DE4">
        <w:trPr>
          <w:trHeight w:val="265"/>
        </w:trPr>
        <w:tc>
          <w:tcPr>
            <w:tcW w:w="993" w:type="dxa"/>
          </w:tcPr>
          <w:p w14:paraId="7E5AE1D7" w14:textId="501FF64E" w:rsidR="00182258" w:rsidRPr="00182432" w:rsidRDefault="00182258" w:rsidP="002643CE">
            <w:pPr>
              <w:rPr>
                <w:rFonts w:ascii="Arial" w:eastAsia="Calibri" w:hAnsi="Arial" w:cs="Arial"/>
                <w:sz w:val="21"/>
                <w:szCs w:val="21"/>
              </w:rPr>
            </w:pPr>
            <w:r w:rsidRPr="00182432">
              <w:rPr>
                <w:rFonts w:ascii="Arial" w:hAnsi="Arial" w:cs="Arial"/>
                <w:b/>
                <w:bCs/>
                <w:sz w:val="21"/>
                <w:szCs w:val="21"/>
              </w:rPr>
              <w:t>15.</w:t>
            </w:r>
          </w:p>
        </w:tc>
        <w:tc>
          <w:tcPr>
            <w:tcW w:w="10489" w:type="dxa"/>
          </w:tcPr>
          <w:p w14:paraId="7F96EABD" w14:textId="1B07683E" w:rsidR="00182258" w:rsidRPr="00182432" w:rsidRDefault="00182258" w:rsidP="002643CE">
            <w:pPr>
              <w:jc w:val="both"/>
              <w:rPr>
                <w:rFonts w:ascii="Arial" w:hAnsi="Arial" w:cs="Arial"/>
                <w:sz w:val="21"/>
                <w:szCs w:val="21"/>
              </w:rPr>
            </w:pPr>
            <w:r w:rsidRPr="00182432">
              <w:rPr>
                <w:rFonts w:ascii="Arial" w:hAnsi="Arial" w:cs="Arial"/>
                <w:sz w:val="21"/>
                <w:szCs w:val="21"/>
              </w:rPr>
              <w:t xml:space="preserve">Sofa S02.2 </w:t>
            </w:r>
          </w:p>
        </w:tc>
        <w:tc>
          <w:tcPr>
            <w:tcW w:w="2551" w:type="dxa"/>
          </w:tcPr>
          <w:p w14:paraId="5BB85BC1" w14:textId="6420980F"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19</w:t>
            </w:r>
          </w:p>
        </w:tc>
      </w:tr>
      <w:tr w:rsidR="00182432" w:rsidRPr="00182432" w14:paraId="0A763BC5" w14:textId="77777777" w:rsidTr="00182DE4">
        <w:trPr>
          <w:trHeight w:val="48"/>
        </w:trPr>
        <w:tc>
          <w:tcPr>
            <w:tcW w:w="993" w:type="dxa"/>
          </w:tcPr>
          <w:p w14:paraId="0EEDC877" w14:textId="4D45878A" w:rsidR="00182258" w:rsidRPr="00182432" w:rsidRDefault="00182258" w:rsidP="002643CE">
            <w:pPr>
              <w:rPr>
                <w:rFonts w:ascii="Arial" w:eastAsia="Calibri" w:hAnsi="Arial" w:cs="Arial"/>
                <w:sz w:val="21"/>
                <w:szCs w:val="21"/>
              </w:rPr>
            </w:pPr>
            <w:r w:rsidRPr="00182432">
              <w:rPr>
                <w:rFonts w:ascii="Arial" w:hAnsi="Arial" w:cs="Arial"/>
                <w:b/>
                <w:bCs/>
                <w:sz w:val="21"/>
                <w:szCs w:val="21"/>
              </w:rPr>
              <w:t>16.</w:t>
            </w:r>
          </w:p>
        </w:tc>
        <w:tc>
          <w:tcPr>
            <w:tcW w:w="10489" w:type="dxa"/>
          </w:tcPr>
          <w:p w14:paraId="53303846" w14:textId="18A777BD" w:rsidR="00182258" w:rsidRPr="00182432" w:rsidRDefault="00182258" w:rsidP="002643CE">
            <w:pPr>
              <w:jc w:val="both"/>
              <w:rPr>
                <w:rFonts w:ascii="Arial" w:hAnsi="Arial" w:cs="Arial"/>
                <w:sz w:val="21"/>
                <w:szCs w:val="21"/>
              </w:rPr>
            </w:pPr>
            <w:r w:rsidRPr="00182432">
              <w:rPr>
                <w:rFonts w:ascii="Arial" w:hAnsi="Arial" w:cs="Arial"/>
                <w:sz w:val="21"/>
                <w:szCs w:val="21"/>
              </w:rPr>
              <w:t xml:space="preserve">Sofa S02.3 </w:t>
            </w:r>
          </w:p>
        </w:tc>
        <w:tc>
          <w:tcPr>
            <w:tcW w:w="2551" w:type="dxa"/>
          </w:tcPr>
          <w:p w14:paraId="7BEBB45C" w14:textId="0388AA51"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w:t>
            </w:r>
          </w:p>
        </w:tc>
      </w:tr>
      <w:tr w:rsidR="00182432" w:rsidRPr="00182432" w14:paraId="381961D4" w14:textId="77777777" w:rsidTr="00182DE4">
        <w:trPr>
          <w:trHeight w:val="56"/>
        </w:trPr>
        <w:tc>
          <w:tcPr>
            <w:tcW w:w="993" w:type="dxa"/>
          </w:tcPr>
          <w:p w14:paraId="75461194" w14:textId="0F323FA1" w:rsidR="00182258" w:rsidRPr="00182432" w:rsidRDefault="00182258" w:rsidP="002643CE">
            <w:pPr>
              <w:rPr>
                <w:rFonts w:ascii="Arial" w:eastAsia="Calibri" w:hAnsi="Arial" w:cs="Arial"/>
                <w:sz w:val="21"/>
                <w:szCs w:val="21"/>
              </w:rPr>
            </w:pPr>
            <w:r w:rsidRPr="00182432">
              <w:rPr>
                <w:rFonts w:ascii="Arial" w:hAnsi="Arial" w:cs="Arial"/>
                <w:b/>
                <w:bCs/>
                <w:sz w:val="21"/>
                <w:szCs w:val="21"/>
              </w:rPr>
              <w:t>17.</w:t>
            </w:r>
          </w:p>
        </w:tc>
        <w:tc>
          <w:tcPr>
            <w:tcW w:w="10489" w:type="dxa"/>
          </w:tcPr>
          <w:p w14:paraId="1C1D62EA" w14:textId="5ABB44C7" w:rsidR="00182258" w:rsidRPr="00182432" w:rsidRDefault="00182258" w:rsidP="002643CE">
            <w:pPr>
              <w:jc w:val="both"/>
              <w:rPr>
                <w:rFonts w:ascii="Arial" w:hAnsi="Arial" w:cs="Arial"/>
                <w:sz w:val="21"/>
                <w:szCs w:val="21"/>
              </w:rPr>
            </w:pPr>
            <w:r w:rsidRPr="00182432">
              <w:rPr>
                <w:rFonts w:ascii="Arial" w:hAnsi="Arial" w:cs="Arial"/>
                <w:sz w:val="21"/>
                <w:szCs w:val="21"/>
              </w:rPr>
              <w:t>Lauko kėdė K14</w:t>
            </w:r>
          </w:p>
        </w:tc>
        <w:tc>
          <w:tcPr>
            <w:tcW w:w="2551" w:type="dxa"/>
          </w:tcPr>
          <w:p w14:paraId="2E686022" w14:textId="39F8A9F6"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16</w:t>
            </w:r>
          </w:p>
        </w:tc>
      </w:tr>
      <w:tr w:rsidR="00182432" w:rsidRPr="00182432" w14:paraId="71A1E541" w14:textId="77777777" w:rsidTr="00182DE4">
        <w:trPr>
          <w:trHeight w:val="56"/>
        </w:trPr>
        <w:tc>
          <w:tcPr>
            <w:tcW w:w="993" w:type="dxa"/>
          </w:tcPr>
          <w:p w14:paraId="40CAD88F" w14:textId="60EC9DFB" w:rsidR="00182258" w:rsidRPr="00182432" w:rsidRDefault="00182258" w:rsidP="002643CE">
            <w:pPr>
              <w:rPr>
                <w:rFonts w:ascii="Arial" w:eastAsia="Calibri" w:hAnsi="Arial" w:cs="Arial"/>
                <w:sz w:val="21"/>
                <w:szCs w:val="21"/>
              </w:rPr>
            </w:pPr>
            <w:r w:rsidRPr="00182432">
              <w:rPr>
                <w:rFonts w:ascii="Arial" w:hAnsi="Arial" w:cs="Arial"/>
                <w:b/>
                <w:bCs/>
                <w:sz w:val="21"/>
                <w:szCs w:val="21"/>
              </w:rPr>
              <w:t>18.</w:t>
            </w:r>
          </w:p>
        </w:tc>
        <w:tc>
          <w:tcPr>
            <w:tcW w:w="10489" w:type="dxa"/>
          </w:tcPr>
          <w:p w14:paraId="40E2B7EC" w14:textId="0AD238F5" w:rsidR="00182258" w:rsidRPr="00182432" w:rsidRDefault="00182258" w:rsidP="002643CE">
            <w:pPr>
              <w:jc w:val="both"/>
              <w:rPr>
                <w:rFonts w:ascii="Arial" w:hAnsi="Arial" w:cs="Arial"/>
                <w:sz w:val="21"/>
                <w:szCs w:val="21"/>
              </w:rPr>
            </w:pPr>
            <w:r w:rsidRPr="00182432">
              <w:rPr>
                <w:rFonts w:ascii="Arial" w:hAnsi="Arial" w:cs="Arial"/>
                <w:sz w:val="21"/>
                <w:szCs w:val="21"/>
              </w:rPr>
              <w:t>Lauko staliukas ST18</w:t>
            </w:r>
          </w:p>
        </w:tc>
        <w:tc>
          <w:tcPr>
            <w:tcW w:w="2551" w:type="dxa"/>
          </w:tcPr>
          <w:p w14:paraId="54B6A7A2" w14:textId="3F17D858"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4</w:t>
            </w:r>
          </w:p>
        </w:tc>
      </w:tr>
      <w:tr w:rsidR="00182432" w:rsidRPr="006A5D93" w14:paraId="01370FBE" w14:textId="18C4335F" w:rsidTr="00182DE4">
        <w:trPr>
          <w:trHeight w:val="56"/>
        </w:trPr>
        <w:tc>
          <w:tcPr>
            <w:tcW w:w="14033" w:type="dxa"/>
            <w:gridSpan w:val="3"/>
            <w:shd w:val="clear" w:color="auto" w:fill="FFFF00"/>
          </w:tcPr>
          <w:p w14:paraId="55177D84" w14:textId="10F4A5B5" w:rsidR="00182258" w:rsidRPr="00182432" w:rsidRDefault="00182258" w:rsidP="002643CE">
            <w:pPr>
              <w:rPr>
                <w:rFonts w:ascii="Arial" w:eastAsia="Calibri" w:hAnsi="Arial" w:cs="Arial"/>
                <w:b/>
                <w:bCs/>
                <w:i/>
                <w:iCs/>
                <w:sz w:val="21"/>
                <w:szCs w:val="21"/>
              </w:rPr>
            </w:pPr>
            <w:r w:rsidRPr="00182432">
              <w:rPr>
                <w:rFonts w:ascii="Arial" w:eastAsia="Calibri" w:hAnsi="Arial" w:cs="Arial"/>
                <w:b/>
                <w:bCs/>
                <w:i/>
                <w:iCs/>
                <w:sz w:val="21"/>
                <w:szCs w:val="21"/>
              </w:rPr>
              <w:t>II pirkimo objekto dalis. Korpusiniai baldai.</w:t>
            </w:r>
          </w:p>
        </w:tc>
      </w:tr>
      <w:tr w:rsidR="00182432" w:rsidRPr="00182432" w14:paraId="1898B4BE" w14:textId="77777777" w:rsidTr="00182DE4">
        <w:trPr>
          <w:trHeight w:val="56"/>
        </w:trPr>
        <w:tc>
          <w:tcPr>
            <w:tcW w:w="993" w:type="dxa"/>
          </w:tcPr>
          <w:p w14:paraId="16647F4A" w14:textId="262377ED" w:rsidR="00182258" w:rsidRPr="00182432" w:rsidRDefault="00182258" w:rsidP="002643CE">
            <w:pPr>
              <w:rPr>
                <w:rFonts w:ascii="Arial" w:eastAsia="Calibri" w:hAnsi="Arial" w:cs="Arial"/>
                <w:sz w:val="21"/>
                <w:szCs w:val="21"/>
              </w:rPr>
            </w:pPr>
            <w:r w:rsidRPr="00182432">
              <w:rPr>
                <w:rFonts w:ascii="Arial" w:hAnsi="Arial" w:cs="Arial"/>
                <w:b/>
                <w:bCs/>
                <w:sz w:val="21"/>
                <w:szCs w:val="21"/>
              </w:rPr>
              <w:t>1.</w:t>
            </w:r>
          </w:p>
        </w:tc>
        <w:tc>
          <w:tcPr>
            <w:tcW w:w="10489" w:type="dxa"/>
          </w:tcPr>
          <w:p w14:paraId="28740171" w14:textId="750BF08C" w:rsidR="00182258" w:rsidRPr="00182432" w:rsidRDefault="00182258" w:rsidP="00182258">
            <w:pPr>
              <w:rPr>
                <w:rFonts w:ascii="Arial" w:eastAsia="Calibri" w:hAnsi="Arial" w:cs="Arial"/>
                <w:sz w:val="21"/>
                <w:szCs w:val="21"/>
              </w:rPr>
            </w:pPr>
            <w:r w:rsidRPr="00182432">
              <w:rPr>
                <w:rFonts w:ascii="Arial" w:eastAsia="Calibri" w:hAnsi="Arial" w:cs="Arial"/>
                <w:sz w:val="21"/>
                <w:szCs w:val="21"/>
              </w:rPr>
              <w:t>Posėdžių stalas (8 vietų) ST02.1</w:t>
            </w:r>
          </w:p>
        </w:tc>
        <w:tc>
          <w:tcPr>
            <w:tcW w:w="2551" w:type="dxa"/>
          </w:tcPr>
          <w:p w14:paraId="05681170" w14:textId="6C0943FD"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8</w:t>
            </w:r>
          </w:p>
        </w:tc>
      </w:tr>
      <w:tr w:rsidR="00182432" w:rsidRPr="00182432" w14:paraId="13E85F4A" w14:textId="77777777" w:rsidTr="00182DE4">
        <w:trPr>
          <w:trHeight w:val="56"/>
        </w:trPr>
        <w:tc>
          <w:tcPr>
            <w:tcW w:w="993" w:type="dxa"/>
          </w:tcPr>
          <w:p w14:paraId="576207CE" w14:textId="3098D7D6" w:rsidR="00182258" w:rsidRPr="00182432" w:rsidRDefault="00182258" w:rsidP="002643CE">
            <w:pPr>
              <w:rPr>
                <w:rFonts w:ascii="Arial" w:eastAsia="Calibri" w:hAnsi="Arial" w:cs="Arial"/>
                <w:sz w:val="21"/>
                <w:szCs w:val="21"/>
              </w:rPr>
            </w:pPr>
            <w:r w:rsidRPr="00182432">
              <w:rPr>
                <w:rFonts w:ascii="Arial" w:hAnsi="Arial" w:cs="Arial"/>
                <w:b/>
                <w:bCs/>
                <w:sz w:val="21"/>
                <w:szCs w:val="21"/>
              </w:rPr>
              <w:t>2.</w:t>
            </w:r>
          </w:p>
        </w:tc>
        <w:tc>
          <w:tcPr>
            <w:tcW w:w="10489" w:type="dxa"/>
          </w:tcPr>
          <w:p w14:paraId="66D24133" w14:textId="44F17C53" w:rsidR="00182258" w:rsidRPr="00182432" w:rsidRDefault="00182258" w:rsidP="00182258">
            <w:pPr>
              <w:rPr>
                <w:rFonts w:ascii="Arial" w:eastAsia="Calibri" w:hAnsi="Arial" w:cs="Arial"/>
                <w:sz w:val="21"/>
                <w:szCs w:val="21"/>
              </w:rPr>
            </w:pPr>
            <w:r w:rsidRPr="00182432">
              <w:rPr>
                <w:rFonts w:ascii="Arial" w:eastAsia="Calibri" w:hAnsi="Arial" w:cs="Arial"/>
                <w:sz w:val="21"/>
                <w:szCs w:val="21"/>
              </w:rPr>
              <w:t>Posėdžių stalas (10 vietų) ST02.2</w:t>
            </w:r>
          </w:p>
        </w:tc>
        <w:tc>
          <w:tcPr>
            <w:tcW w:w="2551" w:type="dxa"/>
          </w:tcPr>
          <w:p w14:paraId="2B1C39CA" w14:textId="53D08D1A"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E2D8444" w14:textId="77777777" w:rsidTr="00182DE4">
        <w:trPr>
          <w:trHeight w:val="56"/>
        </w:trPr>
        <w:tc>
          <w:tcPr>
            <w:tcW w:w="993" w:type="dxa"/>
          </w:tcPr>
          <w:p w14:paraId="549C66D5" w14:textId="6A38CDD5" w:rsidR="00182258" w:rsidRPr="00182432" w:rsidRDefault="00182258" w:rsidP="002643CE">
            <w:pPr>
              <w:rPr>
                <w:rFonts w:ascii="Arial" w:eastAsia="Calibri" w:hAnsi="Arial" w:cs="Arial"/>
                <w:sz w:val="21"/>
                <w:szCs w:val="21"/>
              </w:rPr>
            </w:pPr>
            <w:r w:rsidRPr="00182432">
              <w:rPr>
                <w:rFonts w:ascii="Arial" w:hAnsi="Arial" w:cs="Arial"/>
                <w:b/>
                <w:bCs/>
                <w:sz w:val="21"/>
                <w:szCs w:val="21"/>
              </w:rPr>
              <w:t>3.</w:t>
            </w:r>
          </w:p>
        </w:tc>
        <w:tc>
          <w:tcPr>
            <w:tcW w:w="10489" w:type="dxa"/>
          </w:tcPr>
          <w:p w14:paraId="0F21E820" w14:textId="1FB58199" w:rsidR="00182258" w:rsidRPr="00182432" w:rsidRDefault="00182258" w:rsidP="00182258">
            <w:pPr>
              <w:rPr>
                <w:rFonts w:ascii="Arial" w:eastAsia="Calibri" w:hAnsi="Arial" w:cs="Arial"/>
                <w:sz w:val="21"/>
                <w:szCs w:val="21"/>
              </w:rPr>
            </w:pPr>
            <w:r w:rsidRPr="00182432">
              <w:rPr>
                <w:rFonts w:ascii="Arial" w:eastAsia="Calibri" w:hAnsi="Arial" w:cs="Arial"/>
                <w:sz w:val="21"/>
                <w:szCs w:val="21"/>
              </w:rPr>
              <w:t>Apvalus posėdžių stalas  ST03</w:t>
            </w:r>
          </w:p>
        </w:tc>
        <w:tc>
          <w:tcPr>
            <w:tcW w:w="2551" w:type="dxa"/>
          </w:tcPr>
          <w:p w14:paraId="22D2D8F0" w14:textId="11BE3A9B"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9</w:t>
            </w:r>
          </w:p>
        </w:tc>
      </w:tr>
      <w:tr w:rsidR="00182432" w:rsidRPr="00182432" w14:paraId="403E4C3D" w14:textId="77777777" w:rsidTr="00182DE4">
        <w:trPr>
          <w:trHeight w:val="56"/>
        </w:trPr>
        <w:tc>
          <w:tcPr>
            <w:tcW w:w="993" w:type="dxa"/>
          </w:tcPr>
          <w:p w14:paraId="1337FF5F" w14:textId="7300A344" w:rsidR="00182258" w:rsidRPr="00182432" w:rsidRDefault="00182258" w:rsidP="002643CE">
            <w:pPr>
              <w:rPr>
                <w:rFonts w:ascii="Arial" w:eastAsia="Calibri" w:hAnsi="Arial" w:cs="Arial"/>
                <w:sz w:val="21"/>
                <w:szCs w:val="21"/>
              </w:rPr>
            </w:pPr>
            <w:r w:rsidRPr="00182432">
              <w:rPr>
                <w:rFonts w:ascii="Arial" w:hAnsi="Arial" w:cs="Arial"/>
                <w:b/>
                <w:bCs/>
                <w:sz w:val="21"/>
                <w:szCs w:val="21"/>
              </w:rPr>
              <w:t>4.</w:t>
            </w:r>
          </w:p>
        </w:tc>
        <w:tc>
          <w:tcPr>
            <w:tcW w:w="10489" w:type="dxa"/>
          </w:tcPr>
          <w:p w14:paraId="664C8ABE" w14:textId="683AF960" w:rsidR="00182258" w:rsidRPr="00182432" w:rsidRDefault="00182258" w:rsidP="00182258">
            <w:pPr>
              <w:rPr>
                <w:rFonts w:ascii="Arial" w:eastAsia="Calibri" w:hAnsi="Arial" w:cs="Arial"/>
                <w:sz w:val="21"/>
                <w:szCs w:val="21"/>
              </w:rPr>
            </w:pPr>
            <w:r w:rsidRPr="00182432">
              <w:rPr>
                <w:rFonts w:ascii="Arial" w:eastAsia="Calibri" w:hAnsi="Arial" w:cs="Arial"/>
                <w:sz w:val="21"/>
                <w:szCs w:val="21"/>
              </w:rPr>
              <w:t>Virtuvės staliukas ST04.1</w:t>
            </w:r>
          </w:p>
        </w:tc>
        <w:tc>
          <w:tcPr>
            <w:tcW w:w="2551" w:type="dxa"/>
          </w:tcPr>
          <w:p w14:paraId="217393CF" w14:textId="5F081061"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25</w:t>
            </w:r>
          </w:p>
        </w:tc>
      </w:tr>
      <w:tr w:rsidR="00182432" w:rsidRPr="00182432" w14:paraId="2542EFEE" w14:textId="77777777" w:rsidTr="00182DE4">
        <w:trPr>
          <w:trHeight w:val="56"/>
        </w:trPr>
        <w:tc>
          <w:tcPr>
            <w:tcW w:w="993" w:type="dxa"/>
          </w:tcPr>
          <w:p w14:paraId="30FF8FA9" w14:textId="092F1188" w:rsidR="00182258" w:rsidRPr="00182432" w:rsidRDefault="00182258" w:rsidP="002643CE">
            <w:pPr>
              <w:rPr>
                <w:rFonts w:ascii="Arial" w:eastAsia="Calibri" w:hAnsi="Arial" w:cs="Arial"/>
                <w:sz w:val="21"/>
                <w:szCs w:val="21"/>
              </w:rPr>
            </w:pPr>
            <w:r w:rsidRPr="00182432">
              <w:rPr>
                <w:rFonts w:ascii="Arial" w:hAnsi="Arial" w:cs="Arial"/>
                <w:b/>
                <w:bCs/>
                <w:sz w:val="21"/>
                <w:szCs w:val="21"/>
              </w:rPr>
              <w:t>5.</w:t>
            </w:r>
          </w:p>
        </w:tc>
        <w:tc>
          <w:tcPr>
            <w:tcW w:w="10489" w:type="dxa"/>
          </w:tcPr>
          <w:p w14:paraId="57371585" w14:textId="27B57888" w:rsidR="00182258" w:rsidRPr="00182432" w:rsidRDefault="00182258" w:rsidP="00182258">
            <w:pPr>
              <w:rPr>
                <w:rFonts w:ascii="Arial" w:eastAsia="Calibri" w:hAnsi="Arial" w:cs="Arial"/>
                <w:sz w:val="21"/>
                <w:szCs w:val="21"/>
              </w:rPr>
            </w:pPr>
            <w:r w:rsidRPr="00182432">
              <w:rPr>
                <w:rFonts w:ascii="Arial" w:eastAsia="Calibri" w:hAnsi="Arial" w:cs="Arial"/>
                <w:sz w:val="21"/>
                <w:szCs w:val="21"/>
              </w:rPr>
              <w:t>Virtuvės staliukas ST04.2</w:t>
            </w:r>
          </w:p>
        </w:tc>
        <w:tc>
          <w:tcPr>
            <w:tcW w:w="2551" w:type="dxa"/>
          </w:tcPr>
          <w:p w14:paraId="774161F6" w14:textId="7D569CF6"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9</w:t>
            </w:r>
          </w:p>
        </w:tc>
      </w:tr>
      <w:tr w:rsidR="00182432" w:rsidRPr="00182432" w14:paraId="492D317A" w14:textId="77777777" w:rsidTr="00182DE4">
        <w:trPr>
          <w:trHeight w:val="56"/>
        </w:trPr>
        <w:tc>
          <w:tcPr>
            <w:tcW w:w="993" w:type="dxa"/>
          </w:tcPr>
          <w:p w14:paraId="71F6C1B9" w14:textId="1EA8357B" w:rsidR="00182258" w:rsidRPr="00182432" w:rsidRDefault="00182258" w:rsidP="002643CE">
            <w:pPr>
              <w:rPr>
                <w:rFonts w:ascii="Arial" w:eastAsia="Calibri" w:hAnsi="Arial" w:cs="Arial"/>
                <w:sz w:val="21"/>
                <w:szCs w:val="21"/>
              </w:rPr>
            </w:pPr>
            <w:r w:rsidRPr="00182432">
              <w:rPr>
                <w:rFonts w:ascii="Arial" w:hAnsi="Arial" w:cs="Arial"/>
                <w:b/>
                <w:bCs/>
                <w:sz w:val="21"/>
                <w:szCs w:val="21"/>
              </w:rPr>
              <w:t>6.</w:t>
            </w:r>
          </w:p>
        </w:tc>
        <w:tc>
          <w:tcPr>
            <w:tcW w:w="10489" w:type="dxa"/>
          </w:tcPr>
          <w:p w14:paraId="2272BC90" w14:textId="113AC960" w:rsidR="00182258" w:rsidRPr="00182432" w:rsidRDefault="00182258" w:rsidP="00182258">
            <w:pPr>
              <w:rPr>
                <w:rFonts w:ascii="Arial" w:eastAsia="Calibri" w:hAnsi="Arial" w:cs="Arial"/>
                <w:sz w:val="21"/>
                <w:szCs w:val="21"/>
              </w:rPr>
            </w:pPr>
            <w:r w:rsidRPr="00182432">
              <w:rPr>
                <w:rFonts w:ascii="Arial" w:eastAsia="Calibri" w:hAnsi="Arial" w:cs="Arial"/>
                <w:sz w:val="21"/>
                <w:szCs w:val="21"/>
              </w:rPr>
              <w:t>Virtuvės staliukas ST05</w:t>
            </w:r>
          </w:p>
        </w:tc>
        <w:tc>
          <w:tcPr>
            <w:tcW w:w="2551" w:type="dxa"/>
          </w:tcPr>
          <w:p w14:paraId="26B89896" w14:textId="4CAE9150"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8</w:t>
            </w:r>
          </w:p>
        </w:tc>
      </w:tr>
      <w:tr w:rsidR="00182432" w:rsidRPr="00182432" w14:paraId="7FA09DCB" w14:textId="77777777" w:rsidTr="00182DE4">
        <w:trPr>
          <w:trHeight w:val="56"/>
        </w:trPr>
        <w:tc>
          <w:tcPr>
            <w:tcW w:w="993" w:type="dxa"/>
          </w:tcPr>
          <w:p w14:paraId="65CFFB85" w14:textId="6B21038A" w:rsidR="00182258" w:rsidRPr="00182432" w:rsidRDefault="00182258" w:rsidP="002643CE">
            <w:pPr>
              <w:rPr>
                <w:rFonts w:ascii="Arial" w:eastAsia="Calibri" w:hAnsi="Arial" w:cs="Arial"/>
                <w:sz w:val="21"/>
                <w:szCs w:val="21"/>
              </w:rPr>
            </w:pPr>
            <w:r w:rsidRPr="00182432">
              <w:rPr>
                <w:rFonts w:ascii="Arial" w:hAnsi="Arial" w:cs="Arial"/>
                <w:b/>
                <w:bCs/>
                <w:sz w:val="21"/>
                <w:szCs w:val="21"/>
              </w:rPr>
              <w:t>7.</w:t>
            </w:r>
          </w:p>
        </w:tc>
        <w:tc>
          <w:tcPr>
            <w:tcW w:w="10489" w:type="dxa"/>
          </w:tcPr>
          <w:p w14:paraId="76F11439" w14:textId="3E687F58" w:rsidR="00182258" w:rsidRPr="00182432" w:rsidRDefault="00182258" w:rsidP="002643CE">
            <w:pPr>
              <w:jc w:val="both"/>
              <w:rPr>
                <w:rFonts w:ascii="Arial" w:hAnsi="Arial" w:cs="Arial"/>
                <w:sz w:val="21"/>
                <w:szCs w:val="21"/>
              </w:rPr>
            </w:pPr>
            <w:r w:rsidRPr="00182432">
              <w:rPr>
                <w:rFonts w:ascii="Arial" w:hAnsi="Arial" w:cs="Arial"/>
                <w:sz w:val="21"/>
                <w:szCs w:val="21"/>
              </w:rPr>
              <w:t>Apvalus staliukas (D600mm) ST06</w:t>
            </w:r>
          </w:p>
        </w:tc>
        <w:tc>
          <w:tcPr>
            <w:tcW w:w="2551" w:type="dxa"/>
          </w:tcPr>
          <w:p w14:paraId="19A1D907" w14:textId="15D666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13</w:t>
            </w:r>
          </w:p>
        </w:tc>
      </w:tr>
      <w:tr w:rsidR="00182432" w:rsidRPr="00182432" w14:paraId="448BBD63" w14:textId="77777777" w:rsidTr="00182DE4">
        <w:trPr>
          <w:trHeight w:val="56"/>
        </w:trPr>
        <w:tc>
          <w:tcPr>
            <w:tcW w:w="993" w:type="dxa"/>
          </w:tcPr>
          <w:p w14:paraId="4FD26D74" w14:textId="04EE3C9F" w:rsidR="00182258" w:rsidRPr="00182432" w:rsidRDefault="00182258" w:rsidP="002643CE">
            <w:pPr>
              <w:rPr>
                <w:rFonts w:ascii="Arial" w:eastAsia="Calibri" w:hAnsi="Arial" w:cs="Arial"/>
                <w:sz w:val="21"/>
                <w:szCs w:val="21"/>
              </w:rPr>
            </w:pPr>
            <w:r w:rsidRPr="00182432">
              <w:rPr>
                <w:rFonts w:ascii="Arial" w:hAnsi="Arial" w:cs="Arial"/>
                <w:b/>
                <w:bCs/>
                <w:sz w:val="21"/>
                <w:szCs w:val="21"/>
              </w:rPr>
              <w:t>8.</w:t>
            </w:r>
          </w:p>
        </w:tc>
        <w:tc>
          <w:tcPr>
            <w:tcW w:w="10489" w:type="dxa"/>
          </w:tcPr>
          <w:p w14:paraId="56BDECF5" w14:textId="38C2C77E" w:rsidR="00182258" w:rsidRPr="00182432" w:rsidRDefault="00182258" w:rsidP="002643CE">
            <w:pPr>
              <w:jc w:val="both"/>
              <w:rPr>
                <w:rFonts w:ascii="Arial" w:hAnsi="Arial" w:cs="Arial"/>
                <w:sz w:val="21"/>
                <w:szCs w:val="21"/>
              </w:rPr>
            </w:pPr>
            <w:r w:rsidRPr="00182432">
              <w:rPr>
                <w:rFonts w:ascii="Arial" w:hAnsi="Arial" w:cs="Arial"/>
                <w:sz w:val="21"/>
                <w:szCs w:val="21"/>
              </w:rPr>
              <w:t>Apvalus staliukas (D600mm) ST08</w:t>
            </w:r>
          </w:p>
        </w:tc>
        <w:tc>
          <w:tcPr>
            <w:tcW w:w="2551" w:type="dxa"/>
          </w:tcPr>
          <w:p w14:paraId="4F384978" w14:textId="4CB6402B"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13</w:t>
            </w:r>
          </w:p>
        </w:tc>
      </w:tr>
      <w:tr w:rsidR="00182432" w:rsidRPr="00182432" w14:paraId="0B83BD97" w14:textId="77777777" w:rsidTr="00182DE4">
        <w:trPr>
          <w:trHeight w:val="56"/>
        </w:trPr>
        <w:tc>
          <w:tcPr>
            <w:tcW w:w="993" w:type="dxa"/>
          </w:tcPr>
          <w:p w14:paraId="3FED62B2" w14:textId="54C0B4E0" w:rsidR="00182258" w:rsidRPr="00182432" w:rsidRDefault="00182258" w:rsidP="002643CE">
            <w:pPr>
              <w:rPr>
                <w:rFonts w:ascii="Arial" w:eastAsia="Calibri" w:hAnsi="Arial" w:cs="Arial"/>
                <w:sz w:val="21"/>
                <w:szCs w:val="21"/>
              </w:rPr>
            </w:pPr>
            <w:r w:rsidRPr="00182432">
              <w:rPr>
                <w:rFonts w:ascii="Arial" w:hAnsi="Arial" w:cs="Arial"/>
                <w:b/>
                <w:bCs/>
                <w:sz w:val="21"/>
                <w:szCs w:val="21"/>
              </w:rPr>
              <w:t>9.</w:t>
            </w:r>
          </w:p>
        </w:tc>
        <w:tc>
          <w:tcPr>
            <w:tcW w:w="10489" w:type="dxa"/>
          </w:tcPr>
          <w:p w14:paraId="10F01771" w14:textId="7F9A657C" w:rsidR="00182258" w:rsidRPr="00182432" w:rsidRDefault="00182258" w:rsidP="002643CE">
            <w:pPr>
              <w:jc w:val="both"/>
              <w:rPr>
                <w:rFonts w:ascii="Arial" w:hAnsi="Arial" w:cs="Arial"/>
                <w:sz w:val="21"/>
                <w:szCs w:val="21"/>
              </w:rPr>
            </w:pPr>
            <w:r w:rsidRPr="00182432">
              <w:rPr>
                <w:rFonts w:ascii="Arial" w:hAnsi="Arial" w:cs="Arial"/>
                <w:sz w:val="21"/>
                <w:szCs w:val="21"/>
              </w:rPr>
              <w:t>Kavos staliukas  ST09.1</w:t>
            </w:r>
          </w:p>
        </w:tc>
        <w:tc>
          <w:tcPr>
            <w:tcW w:w="2551" w:type="dxa"/>
          </w:tcPr>
          <w:p w14:paraId="65BFF62E" w14:textId="5CEFF70B"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w:t>
            </w:r>
          </w:p>
        </w:tc>
      </w:tr>
      <w:tr w:rsidR="00182432" w:rsidRPr="00182432" w14:paraId="461309BA" w14:textId="77777777" w:rsidTr="00182DE4">
        <w:trPr>
          <w:trHeight w:val="56"/>
        </w:trPr>
        <w:tc>
          <w:tcPr>
            <w:tcW w:w="993" w:type="dxa"/>
          </w:tcPr>
          <w:p w14:paraId="450E9C37" w14:textId="03E92B92" w:rsidR="00182258" w:rsidRPr="00182432" w:rsidRDefault="00182258" w:rsidP="002643CE">
            <w:pPr>
              <w:rPr>
                <w:rFonts w:ascii="Arial" w:eastAsia="Calibri" w:hAnsi="Arial" w:cs="Arial"/>
                <w:sz w:val="21"/>
                <w:szCs w:val="21"/>
              </w:rPr>
            </w:pPr>
            <w:r w:rsidRPr="00182432">
              <w:rPr>
                <w:rFonts w:ascii="Arial" w:hAnsi="Arial" w:cs="Arial"/>
                <w:b/>
                <w:bCs/>
                <w:sz w:val="21"/>
                <w:szCs w:val="21"/>
              </w:rPr>
              <w:t>10.</w:t>
            </w:r>
          </w:p>
        </w:tc>
        <w:tc>
          <w:tcPr>
            <w:tcW w:w="10489" w:type="dxa"/>
          </w:tcPr>
          <w:p w14:paraId="5C8BC7DD" w14:textId="2AE8747C" w:rsidR="00182258" w:rsidRPr="00182432" w:rsidRDefault="00182258" w:rsidP="002643CE">
            <w:pPr>
              <w:jc w:val="both"/>
              <w:rPr>
                <w:rFonts w:ascii="Arial" w:hAnsi="Arial" w:cs="Arial"/>
                <w:sz w:val="21"/>
                <w:szCs w:val="21"/>
              </w:rPr>
            </w:pPr>
            <w:r w:rsidRPr="00182432">
              <w:rPr>
                <w:rFonts w:ascii="Arial" w:hAnsi="Arial" w:cs="Arial"/>
                <w:sz w:val="21"/>
                <w:szCs w:val="21"/>
              </w:rPr>
              <w:t>Kavos staliukas  ST09.2</w:t>
            </w:r>
          </w:p>
        </w:tc>
        <w:tc>
          <w:tcPr>
            <w:tcW w:w="2551" w:type="dxa"/>
          </w:tcPr>
          <w:p w14:paraId="797F59F9" w14:textId="2F0B6206"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w:t>
            </w:r>
          </w:p>
        </w:tc>
      </w:tr>
      <w:tr w:rsidR="00182432" w:rsidRPr="00182432" w14:paraId="7D2AD77B" w14:textId="77777777" w:rsidTr="00182DE4">
        <w:trPr>
          <w:trHeight w:val="56"/>
        </w:trPr>
        <w:tc>
          <w:tcPr>
            <w:tcW w:w="993" w:type="dxa"/>
          </w:tcPr>
          <w:p w14:paraId="6368F8F0" w14:textId="6D4F5513" w:rsidR="00182258" w:rsidRPr="00182432" w:rsidRDefault="00182258" w:rsidP="002643CE">
            <w:pPr>
              <w:rPr>
                <w:rFonts w:ascii="Arial" w:eastAsia="Calibri" w:hAnsi="Arial" w:cs="Arial"/>
                <w:sz w:val="21"/>
                <w:szCs w:val="21"/>
              </w:rPr>
            </w:pPr>
            <w:r w:rsidRPr="00182432">
              <w:rPr>
                <w:rFonts w:ascii="Arial" w:hAnsi="Arial" w:cs="Arial"/>
                <w:b/>
                <w:bCs/>
                <w:sz w:val="21"/>
                <w:szCs w:val="21"/>
              </w:rPr>
              <w:t>11.</w:t>
            </w:r>
          </w:p>
        </w:tc>
        <w:tc>
          <w:tcPr>
            <w:tcW w:w="10489" w:type="dxa"/>
          </w:tcPr>
          <w:p w14:paraId="4D22FD42" w14:textId="78239682" w:rsidR="00182258" w:rsidRPr="00182432" w:rsidRDefault="00182258" w:rsidP="00182258">
            <w:pPr>
              <w:rPr>
                <w:rFonts w:ascii="Arial" w:hAnsi="Arial" w:cs="Arial"/>
                <w:sz w:val="21"/>
                <w:szCs w:val="21"/>
              </w:rPr>
            </w:pPr>
            <w:r w:rsidRPr="00182432">
              <w:rPr>
                <w:rFonts w:ascii="Arial" w:hAnsi="Arial" w:cs="Arial"/>
                <w:sz w:val="21"/>
                <w:szCs w:val="21"/>
              </w:rPr>
              <w:t>Posėdžių stalas (sudarytas iš atskirų stalų) ST10</w:t>
            </w:r>
          </w:p>
        </w:tc>
        <w:tc>
          <w:tcPr>
            <w:tcW w:w="2551" w:type="dxa"/>
          </w:tcPr>
          <w:p w14:paraId="525AA04C" w14:textId="3A3B1DEE"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2DDDFF1" w14:textId="77777777" w:rsidTr="00182DE4">
        <w:trPr>
          <w:trHeight w:val="56"/>
        </w:trPr>
        <w:tc>
          <w:tcPr>
            <w:tcW w:w="993" w:type="dxa"/>
          </w:tcPr>
          <w:p w14:paraId="6F998430" w14:textId="303CC7F9" w:rsidR="00182258" w:rsidRPr="00182432" w:rsidRDefault="00182258" w:rsidP="002643CE">
            <w:pPr>
              <w:rPr>
                <w:rFonts w:ascii="Arial" w:eastAsia="Calibri" w:hAnsi="Arial" w:cs="Arial"/>
                <w:sz w:val="21"/>
                <w:szCs w:val="21"/>
              </w:rPr>
            </w:pPr>
            <w:r w:rsidRPr="00182432">
              <w:rPr>
                <w:rFonts w:ascii="Arial" w:hAnsi="Arial" w:cs="Arial"/>
                <w:b/>
                <w:bCs/>
                <w:sz w:val="21"/>
                <w:szCs w:val="21"/>
              </w:rPr>
              <w:t>12.</w:t>
            </w:r>
          </w:p>
        </w:tc>
        <w:tc>
          <w:tcPr>
            <w:tcW w:w="10489" w:type="dxa"/>
          </w:tcPr>
          <w:p w14:paraId="6F71250A" w14:textId="49653EF4" w:rsidR="00182258" w:rsidRPr="00182432" w:rsidRDefault="00182258" w:rsidP="00182258">
            <w:pPr>
              <w:rPr>
                <w:rFonts w:ascii="Arial" w:hAnsi="Arial" w:cs="Arial"/>
                <w:sz w:val="21"/>
                <w:szCs w:val="21"/>
              </w:rPr>
            </w:pPr>
            <w:r w:rsidRPr="00182432">
              <w:rPr>
                <w:rFonts w:ascii="Arial" w:hAnsi="Arial" w:cs="Arial"/>
                <w:sz w:val="21"/>
                <w:szCs w:val="21"/>
              </w:rPr>
              <w:t>Baro aukščio apvalus posėdžių stalas  ST15</w:t>
            </w:r>
          </w:p>
        </w:tc>
        <w:tc>
          <w:tcPr>
            <w:tcW w:w="2551" w:type="dxa"/>
          </w:tcPr>
          <w:p w14:paraId="62A6D75C" w14:textId="79CD73E6"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4835F76" w14:textId="77777777" w:rsidTr="00182DE4">
        <w:trPr>
          <w:trHeight w:val="56"/>
        </w:trPr>
        <w:tc>
          <w:tcPr>
            <w:tcW w:w="993" w:type="dxa"/>
          </w:tcPr>
          <w:p w14:paraId="44E504BB" w14:textId="23991230" w:rsidR="00182258" w:rsidRPr="00182432" w:rsidRDefault="00182258" w:rsidP="002643CE">
            <w:pPr>
              <w:rPr>
                <w:rFonts w:ascii="Arial" w:eastAsia="Calibri" w:hAnsi="Arial" w:cs="Arial"/>
                <w:sz w:val="21"/>
                <w:szCs w:val="21"/>
              </w:rPr>
            </w:pPr>
            <w:r w:rsidRPr="00182432">
              <w:rPr>
                <w:rFonts w:ascii="Arial" w:hAnsi="Arial" w:cs="Arial"/>
                <w:b/>
                <w:bCs/>
                <w:sz w:val="21"/>
                <w:szCs w:val="21"/>
              </w:rPr>
              <w:t>13.</w:t>
            </w:r>
          </w:p>
        </w:tc>
        <w:tc>
          <w:tcPr>
            <w:tcW w:w="10489" w:type="dxa"/>
          </w:tcPr>
          <w:p w14:paraId="20F34E3B" w14:textId="76066E57" w:rsidR="00182258" w:rsidRPr="00182432" w:rsidRDefault="00182258" w:rsidP="00182258">
            <w:pPr>
              <w:rPr>
                <w:rFonts w:ascii="Arial" w:hAnsi="Arial" w:cs="Arial"/>
                <w:sz w:val="21"/>
                <w:szCs w:val="21"/>
              </w:rPr>
            </w:pPr>
            <w:r w:rsidRPr="00182432">
              <w:rPr>
                <w:rFonts w:ascii="Arial" w:hAnsi="Arial" w:cs="Arial"/>
                <w:sz w:val="21"/>
                <w:szCs w:val="21"/>
              </w:rPr>
              <w:t>12 vietų posėdžių stalas ST17</w:t>
            </w:r>
          </w:p>
        </w:tc>
        <w:tc>
          <w:tcPr>
            <w:tcW w:w="2551" w:type="dxa"/>
          </w:tcPr>
          <w:p w14:paraId="310CEE2C" w14:textId="55BF8595"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6ECE0F0" w14:textId="77777777" w:rsidTr="00182DE4">
        <w:trPr>
          <w:trHeight w:val="56"/>
        </w:trPr>
        <w:tc>
          <w:tcPr>
            <w:tcW w:w="993" w:type="dxa"/>
          </w:tcPr>
          <w:p w14:paraId="6F6EF6A5" w14:textId="22F8849D" w:rsidR="00182258" w:rsidRPr="00182432" w:rsidRDefault="00182258" w:rsidP="002643CE">
            <w:pPr>
              <w:rPr>
                <w:rFonts w:ascii="Arial" w:eastAsia="Calibri" w:hAnsi="Arial" w:cs="Arial"/>
                <w:sz w:val="21"/>
                <w:szCs w:val="21"/>
              </w:rPr>
            </w:pPr>
            <w:r w:rsidRPr="00182432">
              <w:rPr>
                <w:rFonts w:ascii="Arial" w:hAnsi="Arial" w:cs="Arial"/>
                <w:b/>
                <w:bCs/>
                <w:sz w:val="21"/>
                <w:szCs w:val="21"/>
              </w:rPr>
              <w:t>14.</w:t>
            </w:r>
          </w:p>
        </w:tc>
        <w:tc>
          <w:tcPr>
            <w:tcW w:w="10489" w:type="dxa"/>
          </w:tcPr>
          <w:p w14:paraId="0EF91633" w14:textId="4BB56B54" w:rsidR="00182258" w:rsidRPr="00182432" w:rsidRDefault="00182258" w:rsidP="00182258">
            <w:pPr>
              <w:rPr>
                <w:rFonts w:ascii="Arial" w:hAnsi="Arial" w:cs="Arial"/>
                <w:sz w:val="21"/>
                <w:szCs w:val="21"/>
              </w:rPr>
            </w:pPr>
            <w:r w:rsidRPr="00182432">
              <w:rPr>
                <w:rFonts w:ascii="Arial" w:hAnsi="Arial" w:cs="Arial"/>
                <w:sz w:val="21"/>
                <w:szCs w:val="21"/>
              </w:rPr>
              <w:t>Baro tipo stalas BST03</w:t>
            </w:r>
          </w:p>
        </w:tc>
        <w:tc>
          <w:tcPr>
            <w:tcW w:w="2551" w:type="dxa"/>
          </w:tcPr>
          <w:p w14:paraId="04D5588E" w14:textId="786C6B10"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w:t>
            </w:r>
          </w:p>
        </w:tc>
      </w:tr>
      <w:tr w:rsidR="00182432" w:rsidRPr="00182432" w14:paraId="3B5705BA" w14:textId="77777777" w:rsidTr="00182DE4">
        <w:trPr>
          <w:trHeight w:val="56"/>
        </w:trPr>
        <w:tc>
          <w:tcPr>
            <w:tcW w:w="993" w:type="dxa"/>
          </w:tcPr>
          <w:p w14:paraId="02D726E9" w14:textId="3C2539F6" w:rsidR="00182258" w:rsidRPr="00182432" w:rsidRDefault="00182258" w:rsidP="002643CE">
            <w:pPr>
              <w:rPr>
                <w:rFonts w:ascii="Arial" w:eastAsia="Calibri" w:hAnsi="Arial" w:cs="Arial"/>
                <w:sz w:val="21"/>
                <w:szCs w:val="21"/>
              </w:rPr>
            </w:pPr>
            <w:r w:rsidRPr="00182432">
              <w:rPr>
                <w:rFonts w:ascii="Arial" w:hAnsi="Arial" w:cs="Arial"/>
                <w:b/>
                <w:bCs/>
                <w:sz w:val="21"/>
                <w:szCs w:val="21"/>
              </w:rPr>
              <w:t>15.</w:t>
            </w:r>
          </w:p>
        </w:tc>
        <w:tc>
          <w:tcPr>
            <w:tcW w:w="10489" w:type="dxa"/>
          </w:tcPr>
          <w:p w14:paraId="78B893D7" w14:textId="733C8723" w:rsidR="00182258" w:rsidRPr="00182432" w:rsidRDefault="00182258" w:rsidP="002643CE">
            <w:pPr>
              <w:jc w:val="both"/>
              <w:rPr>
                <w:rFonts w:ascii="Arial" w:hAnsi="Arial" w:cs="Arial"/>
                <w:sz w:val="21"/>
                <w:szCs w:val="21"/>
              </w:rPr>
            </w:pPr>
            <w:r w:rsidRPr="00182432">
              <w:rPr>
                <w:rFonts w:ascii="Arial" w:hAnsi="Arial" w:cs="Arial"/>
                <w:sz w:val="21"/>
                <w:szCs w:val="21"/>
              </w:rPr>
              <w:t>Drabužių spinta SP01</w:t>
            </w:r>
          </w:p>
        </w:tc>
        <w:tc>
          <w:tcPr>
            <w:tcW w:w="2551" w:type="dxa"/>
          </w:tcPr>
          <w:p w14:paraId="5C0C85FB"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36</w:t>
            </w:r>
          </w:p>
        </w:tc>
      </w:tr>
      <w:tr w:rsidR="00182432" w:rsidRPr="00182432" w14:paraId="0C44E25E" w14:textId="77777777" w:rsidTr="00182DE4">
        <w:trPr>
          <w:trHeight w:val="56"/>
        </w:trPr>
        <w:tc>
          <w:tcPr>
            <w:tcW w:w="993" w:type="dxa"/>
          </w:tcPr>
          <w:p w14:paraId="14839580" w14:textId="272F8D48" w:rsidR="00182258" w:rsidRPr="00182432" w:rsidRDefault="00182258" w:rsidP="002643CE">
            <w:pPr>
              <w:rPr>
                <w:rFonts w:ascii="Arial" w:eastAsia="Calibri" w:hAnsi="Arial" w:cs="Arial"/>
                <w:sz w:val="21"/>
                <w:szCs w:val="21"/>
              </w:rPr>
            </w:pPr>
            <w:r w:rsidRPr="00182432">
              <w:rPr>
                <w:rFonts w:ascii="Arial" w:hAnsi="Arial" w:cs="Arial"/>
                <w:b/>
                <w:bCs/>
                <w:sz w:val="21"/>
                <w:szCs w:val="21"/>
              </w:rPr>
              <w:t>16.</w:t>
            </w:r>
          </w:p>
        </w:tc>
        <w:tc>
          <w:tcPr>
            <w:tcW w:w="10489" w:type="dxa"/>
          </w:tcPr>
          <w:p w14:paraId="2057F623" w14:textId="08BCD38E" w:rsidR="00182258" w:rsidRPr="00182432" w:rsidRDefault="00182258" w:rsidP="002643CE">
            <w:pPr>
              <w:jc w:val="both"/>
              <w:rPr>
                <w:rFonts w:ascii="Arial" w:hAnsi="Arial" w:cs="Arial"/>
                <w:sz w:val="21"/>
                <w:szCs w:val="21"/>
              </w:rPr>
            </w:pPr>
            <w:r w:rsidRPr="00182432">
              <w:rPr>
                <w:rFonts w:ascii="Arial" w:hAnsi="Arial" w:cs="Arial"/>
                <w:sz w:val="21"/>
                <w:szCs w:val="21"/>
              </w:rPr>
              <w:t>Kortele rakinamos daiktų pasidėjimo spintelės 1 L01</w:t>
            </w:r>
          </w:p>
        </w:tc>
        <w:tc>
          <w:tcPr>
            <w:tcW w:w="2551" w:type="dxa"/>
          </w:tcPr>
          <w:p w14:paraId="698A55A8"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15</w:t>
            </w:r>
          </w:p>
        </w:tc>
      </w:tr>
      <w:tr w:rsidR="00182432" w:rsidRPr="00182432" w14:paraId="5503984B" w14:textId="77777777" w:rsidTr="00182DE4">
        <w:trPr>
          <w:trHeight w:val="56"/>
        </w:trPr>
        <w:tc>
          <w:tcPr>
            <w:tcW w:w="993" w:type="dxa"/>
          </w:tcPr>
          <w:p w14:paraId="49ACF382" w14:textId="3DECB5F2" w:rsidR="00182258" w:rsidRPr="00182432" w:rsidRDefault="00182258" w:rsidP="002643CE">
            <w:pPr>
              <w:rPr>
                <w:rFonts w:ascii="Arial" w:eastAsia="Calibri" w:hAnsi="Arial" w:cs="Arial"/>
                <w:sz w:val="21"/>
                <w:szCs w:val="21"/>
              </w:rPr>
            </w:pPr>
            <w:r w:rsidRPr="00182432">
              <w:rPr>
                <w:rFonts w:ascii="Arial" w:hAnsi="Arial" w:cs="Arial"/>
                <w:b/>
                <w:bCs/>
                <w:sz w:val="21"/>
                <w:szCs w:val="21"/>
              </w:rPr>
              <w:t>17.</w:t>
            </w:r>
          </w:p>
        </w:tc>
        <w:tc>
          <w:tcPr>
            <w:tcW w:w="10489" w:type="dxa"/>
          </w:tcPr>
          <w:p w14:paraId="19501652" w14:textId="30E06670" w:rsidR="00182258" w:rsidRPr="00182432" w:rsidRDefault="00182258" w:rsidP="002643CE">
            <w:pPr>
              <w:jc w:val="both"/>
              <w:rPr>
                <w:rFonts w:ascii="Arial" w:hAnsi="Arial" w:cs="Arial"/>
                <w:sz w:val="21"/>
                <w:szCs w:val="21"/>
              </w:rPr>
            </w:pPr>
            <w:r w:rsidRPr="00182432">
              <w:rPr>
                <w:rFonts w:ascii="Arial" w:hAnsi="Arial" w:cs="Arial"/>
                <w:sz w:val="21"/>
                <w:szCs w:val="21"/>
              </w:rPr>
              <w:t>Kortele rakinamos daiktų saugojimo spintelės 2 L01</w:t>
            </w:r>
          </w:p>
        </w:tc>
        <w:tc>
          <w:tcPr>
            <w:tcW w:w="2551" w:type="dxa"/>
          </w:tcPr>
          <w:p w14:paraId="307518B7"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5</w:t>
            </w:r>
          </w:p>
        </w:tc>
      </w:tr>
      <w:tr w:rsidR="00182432" w:rsidRPr="00182432" w14:paraId="18DEF0BD" w14:textId="77777777" w:rsidTr="00182DE4">
        <w:trPr>
          <w:trHeight w:val="56"/>
        </w:trPr>
        <w:tc>
          <w:tcPr>
            <w:tcW w:w="993" w:type="dxa"/>
          </w:tcPr>
          <w:p w14:paraId="05F6639F" w14:textId="145F436B" w:rsidR="00182258" w:rsidRPr="00182432" w:rsidRDefault="00182258" w:rsidP="002643CE">
            <w:pPr>
              <w:rPr>
                <w:rFonts w:ascii="Arial" w:eastAsia="Calibri" w:hAnsi="Arial" w:cs="Arial"/>
                <w:sz w:val="21"/>
                <w:szCs w:val="21"/>
              </w:rPr>
            </w:pPr>
            <w:r w:rsidRPr="00182432">
              <w:rPr>
                <w:rFonts w:ascii="Arial" w:hAnsi="Arial" w:cs="Arial"/>
                <w:b/>
                <w:bCs/>
                <w:sz w:val="21"/>
                <w:szCs w:val="21"/>
              </w:rPr>
              <w:t>18.</w:t>
            </w:r>
          </w:p>
        </w:tc>
        <w:tc>
          <w:tcPr>
            <w:tcW w:w="10489" w:type="dxa"/>
          </w:tcPr>
          <w:p w14:paraId="53633930" w14:textId="7CEE2510" w:rsidR="00182258" w:rsidRPr="00182432" w:rsidRDefault="00182258" w:rsidP="002643CE">
            <w:pPr>
              <w:jc w:val="both"/>
              <w:rPr>
                <w:rFonts w:ascii="Arial" w:hAnsi="Arial" w:cs="Arial"/>
                <w:sz w:val="21"/>
                <w:szCs w:val="21"/>
              </w:rPr>
            </w:pPr>
            <w:r w:rsidRPr="00182432">
              <w:rPr>
                <w:rFonts w:ascii="Arial" w:hAnsi="Arial" w:cs="Arial"/>
                <w:sz w:val="21"/>
                <w:szCs w:val="21"/>
              </w:rPr>
              <w:t>Stalas BST01.1</w:t>
            </w:r>
          </w:p>
        </w:tc>
        <w:tc>
          <w:tcPr>
            <w:tcW w:w="2551" w:type="dxa"/>
          </w:tcPr>
          <w:p w14:paraId="2095CE97"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65730C76" w14:textId="77777777" w:rsidTr="00182DE4">
        <w:trPr>
          <w:trHeight w:val="56"/>
        </w:trPr>
        <w:tc>
          <w:tcPr>
            <w:tcW w:w="993" w:type="dxa"/>
          </w:tcPr>
          <w:p w14:paraId="3BC64BB7" w14:textId="16658C15" w:rsidR="00182258" w:rsidRPr="00182432" w:rsidRDefault="00182258" w:rsidP="002643CE">
            <w:pPr>
              <w:rPr>
                <w:rFonts w:ascii="Arial" w:eastAsia="Calibri" w:hAnsi="Arial" w:cs="Arial"/>
                <w:sz w:val="21"/>
                <w:szCs w:val="21"/>
              </w:rPr>
            </w:pPr>
            <w:r w:rsidRPr="00182432">
              <w:rPr>
                <w:rFonts w:ascii="Arial" w:hAnsi="Arial" w:cs="Arial"/>
                <w:b/>
                <w:bCs/>
                <w:sz w:val="21"/>
                <w:szCs w:val="21"/>
              </w:rPr>
              <w:t>19.</w:t>
            </w:r>
          </w:p>
        </w:tc>
        <w:tc>
          <w:tcPr>
            <w:tcW w:w="10489" w:type="dxa"/>
          </w:tcPr>
          <w:p w14:paraId="3CC105DE" w14:textId="393B670D" w:rsidR="00182258" w:rsidRPr="00182432" w:rsidRDefault="00182258" w:rsidP="002643CE">
            <w:pPr>
              <w:jc w:val="both"/>
              <w:rPr>
                <w:rFonts w:ascii="Arial" w:hAnsi="Arial" w:cs="Arial"/>
                <w:sz w:val="21"/>
                <w:szCs w:val="21"/>
              </w:rPr>
            </w:pPr>
            <w:r w:rsidRPr="00182432">
              <w:rPr>
                <w:rFonts w:ascii="Arial" w:hAnsi="Arial" w:cs="Arial"/>
                <w:sz w:val="21"/>
                <w:szCs w:val="21"/>
              </w:rPr>
              <w:t>Stalas BST01.2</w:t>
            </w:r>
          </w:p>
        </w:tc>
        <w:tc>
          <w:tcPr>
            <w:tcW w:w="2551" w:type="dxa"/>
          </w:tcPr>
          <w:p w14:paraId="540ADCAE"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055C8AC9" w14:textId="77777777" w:rsidTr="00182DE4">
        <w:trPr>
          <w:trHeight w:val="56"/>
        </w:trPr>
        <w:tc>
          <w:tcPr>
            <w:tcW w:w="993" w:type="dxa"/>
          </w:tcPr>
          <w:p w14:paraId="09B1EE27" w14:textId="525C9FA2" w:rsidR="00182258" w:rsidRPr="00182432" w:rsidRDefault="00182258" w:rsidP="002643CE">
            <w:pPr>
              <w:rPr>
                <w:rFonts w:ascii="Arial" w:eastAsia="Calibri" w:hAnsi="Arial" w:cs="Arial"/>
                <w:sz w:val="21"/>
                <w:szCs w:val="21"/>
              </w:rPr>
            </w:pPr>
            <w:r w:rsidRPr="00182432">
              <w:rPr>
                <w:rFonts w:ascii="Arial" w:hAnsi="Arial" w:cs="Arial"/>
                <w:b/>
                <w:bCs/>
                <w:sz w:val="21"/>
                <w:szCs w:val="21"/>
              </w:rPr>
              <w:t>20.</w:t>
            </w:r>
          </w:p>
        </w:tc>
        <w:tc>
          <w:tcPr>
            <w:tcW w:w="10489" w:type="dxa"/>
          </w:tcPr>
          <w:p w14:paraId="3B0DDE36" w14:textId="42576511" w:rsidR="00182258" w:rsidRPr="00182432" w:rsidRDefault="00182258" w:rsidP="002643CE">
            <w:pPr>
              <w:jc w:val="both"/>
              <w:rPr>
                <w:rFonts w:ascii="Arial" w:hAnsi="Arial" w:cs="Arial"/>
                <w:sz w:val="21"/>
                <w:szCs w:val="21"/>
              </w:rPr>
            </w:pPr>
            <w:r w:rsidRPr="00182432">
              <w:rPr>
                <w:rFonts w:ascii="Arial" w:hAnsi="Arial" w:cs="Arial"/>
                <w:sz w:val="21"/>
                <w:szCs w:val="21"/>
              </w:rPr>
              <w:t>Stalas BST01.3</w:t>
            </w:r>
          </w:p>
        </w:tc>
        <w:tc>
          <w:tcPr>
            <w:tcW w:w="2551" w:type="dxa"/>
          </w:tcPr>
          <w:p w14:paraId="1E1294B0"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4C6867C" w14:textId="77777777" w:rsidTr="00182DE4">
        <w:trPr>
          <w:trHeight w:val="56"/>
        </w:trPr>
        <w:tc>
          <w:tcPr>
            <w:tcW w:w="993" w:type="dxa"/>
          </w:tcPr>
          <w:p w14:paraId="4A450162" w14:textId="72CEEC65" w:rsidR="00182258" w:rsidRPr="00182432" w:rsidRDefault="00182258" w:rsidP="002643CE">
            <w:pPr>
              <w:rPr>
                <w:rFonts w:ascii="Arial" w:eastAsia="Calibri" w:hAnsi="Arial" w:cs="Arial"/>
                <w:sz w:val="21"/>
                <w:szCs w:val="21"/>
              </w:rPr>
            </w:pPr>
            <w:r w:rsidRPr="00182432">
              <w:rPr>
                <w:rFonts w:ascii="Arial" w:hAnsi="Arial" w:cs="Arial"/>
                <w:b/>
                <w:bCs/>
                <w:sz w:val="21"/>
                <w:szCs w:val="21"/>
              </w:rPr>
              <w:t>21.</w:t>
            </w:r>
          </w:p>
        </w:tc>
        <w:tc>
          <w:tcPr>
            <w:tcW w:w="10489" w:type="dxa"/>
          </w:tcPr>
          <w:p w14:paraId="0B8A6CC9" w14:textId="2FBC68D8" w:rsidR="00182258" w:rsidRPr="00182432" w:rsidRDefault="00182258" w:rsidP="002643CE">
            <w:pPr>
              <w:jc w:val="both"/>
              <w:rPr>
                <w:rFonts w:ascii="Arial" w:hAnsi="Arial" w:cs="Arial"/>
                <w:sz w:val="21"/>
                <w:szCs w:val="21"/>
              </w:rPr>
            </w:pPr>
            <w:r w:rsidRPr="00182432">
              <w:rPr>
                <w:rFonts w:ascii="Arial" w:hAnsi="Arial" w:cs="Arial"/>
                <w:sz w:val="21"/>
                <w:szCs w:val="21"/>
              </w:rPr>
              <w:t>Stalas BST02.01</w:t>
            </w:r>
          </w:p>
        </w:tc>
        <w:tc>
          <w:tcPr>
            <w:tcW w:w="2551" w:type="dxa"/>
          </w:tcPr>
          <w:p w14:paraId="587C1CF5"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097B4948" w14:textId="77777777" w:rsidTr="00182DE4">
        <w:trPr>
          <w:trHeight w:val="56"/>
        </w:trPr>
        <w:tc>
          <w:tcPr>
            <w:tcW w:w="993" w:type="dxa"/>
          </w:tcPr>
          <w:p w14:paraId="5F223337" w14:textId="76A9EB34" w:rsidR="00182258" w:rsidRPr="00182432" w:rsidRDefault="00182258" w:rsidP="002643CE">
            <w:pPr>
              <w:rPr>
                <w:rFonts w:ascii="Arial" w:eastAsia="Calibri" w:hAnsi="Arial" w:cs="Arial"/>
                <w:sz w:val="21"/>
                <w:szCs w:val="21"/>
              </w:rPr>
            </w:pPr>
            <w:r w:rsidRPr="00182432">
              <w:rPr>
                <w:rFonts w:ascii="Arial" w:hAnsi="Arial" w:cs="Arial"/>
                <w:b/>
                <w:bCs/>
                <w:sz w:val="21"/>
                <w:szCs w:val="21"/>
              </w:rPr>
              <w:t>22.</w:t>
            </w:r>
          </w:p>
        </w:tc>
        <w:tc>
          <w:tcPr>
            <w:tcW w:w="10489" w:type="dxa"/>
          </w:tcPr>
          <w:p w14:paraId="11451586" w14:textId="58333A6B" w:rsidR="00182258" w:rsidRPr="00182432" w:rsidRDefault="00182258" w:rsidP="002643CE">
            <w:pPr>
              <w:jc w:val="both"/>
              <w:rPr>
                <w:rFonts w:ascii="Arial" w:hAnsi="Arial" w:cs="Arial"/>
                <w:sz w:val="21"/>
                <w:szCs w:val="21"/>
              </w:rPr>
            </w:pPr>
            <w:r w:rsidRPr="00182432">
              <w:rPr>
                <w:rFonts w:ascii="Arial" w:hAnsi="Arial" w:cs="Arial"/>
                <w:sz w:val="21"/>
                <w:szCs w:val="21"/>
              </w:rPr>
              <w:t>Stalas BST02.02</w:t>
            </w:r>
          </w:p>
        </w:tc>
        <w:tc>
          <w:tcPr>
            <w:tcW w:w="2551" w:type="dxa"/>
          </w:tcPr>
          <w:p w14:paraId="22578076"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33F9D510" w14:textId="77777777" w:rsidTr="00182DE4">
        <w:trPr>
          <w:trHeight w:val="56"/>
        </w:trPr>
        <w:tc>
          <w:tcPr>
            <w:tcW w:w="993" w:type="dxa"/>
          </w:tcPr>
          <w:p w14:paraId="59B6F871" w14:textId="64D8900F" w:rsidR="00182258" w:rsidRPr="00182432" w:rsidRDefault="00182258" w:rsidP="002643CE">
            <w:pPr>
              <w:rPr>
                <w:rFonts w:ascii="Arial" w:eastAsia="Calibri" w:hAnsi="Arial" w:cs="Arial"/>
                <w:sz w:val="21"/>
                <w:szCs w:val="21"/>
              </w:rPr>
            </w:pPr>
            <w:r w:rsidRPr="00182432">
              <w:rPr>
                <w:rFonts w:ascii="Arial" w:hAnsi="Arial" w:cs="Arial"/>
                <w:b/>
                <w:bCs/>
                <w:sz w:val="21"/>
                <w:szCs w:val="21"/>
              </w:rPr>
              <w:lastRenderedPageBreak/>
              <w:t>23.</w:t>
            </w:r>
          </w:p>
        </w:tc>
        <w:tc>
          <w:tcPr>
            <w:tcW w:w="10489" w:type="dxa"/>
          </w:tcPr>
          <w:p w14:paraId="13CA3D31" w14:textId="4436C430" w:rsidR="00182258" w:rsidRPr="00182432" w:rsidRDefault="00182258" w:rsidP="002643CE">
            <w:pPr>
              <w:jc w:val="both"/>
              <w:rPr>
                <w:rFonts w:ascii="Arial" w:hAnsi="Arial" w:cs="Arial"/>
                <w:sz w:val="21"/>
                <w:szCs w:val="21"/>
              </w:rPr>
            </w:pPr>
            <w:r w:rsidRPr="00182432">
              <w:rPr>
                <w:rFonts w:ascii="Arial" w:hAnsi="Arial" w:cs="Arial"/>
                <w:sz w:val="21"/>
                <w:szCs w:val="21"/>
              </w:rPr>
              <w:t>Stalas ST06.01  113patalpa</w:t>
            </w:r>
          </w:p>
        </w:tc>
        <w:tc>
          <w:tcPr>
            <w:tcW w:w="2551" w:type="dxa"/>
          </w:tcPr>
          <w:p w14:paraId="509A38C6"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4344EFDE" w14:textId="77777777" w:rsidTr="00182DE4">
        <w:trPr>
          <w:trHeight w:val="56"/>
        </w:trPr>
        <w:tc>
          <w:tcPr>
            <w:tcW w:w="993" w:type="dxa"/>
          </w:tcPr>
          <w:p w14:paraId="126F8528" w14:textId="7AF041CE" w:rsidR="00182258" w:rsidRPr="00182432" w:rsidRDefault="00182258" w:rsidP="002643CE">
            <w:pPr>
              <w:rPr>
                <w:rFonts w:ascii="Arial" w:eastAsia="Calibri" w:hAnsi="Arial" w:cs="Arial"/>
                <w:sz w:val="21"/>
                <w:szCs w:val="21"/>
              </w:rPr>
            </w:pPr>
            <w:r w:rsidRPr="00182432">
              <w:rPr>
                <w:rFonts w:ascii="Arial" w:hAnsi="Arial" w:cs="Arial"/>
                <w:b/>
                <w:bCs/>
                <w:sz w:val="21"/>
                <w:szCs w:val="21"/>
              </w:rPr>
              <w:t>24.</w:t>
            </w:r>
          </w:p>
        </w:tc>
        <w:tc>
          <w:tcPr>
            <w:tcW w:w="10489" w:type="dxa"/>
          </w:tcPr>
          <w:p w14:paraId="6B1BDC72" w14:textId="4EA21E23" w:rsidR="00182258" w:rsidRPr="00182432" w:rsidRDefault="00182258" w:rsidP="002643CE">
            <w:pPr>
              <w:jc w:val="both"/>
              <w:rPr>
                <w:rFonts w:ascii="Arial" w:hAnsi="Arial" w:cs="Arial"/>
                <w:sz w:val="21"/>
                <w:szCs w:val="21"/>
              </w:rPr>
            </w:pPr>
            <w:r w:rsidRPr="00182432">
              <w:rPr>
                <w:rFonts w:ascii="Arial" w:hAnsi="Arial" w:cs="Arial"/>
                <w:sz w:val="21"/>
                <w:szCs w:val="21"/>
              </w:rPr>
              <w:t>Stalas ST06.02  112 patalpa</w:t>
            </w:r>
          </w:p>
        </w:tc>
        <w:tc>
          <w:tcPr>
            <w:tcW w:w="2551" w:type="dxa"/>
          </w:tcPr>
          <w:p w14:paraId="26E4E79E"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0044A5BB" w14:textId="77777777" w:rsidTr="00182DE4">
        <w:trPr>
          <w:trHeight w:val="56"/>
        </w:trPr>
        <w:tc>
          <w:tcPr>
            <w:tcW w:w="993" w:type="dxa"/>
          </w:tcPr>
          <w:p w14:paraId="46B2FD53" w14:textId="6E141BFB" w:rsidR="00182258" w:rsidRPr="00182432" w:rsidRDefault="00182258" w:rsidP="002643CE">
            <w:pPr>
              <w:rPr>
                <w:rFonts w:ascii="Arial" w:eastAsia="Calibri" w:hAnsi="Arial" w:cs="Arial"/>
                <w:sz w:val="21"/>
                <w:szCs w:val="21"/>
              </w:rPr>
            </w:pPr>
            <w:r w:rsidRPr="00182432">
              <w:rPr>
                <w:rFonts w:ascii="Arial" w:hAnsi="Arial" w:cs="Arial"/>
                <w:b/>
                <w:bCs/>
                <w:sz w:val="21"/>
                <w:szCs w:val="21"/>
              </w:rPr>
              <w:t>25.</w:t>
            </w:r>
          </w:p>
        </w:tc>
        <w:tc>
          <w:tcPr>
            <w:tcW w:w="10489" w:type="dxa"/>
          </w:tcPr>
          <w:p w14:paraId="73761B13" w14:textId="48E65AD7" w:rsidR="00182258" w:rsidRPr="00182432" w:rsidRDefault="00182258" w:rsidP="002643CE">
            <w:pPr>
              <w:jc w:val="both"/>
              <w:rPr>
                <w:rFonts w:ascii="Arial" w:hAnsi="Arial" w:cs="Arial"/>
                <w:sz w:val="21"/>
                <w:szCs w:val="21"/>
              </w:rPr>
            </w:pPr>
            <w:r w:rsidRPr="00182432">
              <w:rPr>
                <w:rFonts w:ascii="Arial" w:hAnsi="Arial" w:cs="Arial"/>
                <w:sz w:val="21"/>
                <w:szCs w:val="21"/>
              </w:rPr>
              <w:t>Stalas ST06.03  117 patalpa</w:t>
            </w:r>
          </w:p>
        </w:tc>
        <w:tc>
          <w:tcPr>
            <w:tcW w:w="2551" w:type="dxa"/>
          </w:tcPr>
          <w:p w14:paraId="14F9AD0E"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47EA75C1" w14:textId="77777777" w:rsidTr="00182DE4">
        <w:trPr>
          <w:trHeight w:val="56"/>
        </w:trPr>
        <w:tc>
          <w:tcPr>
            <w:tcW w:w="993" w:type="dxa"/>
          </w:tcPr>
          <w:p w14:paraId="6496B366" w14:textId="1524C2F2" w:rsidR="00182258" w:rsidRPr="00182432" w:rsidRDefault="00182258" w:rsidP="002643CE">
            <w:pPr>
              <w:rPr>
                <w:rFonts w:ascii="Arial" w:eastAsia="Calibri" w:hAnsi="Arial" w:cs="Arial"/>
                <w:sz w:val="21"/>
                <w:szCs w:val="21"/>
              </w:rPr>
            </w:pPr>
            <w:r w:rsidRPr="00182432">
              <w:rPr>
                <w:rFonts w:ascii="Arial" w:hAnsi="Arial" w:cs="Arial"/>
                <w:b/>
                <w:bCs/>
                <w:sz w:val="21"/>
                <w:szCs w:val="21"/>
              </w:rPr>
              <w:t>26.</w:t>
            </w:r>
          </w:p>
        </w:tc>
        <w:tc>
          <w:tcPr>
            <w:tcW w:w="10489" w:type="dxa"/>
          </w:tcPr>
          <w:p w14:paraId="70B91726" w14:textId="35717D25" w:rsidR="00182258" w:rsidRPr="00182432" w:rsidRDefault="00182258" w:rsidP="002643CE">
            <w:pPr>
              <w:jc w:val="both"/>
              <w:rPr>
                <w:rFonts w:ascii="Arial" w:hAnsi="Arial" w:cs="Arial"/>
                <w:sz w:val="21"/>
                <w:szCs w:val="21"/>
              </w:rPr>
            </w:pPr>
            <w:r w:rsidRPr="00182432">
              <w:rPr>
                <w:rFonts w:ascii="Arial" w:hAnsi="Arial" w:cs="Arial"/>
                <w:sz w:val="21"/>
                <w:szCs w:val="21"/>
              </w:rPr>
              <w:t>Stalas  ST06.04  118 patalpa</w:t>
            </w:r>
          </w:p>
        </w:tc>
        <w:tc>
          <w:tcPr>
            <w:tcW w:w="2551" w:type="dxa"/>
          </w:tcPr>
          <w:p w14:paraId="07BA0CB6"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3733928D" w14:textId="77777777" w:rsidTr="00182DE4">
        <w:trPr>
          <w:trHeight w:val="56"/>
        </w:trPr>
        <w:tc>
          <w:tcPr>
            <w:tcW w:w="993" w:type="dxa"/>
          </w:tcPr>
          <w:p w14:paraId="08B435B9" w14:textId="71D02065" w:rsidR="00182258" w:rsidRPr="00182432" w:rsidRDefault="00182258" w:rsidP="002643CE">
            <w:pPr>
              <w:rPr>
                <w:rFonts w:ascii="Arial" w:eastAsia="Calibri" w:hAnsi="Arial" w:cs="Arial"/>
                <w:sz w:val="21"/>
                <w:szCs w:val="21"/>
              </w:rPr>
            </w:pPr>
            <w:r w:rsidRPr="00182432">
              <w:rPr>
                <w:rFonts w:ascii="Arial" w:hAnsi="Arial" w:cs="Arial"/>
                <w:b/>
                <w:bCs/>
                <w:sz w:val="21"/>
                <w:szCs w:val="21"/>
              </w:rPr>
              <w:t>27.</w:t>
            </w:r>
          </w:p>
        </w:tc>
        <w:tc>
          <w:tcPr>
            <w:tcW w:w="10489" w:type="dxa"/>
          </w:tcPr>
          <w:p w14:paraId="4DAD2FBB" w14:textId="25120346" w:rsidR="00182258" w:rsidRPr="00182432" w:rsidRDefault="00182258" w:rsidP="002643CE">
            <w:pPr>
              <w:jc w:val="both"/>
              <w:rPr>
                <w:rFonts w:ascii="Arial" w:hAnsi="Arial" w:cs="Arial"/>
                <w:sz w:val="21"/>
                <w:szCs w:val="21"/>
              </w:rPr>
            </w:pPr>
            <w:r w:rsidRPr="00182432">
              <w:rPr>
                <w:rFonts w:ascii="Arial" w:hAnsi="Arial" w:cs="Arial"/>
                <w:sz w:val="21"/>
                <w:szCs w:val="21"/>
              </w:rPr>
              <w:t>Stalas</w:t>
            </w:r>
            <w:r w:rsidR="00791606" w:rsidRPr="00182432">
              <w:rPr>
                <w:rFonts w:ascii="Arial" w:hAnsi="Arial" w:cs="Arial"/>
                <w:sz w:val="21"/>
                <w:szCs w:val="21"/>
              </w:rPr>
              <w:t xml:space="preserve"> </w:t>
            </w:r>
            <w:r w:rsidRPr="00182432">
              <w:rPr>
                <w:rFonts w:ascii="Arial" w:hAnsi="Arial" w:cs="Arial"/>
                <w:sz w:val="21"/>
                <w:szCs w:val="21"/>
              </w:rPr>
              <w:t>ST06.05</w:t>
            </w:r>
            <w:r w:rsidR="00791606" w:rsidRPr="00182432">
              <w:rPr>
                <w:rFonts w:ascii="Arial" w:hAnsi="Arial" w:cs="Arial"/>
                <w:sz w:val="21"/>
                <w:szCs w:val="21"/>
              </w:rPr>
              <w:t xml:space="preserve">  </w:t>
            </w:r>
            <w:r w:rsidRPr="00182432">
              <w:rPr>
                <w:rFonts w:ascii="Arial" w:hAnsi="Arial" w:cs="Arial"/>
                <w:sz w:val="21"/>
                <w:szCs w:val="21"/>
              </w:rPr>
              <w:t>306 ir 307 patalpa</w:t>
            </w:r>
          </w:p>
        </w:tc>
        <w:tc>
          <w:tcPr>
            <w:tcW w:w="2551" w:type="dxa"/>
          </w:tcPr>
          <w:p w14:paraId="080CE909"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w:t>
            </w:r>
          </w:p>
        </w:tc>
      </w:tr>
      <w:tr w:rsidR="00182432" w:rsidRPr="00182432" w14:paraId="35161423" w14:textId="77777777" w:rsidTr="00182DE4">
        <w:trPr>
          <w:trHeight w:val="56"/>
        </w:trPr>
        <w:tc>
          <w:tcPr>
            <w:tcW w:w="993" w:type="dxa"/>
          </w:tcPr>
          <w:p w14:paraId="5089EF2F" w14:textId="16C75C29" w:rsidR="00182258" w:rsidRPr="00182432" w:rsidRDefault="00182258" w:rsidP="002643CE">
            <w:pPr>
              <w:rPr>
                <w:rFonts w:ascii="Arial" w:eastAsia="Calibri" w:hAnsi="Arial" w:cs="Arial"/>
                <w:sz w:val="21"/>
                <w:szCs w:val="21"/>
              </w:rPr>
            </w:pPr>
            <w:r w:rsidRPr="00182432">
              <w:rPr>
                <w:rFonts w:ascii="Arial" w:hAnsi="Arial" w:cs="Arial"/>
                <w:b/>
                <w:bCs/>
                <w:sz w:val="21"/>
                <w:szCs w:val="21"/>
              </w:rPr>
              <w:t>28.</w:t>
            </w:r>
          </w:p>
        </w:tc>
        <w:tc>
          <w:tcPr>
            <w:tcW w:w="10489" w:type="dxa"/>
          </w:tcPr>
          <w:p w14:paraId="468E8E5D" w14:textId="2B999396" w:rsidR="00182258" w:rsidRPr="00182432" w:rsidRDefault="00182258" w:rsidP="002643CE">
            <w:pPr>
              <w:jc w:val="both"/>
              <w:rPr>
                <w:rFonts w:ascii="Arial" w:hAnsi="Arial" w:cs="Arial"/>
                <w:sz w:val="21"/>
                <w:szCs w:val="21"/>
              </w:rPr>
            </w:pPr>
            <w:r w:rsidRPr="00182432">
              <w:rPr>
                <w:rFonts w:ascii="Arial" w:hAnsi="Arial" w:cs="Arial"/>
                <w:sz w:val="21"/>
                <w:szCs w:val="21"/>
              </w:rPr>
              <w:t>Virtuvės baldų komplektas su įmontuota buitine technika be santechnikos prietaisų</w:t>
            </w:r>
            <w:r w:rsidR="009B48CA" w:rsidRPr="00182432">
              <w:rPr>
                <w:rFonts w:ascii="Arial" w:hAnsi="Arial" w:cs="Arial"/>
                <w:sz w:val="21"/>
                <w:szCs w:val="21"/>
              </w:rPr>
              <w:t xml:space="preserve"> </w:t>
            </w:r>
            <w:r w:rsidRPr="00182432">
              <w:rPr>
                <w:rFonts w:ascii="Arial" w:hAnsi="Arial" w:cs="Arial"/>
                <w:sz w:val="21"/>
                <w:szCs w:val="21"/>
              </w:rPr>
              <w:t>V01</w:t>
            </w:r>
          </w:p>
        </w:tc>
        <w:tc>
          <w:tcPr>
            <w:tcW w:w="2551" w:type="dxa"/>
          </w:tcPr>
          <w:p w14:paraId="65F859B4"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2B6E8C2C" w14:textId="77777777" w:rsidTr="00182DE4">
        <w:trPr>
          <w:trHeight w:val="56"/>
        </w:trPr>
        <w:tc>
          <w:tcPr>
            <w:tcW w:w="993" w:type="dxa"/>
          </w:tcPr>
          <w:p w14:paraId="787E5883" w14:textId="5BF76484" w:rsidR="00182258" w:rsidRPr="00182432" w:rsidRDefault="00182258" w:rsidP="002643CE">
            <w:pPr>
              <w:rPr>
                <w:rFonts w:ascii="Arial" w:eastAsia="Calibri" w:hAnsi="Arial" w:cs="Arial"/>
                <w:sz w:val="21"/>
                <w:szCs w:val="21"/>
              </w:rPr>
            </w:pPr>
            <w:r w:rsidRPr="00182432">
              <w:rPr>
                <w:rFonts w:ascii="Arial" w:hAnsi="Arial" w:cs="Arial"/>
                <w:b/>
                <w:bCs/>
                <w:sz w:val="21"/>
                <w:szCs w:val="21"/>
              </w:rPr>
              <w:t>29.</w:t>
            </w:r>
          </w:p>
        </w:tc>
        <w:tc>
          <w:tcPr>
            <w:tcW w:w="10489" w:type="dxa"/>
          </w:tcPr>
          <w:p w14:paraId="22168736" w14:textId="701095A4" w:rsidR="00182258" w:rsidRPr="00182432" w:rsidRDefault="00182258" w:rsidP="002643CE">
            <w:pPr>
              <w:jc w:val="both"/>
              <w:rPr>
                <w:rFonts w:ascii="Arial" w:hAnsi="Arial" w:cs="Arial"/>
                <w:sz w:val="21"/>
                <w:szCs w:val="21"/>
              </w:rPr>
            </w:pPr>
            <w:r w:rsidRPr="00182432">
              <w:rPr>
                <w:rFonts w:ascii="Arial" w:hAnsi="Arial" w:cs="Arial"/>
                <w:sz w:val="21"/>
                <w:szCs w:val="21"/>
              </w:rPr>
              <w:t>Virtuvės salos baldas</w:t>
            </w:r>
            <w:r w:rsidR="00791606" w:rsidRPr="00182432">
              <w:rPr>
                <w:rFonts w:ascii="Arial" w:hAnsi="Arial" w:cs="Arial"/>
                <w:sz w:val="21"/>
                <w:szCs w:val="21"/>
              </w:rPr>
              <w:t xml:space="preserve">  </w:t>
            </w:r>
            <w:r w:rsidRPr="00182432">
              <w:rPr>
                <w:rFonts w:ascii="Arial" w:hAnsi="Arial" w:cs="Arial"/>
                <w:sz w:val="21"/>
                <w:szCs w:val="21"/>
              </w:rPr>
              <w:t>V02</w:t>
            </w:r>
          </w:p>
        </w:tc>
        <w:tc>
          <w:tcPr>
            <w:tcW w:w="2551" w:type="dxa"/>
          </w:tcPr>
          <w:p w14:paraId="554DF291" w14:textId="4418E80B"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2DAE93E6" w14:textId="77777777" w:rsidTr="00182DE4">
        <w:trPr>
          <w:trHeight w:val="56"/>
        </w:trPr>
        <w:tc>
          <w:tcPr>
            <w:tcW w:w="993" w:type="dxa"/>
          </w:tcPr>
          <w:p w14:paraId="4B04371F" w14:textId="6DC6F198" w:rsidR="00182258" w:rsidRPr="00182432" w:rsidRDefault="00182258" w:rsidP="002643CE">
            <w:pPr>
              <w:rPr>
                <w:rFonts w:ascii="Arial" w:eastAsia="Calibri" w:hAnsi="Arial" w:cs="Arial"/>
                <w:sz w:val="21"/>
                <w:szCs w:val="21"/>
              </w:rPr>
            </w:pPr>
            <w:r w:rsidRPr="00182432">
              <w:rPr>
                <w:rFonts w:ascii="Arial" w:hAnsi="Arial" w:cs="Arial"/>
                <w:b/>
                <w:bCs/>
                <w:sz w:val="21"/>
                <w:szCs w:val="21"/>
              </w:rPr>
              <w:t>30.</w:t>
            </w:r>
          </w:p>
        </w:tc>
        <w:tc>
          <w:tcPr>
            <w:tcW w:w="10489" w:type="dxa"/>
          </w:tcPr>
          <w:p w14:paraId="7BC37082" w14:textId="4D969AC5" w:rsidR="00182258" w:rsidRPr="00182432" w:rsidRDefault="00182258" w:rsidP="002643CE">
            <w:pPr>
              <w:jc w:val="both"/>
              <w:rPr>
                <w:rFonts w:ascii="Arial" w:hAnsi="Arial" w:cs="Arial"/>
                <w:sz w:val="21"/>
                <w:szCs w:val="21"/>
              </w:rPr>
            </w:pPr>
            <w:r w:rsidRPr="00182432">
              <w:rPr>
                <w:rFonts w:ascii="Arial" w:hAnsi="Arial" w:cs="Arial"/>
                <w:sz w:val="21"/>
                <w:szCs w:val="21"/>
              </w:rPr>
              <w:t xml:space="preserve">Virtuvės salos baldas </w:t>
            </w:r>
            <w:r w:rsidR="00791606" w:rsidRPr="00182432">
              <w:rPr>
                <w:rFonts w:ascii="Arial" w:hAnsi="Arial" w:cs="Arial"/>
                <w:sz w:val="21"/>
                <w:szCs w:val="21"/>
              </w:rPr>
              <w:t xml:space="preserve">  </w:t>
            </w:r>
            <w:r w:rsidRPr="00182432">
              <w:rPr>
                <w:rFonts w:ascii="Arial" w:hAnsi="Arial" w:cs="Arial"/>
                <w:sz w:val="21"/>
                <w:szCs w:val="21"/>
              </w:rPr>
              <w:t>V02.1</w:t>
            </w:r>
          </w:p>
        </w:tc>
        <w:tc>
          <w:tcPr>
            <w:tcW w:w="2551" w:type="dxa"/>
          </w:tcPr>
          <w:p w14:paraId="13C019AD" w14:textId="0A8ABEC6"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13C118F7" w14:textId="77777777" w:rsidTr="00182DE4">
        <w:trPr>
          <w:trHeight w:val="56"/>
        </w:trPr>
        <w:tc>
          <w:tcPr>
            <w:tcW w:w="993" w:type="dxa"/>
          </w:tcPr>
          <w:p w14:paraId="1D6C987A" w14:textId="746C237D" w:rsidR="00182258" w:rsidRPr="00182432" w:rsidRDefault="00182258" w:rsidP="002643CE">
            <w:pPr>
              <w:rPr>
                <w:rFonts w:ascii="Arial" w:eastAsia="Calibri" w:hAnsi="Arial" w:cs="Arial"/>
                <w:sz w:val="21"/>
                <w:szCs w:val="21"/>
              </w:rPr>
            </w:pPr>
            <w:r w:rsidRPr="00182432">
              <w:rPr>
                <w:rFonts w:ascii="Arial" w:hAnsi="Arial" w:cs="Arial"/>
                <w:b/>
                <w:bCs/>
                <w:sz w:val="21"/>
                <w:szCs w:val="21"/>
              </w:rPr>
              <w:t>31.</w:t>
            </w:r>
          </w:p>
        </w:tc>
        <w:tc>
          <w:tcPr>
            <w:tcW w:w="10489" w:type="dxa"/>
          </w:tcPr>
          <w:p w14:paraId="6A224374" w14:textId="3BC6AF46" w:rsidR="00182258" w:rsidRPr="00182432" w:rsidRDefault="00182258" w:rsidP="002643CE">
            <w:pPr>
              <w:jc w:val="both"/>
              <w:rPr>
                <w:rFonts w:ascii="Arial" w:hAnsi="Arial" w:cs="Arial"/>
                <w:sz w:val="21"/>
                <w:szCs w:val="21"/>
              </w:rPr>
            </w:pPr>
            <w:r w:rsidRPr="00182432">
              <w:rPr>
                <w:rFonts w:ascii="Arial" w:hAnsi="Arial" w:cs="Arial"/>
                <w:sz w:val="21"/>
                <w:szCs w:val="21"/>
              </w:rPr>
              <w:t>Virtuvės baldų komplektas su įmontuota buitine technika be santechnikos prietaisų</w:t>
            </w:r>
            <w:r w:rsidR="00791606" w:rsidRPr="00182432">
              <w:rPr>
                <w:rFonts w:ascii="Arial" w:hAnsi="Arial" w:cs="Arial"/>
                <w:sz w:val="21"/>
                <w:szCs w:val="21"/>
              </w:rPr>
              <w:t xml:space="preserve">  </w:t>
            </w:r>
            <w:r w:rsidRPr="00182432">
              <w:rPr>
                <w:rFonts w:ascii="Arial" w:hAnsi="Arial" w:cs="Arial"/>
                <w:sz w:val="21"/>
                <w:szCs w:val="21"/>
              </w:rPr>
              <w:t>V03</w:t>
            </w:r>
          </w:p>
        </w:tc>
        <w:tc>
          <w:tcPr>
            <w:tcW w:w="2551" w:type="dxa"/>
          </w:tcPr>
          <w:p w14:paraId="3F82AFC1" w14:textId="07C55E11"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88E3D5B" w14:textId="77777777" w:rsidTr="00182DE4">
        <w:trPr>
          <w:trHeight w:val="239"/>
        </w:trPr>
        <w:tc>
          <w:tcPr>
            <w:tcW w:w="993" w:type="dxa"/>
          </w:tcPr>
          <w:p w14:paraId="04AD76F6" w14:textId="0A779F11" w:rsidR="00182258" w:rsidRPr="00182432" w:rsidRDefault="00182258" w:rsidP="002643CE">
            <w:pPr>
              <w:rPr>
                <w:rFonts w:ascii="Arial" w:hAnsi="Arial" w:cs="Arial"/>
                <w:b/>
                <w:bCs/>
                <w:sz w:val="21"/>
                <w:szCs w:val="21"/>
              </w:rPr>
            </w:pPr>
            <w:r w:rsidRPr="00182432">
              <w:rPr>
                <w:rFonts w:ascii="Arial" w:hAnsi="Arial" w:cs="Arial"/>
                <w:b/>
                <w:bCs/>
                <w:sz w:val="21"/>
                <w:szCs w:val="21"/>
              </w:rPr>
              <w:t>32.</w:t>
            </w:r>
          </w:p>
        </w:tc>
        <w:tc>
          <w:tcPr>
            <w:tcW w:w="10489" w:type="dxa"/>
          </w:tcPr>
          <w:p w14:paraId="0DB97D75" w14:textId="1BA60FC3" w:rsidR="00182258" w:rsidRPr="00182432" w:rsidRDefault="00182258" w:rsidP="002643CE">
            <w:pPr>
              <w:jc w:val="both"/>
              <w:rPr>
                <w:rFonts w:ascii="Arial" w:hAnsi="Arial" w:cs="Arial"/>
                <w:sz w:val="21"/>
                <w:szCs w:val="21"/>
              </w:rPr>
            </w:pPr>
            <w:r w:rsidRPr="00182432">
              <w:rPr>
                <w:rFonts w:ascii="Arial" w:hAnsi="Arial" w:cs="Arial"/>
                <w:sz w:val="21"/>
                <w:szCs w:val="21"/>
              </w:rPr>
              <w:t>Virtuvės salos baldas su buitine technika</w:t>
            </w:r>
            <w:r w:rsidRPr="00182432">
              <w:rPr>
                <w:rFonts w:ascii="Arial" w:hAnsi="Arial" w:cs="Arial"/>
                <w:b/>
                <w:bCs/>
                <w:sz w:val="21"/>
                <w:szCs w:val="21"/>
              </w:rPr>
              <w:t xml:space="preserve"> </w:t>
            </w:r>
            <w:r w:rsidRPr="00182432">
              <w:rPr>
                <w:rFonts w:ascii="Arial" w:hAnsi="Arial" w:cs="Arial"/>
                <w:sz w:val="21"/>
                <w:szCs w:val="21"/>
              </w:rPr>
              <w:t>be santechnikos prietaisų</w:t>
            </w:r>
            <w:r w:rsidR="00791606" w:rsidRPr="00182432">
              <w:rPr>
                <w:rFonts w:ascii="Arial" w:hAnsi="Arial" w:cs="Arial"/>
                <w:sz w:val="21"/>
                <w:szCs w:val="21"/>
              </w:rPr>
              <w:t xml:space="preserve">  </w:t>
            </w:r>
            <w:r w:rsidRPr="00182432">
              <w:rPr>
                <w:rFonts w:ascii="Arial" w:hAnsi="Arial" w:cs="Arial"/>
                <w:sz w:val="21"/>
                <w:szCs w:val="21"/>
              </w:rPr>
              <w:t>V05</w:t>
            </w:r>
          </w:p>
        </w:tc>
        <w:tc>
          <w:tcPr>
            <w:tcW w:w="2551" w:type="dxa"/>
          </w:tcPr>
          <w:p w14:paraId="200EACED" w14:textId="39B66521"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4EF7EC6A" w14:textId="77777777" w:rsidTr="00182DE4">
        <w:trPr>
          <w:trHeight w:val="56"/>
        </w:trPr>
        <w:tc>
          <w:tcPr>
            <w:tcW w:w="993" w:type="dxa"/>
          </w:tcPr>
          <w:p w14:paraId="03D4C213" w14:textId="237137BB" w:rsidR="00182258" w:rsidRPr="00182432" w:rsidRDefault="00182258" w:rsidP="002643CE">
            <w:pPr>
              <w:rPr>
                <w:rFonts w:ascii="Arial" w:eastAsia="Calibri" w:hAnsi="Arial" w:cs="Arial"/>
                <w:sz w:val="21"/>
                <w:szCs w:val="21"/>
              </w:rPr>
            </w:pPr>
            <w:r w:rsidRPr="00182432">
              <w:rPr>
                <w:rFonts w:ascii="Arial" w:hAnsi="Arial" w:cs="Arial"/>
                <w:b/>
                <w:bCs/>
                <w:sz w:val="21"/>
                <w:szCs w:val="21"/>
              </w:rPr>
              <w:t>33.</w:t>
            </w:r>
          </w:p>
        </w:tc>
        <w:tc>
          <w:tcPr>
            <w:tcW w:w="10489" w:type="dxa"/>
          </w:tcPr>
          <w:p w14:paraId="142609AE" w14:textId="3F1073F2" w:rsidR="00182258" w:rsidRPr="00182432" w:rsidRDefault="00182258" w:rsidP="002643CE">
            <w:pPr>
              <w:jc w:val="both"/>
              <w:rPr>
                <w:rFonts w:ascii="Arial" w:hAnsi="Arial" w:cs="Arial"/>
                <w:sz w:val="21"/>
                <w:szCs w:val="21"/>
              </w:rPr>
            </w:pPr>
            <w:r w:rsidRPr="00182432">
              <w:rPr>
                <w:rFonts w:ascii="Arial" w:hAnsi="Arial" w:cs="Arial"/>
                <w:sz w:val="21"/>
                <w:szCs w:val="21"/>
              </w:rPr>
              <w:t>Virtuvės baldų komplektas su įmontuota buitine technika be santechnikos prietaisų</w:t>
            </w:r>
            <w:r w:rsidR="00791606" w:rsidRPr="00182432">
              <w:rPr>
                <w:rFonts w:ascii="Arial" w:hAnsi="Arial" w:cs="Arial"/>
                <w:sz w:val="21"/>
                <w:szCs w:val="21"/>
              </w:rPr>
              <w:t xml:space="preserve">  </w:t>
            </w:r>
            <w:r w:rsidRPr="00182432">
              <w:rPr>
                <w:rFonts w:ascii="Arial" w:hAnsi="Arial" w:cs="Arial"/>
                <w:sz w:val="21"/>
                <w:szCs w:val="21"/>
              </w:rPr>
              <w:t>V06</w:t>
            </w:r>
          </w:p>
        </w:tc>
        <w:tc>
          <w:tcPr>
            <w:tcW w:w="2551" w:type="dxa"/>
          </w:tcPr>
          <w:p w14:paraId="124E0339" w14:textId="25526A3F"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6071E88" w14:textId="77777777" w:rsidTr="00182DE4">
        <w:trPr>
          <w:trHeight w:val="56"/>
        </w:trPr>
        <w:tc>
          <w:tcPr>
            <w:tcW w:w="993" w:type="dxa"/>
          </w:tcPr>
          <w:p w14:paraId="18358F21" w14:textId="1C00D6B5" w:rsidR="00182258" w:rsidRPr="00182432" w:rsidRDefault="00182258" w:rsidP="002643CE">
            <w:pPr>
              <w:rPr>
                <w:rFonts w:ascii="Arial" w:eastAsia="Calibri" w:hAnsi="Arial" w:cs="Arial"/>
                <w:sz w:val="21"/>
                <w:szCs w:val="21"/>
              </w:rPr>
            </w:pPr>
            <w:r w:rsidRPr="00182432">
              <w:rPr>
                <w:rFonts w:ascii="Arial" w:hAnsi="Arial" w:cs="Arial"/>
                <w:b/>
                <w:bCs/>
                <w:sz w:val="21"/>
                <w:szCs w:val="21"/>
              </w:rPr>
              <w:t>34.</w:t>
            </w:r>
          </w:p>
        </w:tc>
        <w:tc>
          <w:tcPr>
            <w:tcW w:w="10489" w:type="dxa"/>
          </w:tcPr>
          <w:p w14:paraId="59C098B0" w14:textId="765511C4" w:rsidR="00182258" w:rsidRPr="00182432" w:rsidRDefault="00182258" w:rsidP="002643CE">
            <w:pPr>
              <w:jc w:val="both"/>
              <w:rPr>
                <w:rFonts w:ascii="Arial" w:hAnsi="Arial" w:cs="Arial"/>
                <w:sz w:val="21"/>
                <w:szCs w:val="21"/>
              </w:rPr>
            </w:pPr>
            <w:r w:rsidRPr="00182432">
              <w:rPr>
                <w:rFonts w:ascii="Arial" w:hAnsi="Arial" w:cs="Arial"/>
                <w:sz w:val="21"/>
                <w:szCs w:val="21"/>
              </w:rPr>
              <w:t>Virtuvės baldų komplektas su įmontuota buitine technika be santechnikos prietaisų</w:t>
            </w:r>
            <w:r w:rsidR="00791606" w:rsidRPr="00182432">
              <w:rPr>
                <w:rFonts w:ascii="Arial" w:hAnsi="Arial" w:cs="Arial"/>
                <w:sz w:val="21"/>
                <w:szCs w:val="21"/>
              </w:rPr>
              <w:t xml:space="preserve">  </w:t>
            </w:r>
            <w:r w:rsidRPr="00182432">
              <w:rPr>
                <w:rFonts w:ascii="Arial" w:hAnsi="Arial" w:cs="Arial"/>
                <w:sz w:val="21"/>
                <w:szCs w:val="21"/>
              </w:rPr>
              <w:t>V08</w:t>
            </w:r>
          </w:p>
        </w:tc>
        <w:tc>
          <w:tcPr>
            <w:tcW w:w="2551" w:type="dxa"/>
          </w:tcPr>
          <w:p w14:paraId="4CAE7E84" w14:textId="65C2C2C2"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1444C0A9" w14:textId="77777777" w:rsidTr="00182DE4">
        <w:trPr>
          <w:trHeight w:val="56"/>
        </w:trPr>
        <w:tc>
          <w:tcPr>
            <w:tcW w:w="993" w:type="dxa"/>
          </w:tcPr>
          <w:p w14:paraId="6A2B2EF4" w14:textId="65267377" w:rsidR="00182258" w:rsidRPr="00182432" w:rsidRDefault="00182258" w:rsidP="002643CE">
            <w:pPr>
              <w:rPr>
                <w:rFonts w:ascii="Arial" w:eastAsia="Calibri" w:hAnsi="Arial" w:cs="Arial"/>
                <w:sz w:val="21"/>
                <w:szCs w:val="21"/>
              </w:rPr>
            </w:pPr>
            <w:r w:rsidRPr="00182432">
              <w:rPr>
                <w:rFonts w:ascii="Arial" w:hAnsi="Arial" w:cs="Arial"/>
                <w:b/>
                <w:bCs/>
                <w:sz w:val="21"/>
                <w:szCs w:val="21"/>
              </w:rPr>
              <w:t>35.</w:t>
            </w:r>
          </w:p>
        </w:tc>
        <w:tc>
          <w:tcPr>
            <w:tcW w:w="10489" w:type="dxa"/>
          </w:tcPr>
          <w:p w14:paraId="15B547E5" w14:textId="26728E8B" w:rsidR="00182258" w:rsidRPr="00182432" w:rsidRDefault="00182258" w:rsidP="002643CE">
            <w:pPr>
              <w:jc w:val="both"/>
              <w:rPr>
                <w:rFonts w:ascii="Arial" w:hAnsi="Arial" w:cs="Arial"/>
                <w:sz w:val="21"/>
                <w:szCs w:val="21"/>
              </w:rPr>
            </w:pPr>
            <w:r w:rsidRPr="00182432">
              <w:rPr>
                <w:rFonts w:ascii="Arial" w:hAnsi="Arial" w:cs="Arial"/>
                <w:sz w:val="21"/>
                <w:szCs w:val="21"/>
              </w:rPr>
              <w:t>Virtuvės salos baldas su įmontuota buitine technika</w:t>
            </w:r>
            <w:r w:rsidRPr="00182432">
              <w:rPr>
                <w:rFonts w:ascii="Arial" w:hAnsi="Arial" w:cs="Arial"/>
                <w:b/>
                <w:bCs/>
                <w:sz w:val="21"/>
                <w:szCs w:val="21"/>
              </w:rPr>
              <w:t xml:space="preserve"> </w:t>
            </w:r>
            <w:r w:rsidRPr="00182432">
              <w:rPr>
                <w:rFonts w:ascii="Arial" w:hAnsi="Arial" w:cs="Arial"/>
                <w:sz w:val="21"/>
                <w:szCs w:val="21"/>
              </w:rPr>
              <w:t>be santechnikos prietaisų</w:t>
            </w:r>
            <w:r w:rsidR="00791606" w:rsidRPr="00182432">
              <w:rPr>
                <w:rFonts w:ascii="Arial" w:hAnsi="Arial" w:cs="Arial"/>
                <w:sz w:val="21"/>
                <w:szCs w:val="21"/>
              </w:rPr>
              <w:t xml:space="preserve">  </w:t>
            </w:r>
            <w:r w:rsidRPr="00182432">
              <w:rPr>
                <w:rFonts w:ascii="Arial" w:hAnsi="Arial" w:cs="Arial"/>
                <w:sz w:val="21"/>
                <w:szCs w:val="21"/>
              </w:rPr>
              <w:t>V</w:t>
            </w:r>
            <w:r w:rsidR="00AF124A" w:rsidRPr="00182432">
              <w:rPr>
                <w:rFonts w:ascii="Arial" w:hAnsi="Arial" w:cs="Arial"/>
                <w:sz w:val="21"/>
                <w:szCs w:val="21"/>
              </w:rPr>
              <w:t>0</w:t>
            </w:r>
            <w:r w:rsidRPr="00182432">
              <w:rPr>
                <w:rFonts w:ascii="Arial" w:hAnsi="Arial" w:cs="Arial"/>
                <w:sz w:val="21"/>
                <w:szCs w:val="21"/>
              </w:rPr>
              <w:t>9</w:t>
            </w:r>
          </w:p>
        </w:tc>
        <w:tc>
          <w:tcPr>
            <w:tcW w:w="2551" w:type="dxa"/>
          </w:tcPr>
          <w:p w14:paraId="6693DC54" w14:textId="7BB67E70"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73697D8" w14:textId="77777777" w:rsidTr="00182DE4">
        <w:trPr>
          <w:trHeight w:hRule="exact" w:val="284"/>
        </w:trPr>
        <w:tc>
          <w:tcPr>
            <w:tcW w:w="993" w:type="dxa"/>
          </w:tcPr>
          <w:p w14:paraId="4F66849D" w14:textId="0F145BA2" w:rsidR="00182258" w:rsidRPr="00182432" w:rsidRDefault="00182258" w:rsidP="002643CE">
            <w:pPr>
              <w:rPr>
                <w:rFonts w:ascii="Arial" w:eastAsia="Calibri" w:hAnsi="Arial" w:cs="Arial"/>
                <w:sz w:val="21"/>
                <w:szCs w:val="21"/>
              </w:rPr>
            </w:pPr>
            <w:r w:rsidRPr="00182432">
              <w:rPr>
                <w:rFonts w:ascii="Arial" w:hAnsi="Arial" w:cs="Arial"/>
                <w:b/>
                <w:bCs/>
                <w:sz w:val="21"/>
                <w:szCs w:val="21"/>
              </w:rPr>
              <w:t>36.</w:t>
            </w:r>
          </w:p>
        </w:tc>
        <w:tc>
          <w:tcPr>
            <w:tcW w:w="10489" w:type="dxa"/>
          </w:tcPr>
          <w:p w14:paraId="2AFA5C38" w14:textId="13D34370" w:rsidR="00182258" w:rsidRPr="00182432" w:rsidRDefault="00182258" w:rsidP="002643CE">
            <w:pPr>
              <w:jc w:val="both"/>
              <w:rPr>
                <w:rFonts w:ascii="Arial" w:hAnsi="Arial" w:cs="Arial"/>
                <w:sz w:val="21"/>
                <w:szCs w:val="21"/>
              </w:rPr>
            </w:pPr>
            <w:r w:rsidRPr="00182432">
              <w:rPr>
                <w:rFonts w:ascii="Arial" w:hAnsi="Arial" w:cs="Arial"/>
                <w:sz w:val="21"/>
                <w:szCs w:val="21"/>
              </w:rPr>
              <w:t>Virtuvės salos baldas su įmontuota buitine technika</w:t>
            </w:r>
            <w:r w:rsidR="00791606" w:rsidRPr="00182432">
              <w:rPr>
                <w:rFonts w:ascii="Arial" w:hAnsi="Arial" w:cs="Arial"/>
                <w:sz w:val="21"/>
                <w:szCs w:val="21"/>
              </w:rPr>
              <w:t xml:space="preserve">  </w:t>
            </w:r>
            <w:r w:rsidRPr="00182432">
              <w:rPr>
                <w:rFonts w:ascii="Arial" w:hAnsi="Arial" w:cs="Arial"/>
                <w:sz w:val="21"/>
                <w:szCs w:val="21"/>
              </w:rPr>
              <w:t>V</w:t>
            </w:r>
            <w:r w:rsidR="00AF124A" w:rsidRPr="00182432">
              <w:rPr>
                <w:rFonts w:ascii="Arial" w:hAnsi="Arial" w:cs="Arial"/>
                <w:sz w:val="21"/>
                <w:szCs w:val="21"/>
              </w:rPr>
              <w:t>0</w:t>
            </w:r>
            <w:r w:rsidRPr="00182432">
              <w:rPr>
                <w:rFonts w:ascii="Arial" w:hAnsi="Arial" w:cs="Arial"/>
                <w:sz w:val="21"/>
                <w:szCs w:val="21"/>
              </w:rPr>
              <w:t>9.1</w:t>
            </w:r>
          </w:p>
        </w:tc>
        <w:tc>
          <w:tcPr>
            <w:tcW w:w="2551" w:type="dxa"/>
          </w:tcPr>
          <w:p w14:paraId="61B09A5F" w14:textId="231D9975"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25D36DC4" w14:textId="77777777" w:rsidTr="00182DE4">
        <w:trPr>
          <w:trHeight w:hRule="exact" w:val="284"/>
        </w:trPr>
        <w:tc>
          <w:tcPr>
            <w:tcW w:w="993" w:type="dxa"/>
          </w:tcPr>
          <w:p w14:paraId="046C2BBD" w14:textId="55B1E90B" w:rsidR="00182258" w:rsidRPr="00182432" w:rsidRDefault="00182258" w:rsidP="002643CE">
            <w:pPr>
              <w:rPr>
                <w:rFonts w:ascii="Arial" w:eastAsia="Calibri" w:hAnsi="Arial" w:cs="Arial"/>
                <w:sz w:val="21"/>
                <w:szCs w:val="21"/>
              </w:rPr>
            </w:pPr>
            <w:r w:rsidRPr="00182432">
              <w:rPr>
                <w:rFonts w:ascii="Arial" w:hAnsi="Arial" w:cs="Arial"/>
                <w:b/>
                <w:bCs/>
                <w:sz w:val="21"/>
                <w:szCs w:val="21"/>
              </w:rPr>
              <w:t>37.</w:t>
            </w:r>
          </w:p>
        </w:tc>
        <w:tc>
          <w:tcPr>
            <w:tcW w:w="10489" w:type="dxa"/>
          </w:tcPr>
          <w:p w14:paraId="44D6A549" w14:textId="4445B5EA" w:rsidR="00182258" w:rsidRPr="00182432" w:rsidRDefault="00182258" w:rsidP="002643CE">
            <w:pPr>
              <w:jc w:val="both"/>
              <w:rPr>
                <w:rFonts w:ascii="Arial" w:hAnsi="Arial" w:cs="Arial"/>
                <w:sz w:val="21"/>
                <w:szCs w:val="21"/>
              </w:rPr>
            </w:pPr>
            <w:r w:rsidRPr="00182432">
              <w:rPr>
                <w:rFonts w:ascii="Arial" w:hAnsi="Arial" w:cs="Arial"/>
                <w:sz w:val="21"/>
                <w:szCs w:val="21"/>
              </w:rPr>
              <w:t>Recepcijos baldas (darbo stalai nevertinami)</w:t>
            </w:r>
            <w:r w:rsidR="00791606" w:rsidRPr="00182432">
              <w:rPr>
                <w:rFonts w:ascii="Arial" w:hAnsi="Arial" w:cs="Arial"/>
                <w:sz w:val="21"/>
                <w:szCs w:val="21"/>
              </w:rPr>
              <w:t xml:space="preserve">  </w:t>
            </w:r>
            <w:r w:rsidRPr="00182432">
              <w:rPr>
                <w:rFonts w:ascii="Arial" w:hAnsi="Arial" w:cs="Arial"/>
                <w:sz w:val="21"/>
                <w:szCs w:val="21"/>
              </w:rPr>
              <w:t>R01</w:t>
            </w:r>
          </w:p>
        </w:tc>
        <w:tc>
          <w:tcPr>
            <w:tcW w:w="2551" w:type="dxa"/>
          </w:tcPr>
          <w:p w14:paraId="798FC120" w14:textId="4194E044"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3A93603" w14:textId="77777777" w:rsidTr="00182DE4">
        <w:trPr>
          <w:trHeight w:hRule="exact" w:val="284"/>
        </w:trPr>
        <w:tc>
          <w:tcPr>
            <w:tcW w:w="993" w:type="dxa"/>
          </w:tcPr>
          <w:p w14:paraId="3B26C3E2" w14:textId="365B75F5" w:rsidR="00182258" w:rsidRPr="00182432" w:rsidRDefault="00182258" w:rsidP="002643CE">
            <w:pPr>
              <w:rPr>
                <w:rFonts w:ascii="Arial" w:eastAsia="Calibri" w:hAnsi="Arial" w:cs="Arial"/>
                <w:sz w:val="21"/>
                <w:szCs w:val="21"/>
              </w:rPr>
            </w:pPr>
            <w:r w:rsidRPr="00182432">
              <w:rPr>
                <w:rFonts w:ascii="Arial" w:hAnsi="Arial" w:cs="Arial"/>
                <w:b/>
                <w:bCs/>
                <w:sz w:val="21"/>
                <w:szCs w:val="21"/>
              </w:rPr>
              <w:t>38.</w:t>
            </w:r>
          </w:p>
        </w:tc>
        <w:tc>
          <w:tcPr>
            <w:tcW w:w="10489" w:type="dxa"/>
          </w:tcPr>
          <w:p w14:paraId="59357A1C" w14:textId="50AB2BD2" w:rsidR="00182258" w:rsidRPr="00182432" w:rsidRDefault="00182258" w:rsidP="002643CE">
            <w:pPr>
              <w:jc w:val="both"/>
              <w:rPr>
                <w:rFonts w:ascii="Arial" w:hAnsi="Arial" w:cs="Arial"/>
                <w:sz w:val="21"/>
                <w:szCs w:val="21"/>
              </w:rPr>
            </w:pPr>
            <w:r w:rsidRPr="00182432">
              <w:rPr>
                <w:rFonts w:ascii="Arial" w:hAnsi="Arial" w:cs="Arial"/>
                <w:sz w:val="21"/>
                <w:szCs w:val="21"/>
              </w:rPr>
              <w:t>Recepcija. Erdvę skiriantis gėlių vazonų</w:t>
            </w:r>
            <w:r w:rsidR="00791606" w:rsidRPr="00182432">
              <w:rPr>
                <w:rFonts w:ascii="Arial" w:hAnsi="Arial" w:cs="Arial"/>
                <w:sz w:val="21"/>
                <w:szCs w:val="21"/>
              </w:rPr>
              <w:t xml:space="preserve">  </w:t>
            </w:r>
            <w:r w:rsidRPr="00182432">
              <w:rPr>
                <w:rFonts w:ascii="Arial" w:hAnsi="Arial" w:cs="Arial"/>
                <w:sz w:val="21"/>
                <w:szCs w:val="21"/>
              </w:rPr>
              <w:t>R02</w:t>
            </w:r>
          </w:p>
        </w:tc>
        <w:tc>
          <w:tcPr>
            <w:tcW w:w="2551" w:type="dxa"/>
          </w:tcPr>
          <w:p w14:paraId="739A692C" w14:textId="050A51DF"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2</w:t>
            </w:r>
          </w:p>
        </w:tc>
      </w:tr>
      <w:tr w:rsidR="00182432" w:rsidRPr="00182432" w14:paraId="7441193F" w14:textId="77777777" w:rsidTr="00182DE4">
        <w:trPr>
          <w:trHeight w:hRule="exact" w:val="284"/>
        </w:trPr>
        <w:tc>
          <w:tcPr>
            <w:tcW w:w="993" w:type="dxa"/>
          </w:tcPr>
          <w:p w14:paraId="3D89F7BE" w14:textId="11EFD06F" w:rsidR="00182258" w:rsidRPr="00182432" w:rsidRDefault="00182258" w:rsidP="002643CE">
            <w:pPr>
              <w:rPr>
                <w:rFonts w:ascii="Arial" w:eastAsia="Calibri" w:hAnsi="Arial" w:cs="Arial"/>
                <w:sz w:val="21"/>
                <w:szCs w:val="21"/>
              </w:rPr>
            </w:pPr>
            <w:r w:rsidRPr="00182432">
              <w:rPr>
                <w:rFonts w:ascii="Arial" w:hAnsi="Arial" w:cs="Arial"/>
                <w:b/>
                <w:bCs/>
                <w:sz w:val="21"/>
                <w:szCs w:val="21"/>
              </w:rPr>
              <w:t xml:space="preserve">39. </w:t>
            </w:r>
          </w:p>
        </w:tc>
        <w:tc>
          <w:tcPr>
            <w:tcW w:w="10489" w:type="dxa"/>
          </w:tcPr>
          <w:p w14:paraId="70F2082A" w14:textId="0F7AE6A3" w:rsidR="00182258" w:rsidRPr="00182432" w:rsidRDefault="00182258" w:rsidP="002643CE">
            <w:pPr>
              <w:jc w:val="both"/>
              <w:rPr>
                <w:rFonts w:ascii="Arial" w:hAnsi="Arial" w:cs="Arial"/>
                <w:sz w:val="21"/>
                <w:szCs w:val="21"/>
              </w:rPr>
            </w:pPr>
            <w:r w:rsidRPr="00182432">
              <w:rPr>
                <w:rFonts w:ascii="Arial" w:hAnsi="Arial" w:cs="Arial"/>
                <w:sz w:val="21"/>
                <w:szCs w:val="21"/>
              </w:rPr>
              <w:t>Studijos stalo uždengimo baldas (stalas nevertinamas)</w:t>
            </w:r>
            <w:r w:rsidR="00791606" w:rsidRPr="00182432">
              <w:rPr>
                <w:rFonts w:ascii="Arial" w:hAnsi="Arial" w:cs="Arial"/>
                <w:sz w:val="21"/>
                <w:szCs w:val="21"/>
              </w:rPr>
              <w:t xml:space="preserve">  </w:t>
            </w:r>
            <w:r w:rsidRPr="00182432">
              <w:rPr>
                <w:rFonts w:ascii="Arial" w:hAnsi="Arial" w:cs="Arial"/>
                <w:sz w:val="21"/>
                <w:szCs w:val="21"/>
              </w:rPr>
              <w:t>ST01.3</w:t>
            </w:r>
          </w:p>
        </w:tc>
        <w:tc>
          <w:tcPr>
            <w:tcW w:w="2551" w:type="dxa"/>
          </w:tcPr>
          <w:p w14:paraId="103032CA" w14:textId="77F387E3"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06665882" w14:textId="77777777" w:rsidTr="00182DE4">
        <w:trPr>
          <w:trHeight w:hRule="exact" w:val="284"/>
        </w:trPr>
        <w:tc>
          <w:tcPr>
            <w:tcW w:w="993" w:type="dxa"/>
          </w:tcPr>
          <w:p w14:paraId="00726EDE" w14:textId="7829DBC6" w:rsidR="00182258" w:rsidRPr="00182432" w:rsidRDefault="00182258" w:rsidP="002643CE">
            <w:pPr>
              <w:rPr>
                <w:rFonts w:ascii="Arial" w:eastAsia="Calibri" w:hAnsi="Arial" w:cs="Arial"/>
                <w:sz w:val="21"/>
                <w:szCs w:val="21"/>
              </w:rPr>
            </w:pPr>
            <w:r w:rsidRPr="00182432">
              <w:rPr>
                <w:rFonts w:ascii="Arial" w:hAnsi="Arial" w:cs="Arial"/>
                <w:b/>
                <w:bCs/>
                <w:sz w:val="21"/>
                <w:szCs w:val="21"/>
              </w:rPr>
              <w:t xml:space="preserve">40. </w:t>
            </w:r>
          </w:p>
        </w:tc>
        <w:tc>
          <w:tcPr>
            <w:tcW w:w="10489" w:type="dxa"/>
          </w:tcPr>
          <w:p w14:paraId="4113DA32" w14:textId="26AA564F" w:rsidR="00182258" w:rsidRPr="00182432" w:rsidRDefault="00182258" w:rsidP="002643CE">
            <w:pPr>
              <w:jc w:val="both"/>
              <w:rPr>
                <w:rFonts w:ascii="Arial" w:hAnsi="Arial" w:cs="Arial"/>
                <w:sz w:val="21"/>
                <w:szCs w:val="21"/>
              </w:rPr>
            </w:pPr>
            <w:r w:rsidRPr="00182432">
              <w:rPr>
                <w:rFonts w:ascii="Arial" w:hAnsi="Arial" w:cs="Arial"/>
                <w:sz w:val="21"/>
                <w:szCs w:val="21"/>
              </w:rPr>
              <w:t xml:space="preserve">Kopijavimo zonos baldas. </w:t>
            </w:r>
            <w:r w:rsidR="00791606" w:rsidRPr="00182432">
              <w:rPr>
                <w:rFonts w:ascii="Arial" w:hAnsi="Arial" w:cs="Arial"/>
                <w:sz w:val="21"/>
                <w:szCs w:val="21"/>
              </w:rPr>
              <w:t xml:space="preserve"> </w:t>
            </w:r>
            <w:r w:rsidRPr="00182432">
              <w:rPr>
                <w:rFonts w:ascii="Arial" w:hAnsi="Arial" w:cs="Arial"/>
                <w:sz w:val="21"/>
                <w:szCs w:val="21"/>
              </w:rPr>
              <w:t>1 aukštas. P01</w:t>
            </w:r>
          </w:p>
        </w:tc>
        <w:tc>
          <w:tcPr>
            <w:tcW w:w="2551" w:type="dxa"/>
          </w:tcPr>
          <w:p w14:paraId="31A675B3" w14:textId="54B1124A"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147E97F7" w14:textId="77777777" w:rsidTr="00182DE4">
        <w:trPr>
          <w:trHeight w:hRule="exact" w:val="284"/>
        </w:trPr>
        <w:tc>
          <w:tcPr>
            <w:tcW w:w="993" w:type="dxa"/>
          </w:tcPr>
          <w:p w14:paraId="1F5E17F2" w14:textId="042217C2" w:rsidR="00182258" w:rsidRPr="00182432" w:rsidRDefault="00182258" w:rsidP="002643CE">
            <w:pPr>
              <w:rPr>
                <w:rFonts w:ascii="Arial" w:eastAsia="Calibri" w:hAnsi="Arial" w:cs="Arial"/>
                <w:sz w:val="21"/>
                <w:szCs w:val="21"/>
              </w:rPr>
            </w:pPr>
            <w:r w:rsidRPr="00182432">
              <w:rPr>
                <w:rFonts w:ascii="Arial" w:hAnsi="Arial" w:cs="Arial"/>
                <w:b/>
                <w:bCs/>
                <w:sz w:val="21"/>
                <w:szCs w:val="21"/>
              </w:rPr>
              <w:t>41.</w:t>
            </w:r>
          </w:p>
        </w:tc>
        <w:tc>
          <w:tcPr>
            <w:tcW w:w="10489" w:type="dxa"/>
          </w:tcPr>
          <w:p w14:paraId="77C95289" w14:textId="747D2C8E" w:rsidR="00182258" w:rsidRPr="00182432" w:rsidRDefault="00182258" w:rsidP="002643CE">
            <w:pPr>
              <w:jc w:val="both"/>
              <w:rPr>
                <w:rFonts w:ascii="Arial" w:hAnsi="Arial" w:cs="Arial"/>
                <w:sz w:val="21"/>
                <w:szCs w:val="21"/>
              </w:rPr>
            </w:pPr>
            <w:r w:rsidRPr="00182432">
              <w:rPr>
                <w:rFonts w:ascii="Arial" w:hAnsi="Arial" w:cs="Arial"/>
                <w:sz w:val="21"/>
                <w:szCs w:val="21"/>
              </w:rPr>
              <w:t>Kopijavimo zonos baldas. 2 aukštas.</w:t>
            </w:r>
            <w:r w:rsidR="00791606" w:rsidRPr="00182432">
              <w:rPr>
                <w:rFonts w:ascii="Arial" w:hAnsi="Arial" w:cs="Arial"/>
                <w:sz w:val="21"/>
                <w:szCs w:val="21"/>
              </w:rPr>
              <w:t xml:space="preserve"> </w:t>
            </w:r>
            <w:r w:rsidRPr="00182432">
              <w:rPr>
                <w:rFonts w:ascii="Arial" w:hAnsi="Arial" w:cs="Arial"/>
                <w:sz w:val="21"/>
                <w:szCs w:val="21"/>
              </w:rPr>
              <w:t>P01</w:t>
            </w:r>
          </w:p>
        </w:tc>
        <w:tc>
          <w:tcPr>
            <w:tcW w:w="2551" w:type="dxa"/>
          </w:tcPr>
          <w:p w14:paraId="017057BF" w14:textId="2817806B"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08CA785F" w14:textId="77777777" w:rsidTr="00182DE4">
        <w:trPr>
          <w:trHeight w:hRule="exact" w:val="284"/>
        </w:trPr>
        <w:tc>
          <w:tcPr>
            <w:tcW w:w="993" w:type="dxa"/>
          </w:tcPr>
          <w:p w14:paraId="5798888A" w14:textId="4F20AC20" w:rsidR="00182258" w:rsidRPr="00182432" w:rsidRDefault="00182258" w:rsidP="002643CE">
            <w:pPr>
              <w:rPr>
                <w:rFonts w:ascii="Arial" w:eastAsia="Calibri" w:hAnsi="Arial" w:cs="Arial"/>
                <w:sz w:val="21"/>
                <w:szCs w:val="21"/>
              </w:rPr>
            </w:pPr>
            <w:r w:rsidRPr="00182432">
              <w:rPr>
                <w:rFonts w:ascii="Arial" w:hAnsi="Arial" w:cs="Arial"/>
                <w:b/>
                <w:bCs/>
                <w:sz w:val="21"/>
                <w:szCs w:val="21"/>
              </w:rPr>
              <w:t>42.</w:t>
            </w:r>
          </w:p>
        </w:tc>
        <w:tc>
          <w:tcPr>
            <w:tcW w:w="10489" w:type="dxa"/>
          </w:tcPr>
          <w:p w14:paraId="11BAFD9D" w14:textId="2636D352" w:rsidR="00182258" w:rsidRPr="00182432" w:rsidRDefault="00182258" w:rsidP="002643CE">
            <w:pPr>
              <w:jc w:val="both"/>
              <w:rPr>
                <w:rFonts w:ascii="Arial" w:hAnsi="Arial" w:cs="Arial"/>
                <w:sz w:val="21"/>
                <w:szCs w:val="21"/>
              </w:rPr>
            </w:pPr>
            <w:r w:rsidRPr="00182432">
              <w:rPr>
                <w:rFonts w:ascii="Arial" w:hAnsi="Arial" w:cs="Arial"/>
                <w:sz w:val="21"/>
                <w:szCs w:val="21"/>
              </w:rPr>
              <w:t>Kopijavimo zonos baldas. 3 aukštas.</w:t>
            </w:r>
            <w:r w:rsidR="00791606" w:rsidRPr="00182432">
              <w:rPr>
                <w:rFonts w:ascii="Arial" w:hAnsi="Arial" w:cs="Arial"/>
                <w:sz w:val="21"/>
                <w:szCs w:val="21"/>
              </w:rPr>
              <w:t xml:space="preserve"> </w:t>
            </w:r>
            <w:r w:rsidRPr="00182432">
              <w:rPr>
                <w:rFonts w:ascii="Arial" w:hAnsi="Arial" w:cs="Arial"/>
                <w:sz w:val="21"/>
                <w:szCs w:val="21"/>
              </w:rPr>
              <w:t>P01</w:t>
            </w:r>
          </w:p>
        </w:tc>
        <w:tc>
          <w:tcPr>
            <w:tcW w:w="2551" w:type="dxa"/>
          </w:tcPr>
          <w:p w14:paraId="4DA01D97" w14:textId="28A6530D"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35B2273A" w14:textId="77777777" w:rsidTr="00182DE4">
        <w:trPr>
          <w:trHeight w:hRule="exact" w:val="284"/>
        </w:trPr>
        <w:tc>
          <w:tcPr>
            <w:tcW w:w="993" w:type="dxa"/>
          </w:tcPr>
          <w:p w14:paraId="5A788524" w14:textId="63D95AF6" w:rsidR="00182258" w:rsidRPr="00182432" w:rsidRDefault="00182258" w:rsidP="002643CE">
            <w:pPr>
              <w:rPr>
                <w:rFonts w:ascii="Arial" w:eastAsia="Calibri" w:hAnsi="Arial" w:cs="Arial"/>
                <w:sz w:val="21"/>
                <w:szCs w:val="21"/>
              </w:rPr>
            </w:pPr>
            <w:r w:rsidRPr="00182432">
              <w:rPr>
                <w:rFonts w:ascii="Arial" w:hAnsi="Arial" w:cs="Arial"/>
                <w:b/>
                <w:bCs/>
                <w:sz w:val="21"/>
                <w:szCs w:val="21"/>
              </w:rPr>
              <w:t>43.</w:t>
            </w:r>
          </w:p>
        </w:tc>
        <w:tc>
          <w:tcPr>
            <w:tcW w:w="10489" w:type="dxa"/>
          </w:tcPr>
          <w:p w14:paraId="5C988B7F" w14:textId="6D38356A" w:rsidR="00182258" w:rsidRPr="00182432" w:rsidRDefault="00182258" w:rsidP="002643CE">
            <w:pPr>
              <w:jc w:val="both"/>
              <w:rPr>
                <w:rFonts w:ascii="Arial" w:hAnsi="Arial" w:cs="Arial"/>
                <w:sz w:val="21"/>
                <w:szCs w:val="21"/>
              </w:rPr>
            </w:pPr>
            <w:r w:rsidRPr="00182432">
              <w:rPr>
                <w:rFonts w:ascii="Arial" w:hAnsi="Arial" w:cs="Arial"/>
                <w:sz w:val="21"/>
                <w:szCs w:val="21"/>
              </w:rPr>
              <w:t>WC baldas (be santechninių prietaisų)</w:t>
            </w:r>
            <w:r w:rsidR="00791606" w:rsidRPr="00182432">
              <w:rPr>
                <w:rFonts w:ascii="Arial" w:hAnsi="Arial" w:cs="Arial"/>
                <w:sz w:val="21"/>
                <w:szCs w:val="21"/>
              </w:rPr>
              <w:t xml:space="preserve">  </w:t>
            </w:r>
            <w:r w:rsidRPr="00182432">
              <w:rPr>
                <w:rFonts w:ascii="Arial" w:hAnsi="Arial" w:cs="Arial"/>
                <w:sz w:val="21"/>
                <w:szCs w:val="21"/>
              </w:rPr>
              <w:t>PS.1</w:t>
            </w:r>
          </w:p>
        </w:tc>
        <w:tc>
          <w:tcPr>
            <w:tcW w:w="2551" w:type="dxa"/>
          </w:tcPr>
          <w:p w14:paraId="632C63AC" w14:textId="0FCCECD2"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43BB58E3" w14:textId="77777777" w:rsidTr="00182DE4">
        <w:trPr>
          <w:trHeight w:hRule="exact" w:val="284"/>
        </w:trPr>
        <w:tc>
          <w:tcPr>
            <w:tcW w:w="993" w:type="dxa"/>
          </w:tcPr>
          <w:p w14:paraId="0E97B7C9" w14:textId="434B5F05" w:rsidR="00182258" w:rsidRPr="00182432" w:rsidRDefault="00182258" w:rsidP="002643CE">
            <w:pPr>
              <w:rPr>
                <w:rFonts w:ascii="Arial" w:eastAsia="Calibri" w:hAnsi="Arial" w:cs="Arial"/>
                <w:sz w:val="21"/>
                <w:szCs w:val="21"/>
              </w:rPr>
            </w:pPr>
            <w:r w:rsidRPr="00182432">
              <w:rPr>
                <w:rFonts w:ascii="Arial" w:hAnsi="Arial" w:cs="Arial"/>
                <w:b/>
                <w:bCs/>
                <w:sz w:val="21"/>
                <w:szCs w:val="21"/>
              </w:rPr>
              <w:t>44.</w:t>
            </w:r>
          </w:p>
        </w:tc>
        <w:tc>
          <w:tcPr>
            <w:tcW w:w="10489" w:type="dxa"/>
          </w:tcPr>
          <w:p w14:paraId="6D725A15" w14:textId="7ED3176E" w:rsidR="00182258" w:rsidRPr="00182432" w:rsidRDefault="00182258" w:rsidP="00791606">
            <w:pPr>
              <w:rPr>
                <w:rFonts w:ascii="Arial" w:hAnsi="Arial" w:cs="Arial"/>
                <w:sz w:val="21"/>
                <w:szCs w:val="21"/>
              </w:rPr>
            </w:pPr>
            <w:r w:rsidRPr="00182432">
              <w:rPr>
                <w:rFonts w:ascii="Arial" w:hAnsi="Arial" w:cs="Arial"/>
                <w:sz w:val="21"/>
                <w:szCs w:val="21"/>
              </w:rPr>
              <w:t>WC baldas (be santechninių prietaisų)</w:t>
            </w:r>
            <w:r w:rsidR="00791606" w:rsidRPr="00182432">
              <w:rPr>
                <w:rFonts w:ascii="Arial" w:hAnsi="Arial" w:cs="Arial"/>
                <w:sz w:val="21"/>
                <w:szCs w:val="21"/>
              </w:rPr>
              <w:t xml:space="preserve">  </w:t>
            </w:r>
            <w:r w:rsidRPr="00182432">
              <w:rPr>
                <w:rFonts w:ascii="Arial" w:hAnsi="Arial" w:cs="Arial"/>
                <w:sz w:val="21"/>
                <w:szCs w:val="21"/>
              </w:rPr>
              <w:t>PS.2</w:t>
            </w:r>
          </w:p>
        </w:tc>
        <w:tc>
          <w:tcPr>
            <w:tcW w:w="2551" w:type="dxa"/>
          </w:tcPr>
          <w:p w14:paraId="56F6BD15" w14:textId="43A5F8A0"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997F7A3" w14:textId="77777777" w:rsidTr="00182DE4">
        <w:trPr>
          <w:trHeight w:val="56"/>
        </w:trPr>
        <w:tc>
          <w:tcPr>
            <w:tcW w:w="993" w:type="dxa"/>
          </w:tcPr>
          <w:p w14:paraId="054DD628" w14:textId="5E525F15" w:rsidR="00182258" w:rsidRPr="00182432" w:rsidRDefault="00182258" w:rsidP="002643CE">
            <w:pPr>
              <w:rPr>
                <w:rFonts w:ascii="Arial" w:eastAsia="Calibri" w:hAnsi="Arial" w:cs="Arial"/>
                <w:sz w:val="21"/>
                <w:szCs w:val="21"/>
              </w:rPr>
            </w:pPr>
            <w:r w:rsidRPr="00182432">
              <w:rPr>
                <w:rFonts w:ascii="Arial" w:hAnsi="Arial" w:cs="Arial"/>
                <w:b/>
                <w:bCs/>
                <w:sz w:val="21"/>
                <w:szCs w:val="21"/>
              </w:rPr>
              <w:t>45.</w:t>
            </w:r>
          </w:p>
        </w:tc>
        <w:tc>
          <w:tcPr>
            <w:tcW w:w="10489" w:type="dxa"/>
          </w:tcPr>
          <w:p w14:paraId="161D8045" w14:textId="2D237852" w:rsidR="00182258" w:rsidRPr="00182432" w:rsidRDefault="00182258" w:rsidP="002643CE">
            <w:pPr>
              <w:jc w:val="both"/>
              <w:rPr>
                <w:rFonts w:ascii="Arial" w:hAnsi="Arial" w:cs="Arial"/>
                <w:sz w:val="21"/>
                <w:szCs w:val="21"/>
              </w:rPr>
            </w:pPr>
            <w:r w:rsidRPr="00182432">
              <w:rPr>
                <w:rFonts w:ascii="Arial" w:hAnsi="Arial" w:cs="Arial"/>
                <w:sz w:val="21"/>
                <w:szCs w:val="21"/>
              </w:rPr>
              <w:t>WC baldas (be santechninių prietaisų)</w:t>
            </w:r>
            <w:r w:rsidR="00791606" w:rsidRPr="00182432">
              <w:rPr>
                <w:rFonts w:ascii="Arial" w:hAnsi="Arial" w:cs="Arial"/>
                <w:sz w:val="21"/>
                <w:szCs w:val="21"/>
              </w:rPr>
              <w:t xml:space="preserve">  </w:t>
            </w:r>
            <w:r w:rsidRPr="00182432">
              <w:rPr>
                <w:rFonts w:ascii="Arial" w:hAnsi="Arial" w:cs="Arial"/>
                <w:sz w:val="21"/>
                <w:szCs w:val="21"/>
              </w:rPr>
              <w:t>PS.3</w:t>
            </w:r>
          </w:p>
        </w:tc>
        <w:tc>
          <w:tcPr>
            <w:tcW w:w="2551" w:type="dxa"/>
          </w:tcPr>
          <w:p w14:paraId="04CE9257" w14:textId="513FDEC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02866F8E" w14:textId="77777777" w:rsidTr="00182DE4">
        <w:trPr>
          <w:trHeight w:val="56"/>
        </w:trPr>
        <w:tc>
          <w:tcPr>
            <w:tcW w:w="993" w:type="dxa"/>
          </w:tcPr>
          <w:p w14:paraId="56041D67" w14:textId="1CCD77CD" w:rsidR="00182258" w:rsidRPr="00182432" w:rsidRDefault="00182258" w:rsidP="002643CE">
            <w:pPr>
              <w:rPr>
                <w:rFonts w:ascii="Arial" w:eastAsia="Calibri" w:hAnsi="Arial" w:cs="Arial"/>
                <w:sz w:val="21"/>
                <w:szCs w:val="21"/>
              </w:rPr>
            </w:pPr>
            <w:r w:rsidRPr="00182432">
              <w:rPr>
                <w:rFonts w:ascii="Arial" w:hAnsi="Arial" w:cs="Arial"/>
                <w:b/>
                <w:bCs/>
                <w:sz w:val="21"/>
                <w:szCs w:val="21"/>
              </w:rPr>
              <w:t>46.</w:t>
            </w:r>
          </w:p>
        </w:tc>
        <w:tc>
          <w:tcPr>
            <w:tcW w:w="10489" w:type="dxa"/>
          </w:tcPr>
          <w:p w14:paraId="76E8D58D" w14:textId="038B92A3" w:rsidR="00182258" w:rsidRPr="00182432" w:rsidRDefault="00182258" w:rsidP="002643CE">
            <w:pPr>
              <w:jc w:val="both"/>
              <w:rPr>
                <w:rFonts w:ascii="Arial" w:hAnsi="Arial" w:cs="Arial"/>
                <w:sz w:val="21"/>
                <w:szCs w:val="21"/>
              </w:rPr>
            </w:pPr>
            <w:r w:rsidRPr="00182432">
              <w:rPr>
                <w:rFonts w:ascii="Arial" w:hAnsi="Arial" w:cs="Arial"/>
                <w:sz w:val="21"/>
                <w:szCs w:val="21"/>
              </w:rPr>
              <w:t>WC baldas (be santechninių prietaisų)</w:t>
            </w:r>
            <w:r w:rsidR="00791606" w:rsidRPr="00182432">
              <w:rPr>
                <w:rFonts w:ascii="Arial" w:hAnsi="Arial" w:cs="Arial"/>
                <w:sz w:val="21"/>
                <w:szCs w:val="21"/>
              </w:rPr>
              <w:t xml:space="preserve">  </w:t>
            </w:r>
            <w:r w:rsidRPr="00182432">
              <w:rPr>
                <w:rFonts w:ascii="Arial" w:hAnsi="Arial" w:cs="Arial"/>
                <w:sz w:val="21"/>
                <w:szCs w:val="21"/>
              </w:rPr>
              <w:t>PS.4</w:t>
            </w:r>
          </w:p>
        </w:tc>
        <w:tc>
          <w:tcPr>
            <w:tcW w:w="2551" w:type="dxa"/>
          </w:tcPr>
          <w:p w14:paraId="5D5579F5" w14:textId="28E3ABBD"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11A915D3" w14:textId="77777777" w:rsidTr="00182DE4">
        <w:trPr>
          <w:trHeight w:val="56"/>
        </w:trPr>
        <w:tc>
          <w:tcPr>
            <w:tcW w:w="993" w:type="dxa"/>
          </w:tcPr>
          <w:p w14:paraId="7A725C98" w14:textId="017F531C" w:rsidR="00182258" w:rsidRPr="00182432" w:rsidRDefault="00182258" w:rsidP="002643CE">
            <w:pPr>
              <w:rPr>
                <w:rFonts w:ascii="Arial" w:eastAsia="Calibri" w:hAnsi="Arial" w:cs="Arial"/>
                <w:sz w:val="21"/>
                <w:szCs w:val="21"/>
              </w:rPr>
            </w:pPr>
            <w:r w:rsidRPr="00182432">
              <w:rPr>
                <w:rFonts w:ascii="Arial" w:hAnsi="Arial" w:cs="Arial"/>
                <w:b/>
                <w:bCs/>
                <w:sz w:val="21"/>
                <w:szCs w:val="21"/>
              </w:rPr>
              <w:t>47.</w:t>
            </w:r>
          </w:p>
        </w:tc>
        <w:tc>
          <w:tcPr>
            <w:tcW w:w="10489" w:type="dxa"/>
          </w:tcPr>
          <w:p w14:paraId="10573467" w14:textId="525B2E97" w:rsidR="00182258" w:rsidRPr="00182432" w:rsidRDefault="00182258" w:rsidP="002643CE">
            <w:pPr>
              <w:jc w:val="both"/>
              <w:rPr>
                <w:rFonts w:ascii="Arial" w:hAnsi="Arial" w:cs="Arial"/>
                <w:sz w:val="21"/>
                <w:szCs w:val="21"/>
              </w:rPr>
            </w:pPr>
            <w:r w:rsidRPr="00182432">
              <w:rPr>
                <w:rFonts w:ascii="Arial" w:hAnsi="Arial" w:cs="Arial"/>
                <w:sz w:val="21"/>
                <w:szCs w:val="21"/>
              </w:rPr>
              <w:t>WC baldas (be santechninių prietaisų)</w:t>
            </w:r>
            <w:r w:rsidR="00791606" w:rsidRPr="00182432">
              <w:rPr>
                <w:rFonts w:ascii="Arial" w:hAnsi="Arial" w:cs="Arial"/>
                <w:sz w:val="21"/>
                <w:szCs w:val="21"/>
              </w:rPr>
              <w:t xml:space="preserve">  </w:t>
            </w:r>
            <w:r w:rsidRPr="00182432">
              <w:rPr>
                <w:rFonts w:ascii="Arial" w:hAnsi="Arial" w:cs="Arial"/>
                <w:sz w:val="21"/>
                <w:szCs w:val="21"/>
              </w:rPr>
              <w:t>PS.5</w:t>
            </w:r>
          </w:p>
        </w:tc>
        <w:tc>
          <w:tcPr>
            <w:tcW w:w="2551" w:type="dxa"/>
          </w:tcPr>
          <w:p w14:paraId="7C81FD4D" w14:textId="41404368"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93178D8" w14:textId="77777777" w:rsidTr="00182DE4">
        <w:trPr>
          <w:trHeight w:val="56"/>
        </w:trPr>
        <w:tc>
          <w:tcPr>
            <w:tcW w:w="993" w:type="dxa"/>
          </w:tcPr>
          <w:p w14:paraId="1EB6EBDD" w14:textId="7D3277F7" w:rsidR="00182258" w:rsidRPr="00182432" w:rsidRDefault="00182258" w:rsidP="002643CE">
            <w:pPr>
              <w:rPr>
                <w:rFonts w:ascii="Arial" w:eastAsia="Calibri" w:hAnsi="Arial" w:cs="Arial"/>
                <w:sz w:val="21"/>
                <w:szCs w:val="21"/>
              </w:rPr>
            </w:pPr>
            <w:r w:rsidRPr="00182432">
              <w:rPr>
                <w:rFonts w:ascii="Arial" w:hAnsi="Arial" w:cs="Arial"/>
                <w:b/>
                <w:bCs/>
                <w:sz w:val="21"/>
                <w:szCs w:val="21"/>
              </w:rPr>
              <w:t>48.</w:t>
            </w:r>
          </w:p>
        </w:tc>
        <w:tc>
          <w:tcPr>
            <w:tcW w:w="10489" w:type="dxa"/>
          </w:tcPr>
          <w:p w14:paraId="6A833734" w14:textId="4BC6D457" w:rsidR="00182258" w:rsidRPr="00182432" w:rsidRDefault="00182258" w:rsidP="002643CE">
            <w:pPr>
              <w:jc w:val="both"/>
              <w:rPr>
                <w:rFonts w:ascii="Arial" w:hAnsi="Arial" w:cs="Arial"/>
                <w:sz w:val="21"/>
                <w:szCs w:val="21"/>
              </w:rPr>
            </w:pPr>
            <w:r w:rsidRPr="00182432">
              <w:rPr>
                <w:rFonts w:ascii="Arial" w:hAnsi="Arial" w:cs="Arial"/>
                <w:sz w:val="21"/>
                <w:szCs w:val="21"/>
              </w:rPr>
              <w:t>WC baldas (be santechninių prietaisų)</w:t>
            </w:r>
            <w:r w:rsidR="00791606" w:rsidRPr="00182432">
              <w:rPr>
                <w:rFonts w:ascii="Arial" w:hAnsi="Arial" w:cs="Arial"/>
                <w:sz w:val="21"/>
                <w:szCs w:val="21"/>
              </w:rPr>
              <w:t xml:space="preserve">  </w:t>
            </w:r>
            <w:r w:rsidRPr="00182432">
              <w:rPr>
                <w:rFonts w:ascii="Arial" w:hAnsi="Arial" w:cs="Arial"/>
                <w:sz w:val="21"/>
                <w:szCs w:val="21"/>
              </w:rPr>
              <w:t>PS.6</w:t>
            </w:r>
          </w:p>
        </w:tc>
        <w:tc>
          <w:tcPr>
            <w:tcW w:w="2551" w:type="dxa"/>
          </w:tcPr>
          <w:p w14:paraId="46E9AF64" w14:textId="5966CD23"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BB129AC" w14:textId="77777777" w:rsidTr="00182DE4">
        <w:trPr>
          <w:trHeight w:val="56"/>
        </w:trPr>
        <w:tc>
          <w:tcPr>
            <w:tcW w:w="993" w:type="dxa"/>
          </w:tcPr>
          <w:p w14:paraId="59F5ECA1" w14:textId="30626AE0" w:rsidR="00182258" w:rsidRPr="00182432" w:rsidRDefault="00182258" w:rsidP="002643CE">
            <w:pPr>
              <w:rPr>
                <w:rFonts w:ascii="Arial" w:eastAsia="Calibri" w:hAnsi="Arial" w:cs="Arial"/>
                <w:sz w:val="21"/>
                <w:szCs w:val="21"/>
              </w:rPr>
            </w:pPr>
            <w:r w:rsidRPr="00182432">
              <w:rPr>
                <w:rFonts w:ascii="Arial" w:hAnsi="Arial" w:cs="Arial"/>
                <w:b/>
                <w:bCs/>
                <w:sz w:val="21"/>
                <w:szCs w:val="21"/>
              </w:rPr>
              <w:t>49.</w:t>
            </w:r>
          </w:p>
        </w:tc>
        <w:tc>
          <w:tcPr>
            <w:tcW w:w="10489" w:type="dxa"/>
          </w:tcPr>
          <w:p w14:paraId="4A83C77C" w14:textId="4C17B2DA" w:rsidR="00182258" w:rsidRPr="00182432" w:rsidRDefault="00182258" w:rsidP="002643CE">
            <w:pPr>
              <w:jc w:val="both"/>
              <w:rPr>
                <w:rFonts w:ascii="Arial" w:hAnsi="Arial" w:cs="Arial"/>
                <w:sz w:val="21"/>
                <w:szCs w:val="21"/>
              </w:rPr>
            </w:pPr>
            <w:r w:rsidRPr="00182432">
              <w:rPr>
                <w:rFonts w:ascii="Arial" w:hAnsi="Arial" w:cs="Arial"/>
                <w:sz w:val="21"/>
                <w:szCs w:val="21"/>
              </w:rPr>
              <w:t>WC baldas (be santechninių prietaisų)</w:t>
            </w:r>
            <w:r w:rsidR="00791606" w:rsidRPr="00182432">
              <w:rPr>
                <w:rFonts w:ascii="Arial" w:hAnsi="Arial" w:cs="Arial"/>
                <w:sz w:val="21"/>
                <w:szCs w:val="21"/>
              </w:rPr>
              <w:t xml:space="preserve">  </w:t>
            </w:r>
            <w:r w:rsidRPr="00182432">
              <w:rPr>
                <w:rFonts w:ascii="Arial" w:hAnsi="Arial" w:cs="Arial"/>
                <w:sz w:val="21"/>
                <w:szCs w:val="21"/>
              </w:rPr>
              <w:t>PS.7</w:t>
            </w:r>
          </w:p>
        </w:tc>
        <w:tc>
          <w:tcPr>
            <w:tcW w:w="2551" w:type="dxa"/>
          </w:tcPr>
          <w:p w14:paraId="3C88C893" w14:textId="57D8A82E"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4704DEF4" w14:textId="77777777" w:rsidTr="00182DE4">
        <w:trPr>
          <w:trHeight w:val="56"/>
        </w:trPr>
        <w:tc>
          <w:tcPr>
            <w:tcW w:w="993" w:type="dxa"/>
          </w:tcPr>
          <w:p w14:paraId="36989CC7" w14:textId="2F788B0F" w:rsidR="00182258" w:rsidRPr="00182432" w:rsidRDefault="00182258" w:rsidP="002643CE">
            <w:pPr>
              <w:rPr>
                <w:rFonts w:ascii="Arial" w:eastAsia="Calibri" w:hAnsi="Arial" w:cs="Arial"/>
                <w:sz w:val="21"/>
                <w:szCs w:val="21"/>
              </w:rPr>
            </w:pPr>
            <w:r w:rsidRPr="00182432">
              <w:rPr>
                <w:rFonts w:ascii="Arial" w:hAnsi="Arial" w:cs="Arial"/>
                <w:b/>
                <w:bCs/>
                <w:sz w:val="21"/>
                <w:szCs w:val="21"/>
              </w:rPr>
              <w:t>50.</w:t>
            </w:r>
          </w:p>
        </w:tc>
        <w:tc>
          <w:tcPr>
            <w:tcW w:w="10489" w:type="dxa"/>
          </w:tcPr>
          <w:p w14:paraId="17C34A59" w14:textId="26AA543F" w:rsidR="00182258" w:rsidRPr="00182432" w:rsidRDefault="00182258" w:rsidP="002643CE">
            <w:pPr>
              <w:jc w:val="both"/>
              <w:rPr>
                <w:rFonts w:ascii="Arial" w:hAnsi="Arial" w:cs="Arial"/>
                <w:sz w:val="21"/>
                <w:szCs w:val="21"/>
              </w:rPr>
            </w:pPr>
            <w:r w:rsidRPr="00182432">
              <w:rPr>
                <w:rFonts w:ascii="Arial" w:hAnsi="Arial" w:cs="Arial"/>
                <w:sz w:val="21"/>
                <w:szCs w:val="21"/>
              </w:rPr>
              <w:t>WC baldas (be santechninių prietaisų)</w:t>
            </w:r>
            <w:r w:rsidR="00791606" w:rsidRPr="00182432">
              <w:rPr>
                <w:rFonts w:ascii="Arial" w:hAnsi="Arial" w:cs="Arial"/>
                <w:sz w:val="21"/>
                <w:szCs w:val="21"/>
              </w:rPr>
              <w:t xml:space="preserve">  </w:t>
            </w:r>
            <w:r w:rsidRPr="00182432">
              <w:rPr>
                <w:rFonts w:ascii="Arial" w:hAnsi="Arial" w:cs="Arial"/>
                <w:sz w:val="21"/>
                <w:szCs w:val="21"/>
              </w:rPr>
              <w:t>PS.8</w:t>
            </w:r>
          </w:p>
        </w:tc>
        <w:tc>
          <w:tcPr>
            <w:tcW w:w="2551" w:type="dxa"/>
          </w:tcPr>
          <w:p w14:paraId="3A07F9D2" w14:textId="2DB8DF34"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14EB701" w14:textId="77777777" w:rsidTr="00182DE4">
        <w:trPr>
          <w:trHeight w:val="56"/>
        </w:trPr>
        <w:tc>
          <w:tcPr>
            <w:tcW w:w="993" w:type="dxa"/>
          </w:tcPr>
          <w:p w14:paraId="20EA2490" w14:textId="3D210837" w:rsidR="00182258" w:rsidRPr="00182432" w:rsidRDefault="00182258" w:rsidP="002643CE">
            <w:pPr>
              <w:rPr>
                <w:rFonts w:ascii="Arial" w:eastAsia="Calibri" w:hAnsi="Arial" w:cs="Arial"/>
                <w:sz w:val="21"/>
                <w:szCs w:val="21"/>
              </w:rPr>
            </w:pPr>
            <w:r w:rsidRPr="00182432">
              <w:rPr>
                <w:rFonts w:ascii="Arial" w:hAnsi="Arial" w:cs="Arial"/>
                <w:b/>
                <w:bCs/>
                <w:sz w:val="21"/>
                <w:szCs w:val="21"/>
              </w:rPr>
              <w:t>51.</w:t>
            </w:r>
          </w:p>
        </w:tc>
        <w:tc>
          <w:tcPr>
            <w:tcW w:w="10489" w:type="dxa"/>
          </w:tcPr>
          <w:p w14:paraId="51896DB2" w14:textId="09D5D5FF"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Pakabinamas stalas ST16.1</w:t>
            </w:r>
          </w:p>
        </w:tc>
        <w:tc>
          <w:tcPr>
            <w:tcW w:w="2551" w:type="dxa"/>
          </w:tcPr>
          <w:p w14:paraId="20422726" w14:textId="28579659"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2DB66250" w14:textId="77777777" w:rsidTr="00182DE4">
        <w:trPr>
          <w:trHeight w:val="56"/>
        </w:trPr>
        <w:tc>
          <w:tcPr>
            <w:tcW w:w="993" w:type="dxa"/>
          </w:tcPr>
          <w:p w14:paraId="73CF95CD" w14:textId="26B3DC9F" w:rsidR="00182258" w:rsidRPr="00182432" w:rsidRDefault="00182258" w:rsidP="002643CE">
            <w:pPr>
              <w:rPr>
                <w:rFonts w:ascii="Arial" w:eastAsia="Calibri" w:hAnsi="Arial" w:cs="Arial"/>
                <w:sz w:val="21"/>
                <w:szCs w:val="21"/>
              </w:rPr>
            </w:pPr>
            <w:bookmarkStart w:id="8" w:name="_Hlk74513901"/>
            <w:r w:rsidRPr="00182432">
              <w:rPr>
                <w:rFonts w:ascii="Arial" w:hAnsi="Arial" w:cs="Arial"/>
                <w:b/>
                <w:bCs/>
                <w:sz w:val="21"/>
                <w:szCs w:val="21"/>
              </w:rPr>
              <w:t>52.</w:t>
            </w:r>
          </w:p>
        </w:tc>
        <w:tc>
          <w:tcPr>
            <w:tcW w:w="10489" w:type="dxa"/>
          </w:tcPr>
          <w:p w14:paraId="7DB2BDCC" w14:textId="6B466C58"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Pakabinamas stalas ST16</w:t>
            </w:r>
            <w:r w:rsidR="00A27EBA" w:rsidRPr="00182432">
              <w:rPr>
                <w:rFonts w:ascii="Arial" w:hAnsi="Arial" w:cs="Arial"/>
                <w:sz w:val="21"/>
                <w:szCs w:val="21"/>
              </w:rPr>
              <w:t>.2</w:t>
            </w:r>
          </w:p>
        </w:tc>
        <w:tc>
          <w:tcPr>
            <w:tcW w:w="2551" w:type="dxa"/>
          </w:tcPr>
          <w:p w14:paraId="4D2843B4" w14:textId="432FA09C"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627B2282" w14:textId="77777777" w:rsidTr="00182DE4">
        <w:trPr>
          <w:trHeight w:val="56"/>
        </w:trPr>
        <w:tc>
          <w:tcPr>
            <w:tcW w:w="993" w:type="dxa"/>
          </w:tcPr>
          <w:p w14:paraId="48E664C3" w14:textId="0C8F403D" w:rsidR="00182258" w:rsidRPr="00182432" w:rsidRDefault="00182258" w:rsidP="002643CE">
            <w:pPr>
              <w:rPr>
                <w:rFonts w:ascii="Arial" w:eastAsia="Calibri" w:hAnsi="Arial" w:cs="Arial"/>
                <w:sz w:val="21"/>
                <w:szCs w:val="21"/>
              </w:rPr>
            </w:pPr>
            <w:r w:rsidRPr="00182432">
              <w:rPr>
                <w:rFonts w:ascii="Arial" w:hAnsi="Arial" w:cs="Arial"/>
                <w:b/>
                <w:bCs/>
                <w:sz w:val="21"/>
                <w:szCs w:val="21"/>
              </w:rPr>
              <w:t>53.</w:t>
            </w:r>
          </w:p>
        </w:tc>
        <w:tc>
          <w:tcPr>
            <w:tcW w:w="10489" w:type="dxa"/>
          </w:tcPr>
          <w:p w14:paraId="49B4748A" w14:textId="42EA83FC"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Suolas S03.1</w:t>
            </w:r>
          </w:p>
        </w:tc>
        <w:tc>
          <w:tcPr>
            <w:tcW w:w="2551" w:type="dxa"/>
          </w:tcPr>
          <w:p w14:paraId="2AE7BAF6" w14:textId="15315711"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EC23873" w14:textId="77777777" w:rsidTr="00182DE4">
        <w:trPr>
          <w:trHeight w:val="56"/>
        </w:trPr>
        <w:tc>
          <w:tcPr>
            <w:tcW w:w="993" w:type="dxa"/>
          </w:tcPr>
          <w:p w14:paraId="28E7C805" w14:textId="5C00FC4A" w:rsidR="00182258" w:rsidRPr="00182432" w:rsidRDefault="00182258" w:rsidP="002643CE">
            <w:pPr>
              <w:rPr>
                <w:rFonts w:ascii="Arial" w:eastAsia="Calibri" w:hAnsi="Arial" w:cs="Arial"/>
                <w:sz w:val="21"/>
                <w:szCs w:val="21"/>
              </w:rPr>
            </w:pPr>
            <w:r w:rsidRPr="00182432">
              <w:rPr>
                <w:rFonts w:ascii="Arial" w:hAnsi="Arial" w:cs="Arial"/>
                <w:b/>
                <w:bCs/>
                <w:sz w:val="21"/>
                <w:szCs w:val="21"/>
              </w:rPr>
              <w:t>54.</w:t>
            </w:r>
          </w:p>
        </w:tc>
        <w:tc>
          <w:tcPr>
            <w:tcW w:w="10489" w:type="dxa"/>
          </w:tcPr>
          <w:p w14:paraId="5EF125C8" w14:textId="68BBB61C"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Suolas S03.2</w:t>
            </w:r>
          </w:p>
        </w:tc>
        <w:tc>
          <w:tcPr>
            <w:tcW w:w="2551" w:type="dxa"/>
          </w:tcPr>
          <w:p w14:paraId="64434BCF" w14:textId="20E5EB3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794F94A" w14:textId="77777777" w:rsidTr="00182DE4">
        <w:trPr>
          <w:trHeight w:val="56"/>
        </w:trPr>
        <w:tc>
          <w:tcPr>
            <w:tcW w:w="993" w:type="dxa"/>
          </w:tcPr>
          <w:p w14:paraId="5BFC8B96" w14:textId="590F75C2" w:rsidR="00182258" w:rsidRPr="00182432" w:rsidRDefault="00182258" w:rsidP="002643CE">
            <w:pPr>
              <w:rPr>
                <w:rFonts w:ascii="Arial" w:eastAsia="Calibri" w:hAnsi="Arial" w:cs="Arial"/>
                <w:sz w:val="21"/>
                <w:szCs w:val="21"/>
              </w:rPr>
            </w:pPr>
            <w:r w:rsidRPr="00182432">
              <w:rPr>
                <w:rFonts w:ascii="Arial" w:hAnsi="Arial" w:cs="Arial"/>
                <w:b/>
                <w:bCs/>
                <w:sz w:val="21"/>
                <w:szCs w:val="21"/>
              </w:rPr>
              <w:t>55.</w:t>
            </w:r>
          </w:p>
        </w:tc>
        <w:tc>
          <w:tcPr>
            <w:tcW w:w="10489" w:type="dxa"/>
          </w:tcPr>
          <w:p w14:paraId="0283E458" w14:textId="16BD391D"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 xml:space="preserve">Amfiteatro baldas </w:t>
            </w:r>
            <w:r w:rsidRPr="00182432">
              <w:rPr>
                <w:rFonts w:ascii="Arial" w:hAnsi="Arial" w:cs="Arial"/>
                <w:noProof/>
                <w:sz w:val="21"/>
                <w:szCs w:val="21"/>
              </w:rPr>
              <w:t>A1</w:t>
            </w:r>
          </w:p>
        </w:tc>
        <w:tc>
          <w:tcPr>
            <w:tcW w:w="2551" w:type="dxa"/>
          </w:tcPr>
          <w:p w14:paraId="18DBB832" w14:textId="2F7D4DC3"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11DB577" w14:textId="77777777" w:rsidTr="00182DE4">
        <w:trPr>
          <w:trHeight w:val="56"/>
        </w:trPr>
        <w:tc>
          <w:tcPr>
            <w:tcW w:w="993" w:type="dxa"/>
          </w:tcPr>
          <w:p w14:paraId="292C7B27" w14:textId="127BDEE4" w:rsidR="00182258" w:rsidRPr="00182432" w:rsidRDefault="00182258" w:rsidP="002643CE">
            <w:pPr>
              <w:rPr>
                <w:rFonts w:ascii="Arial" w:eastAsia="Calibri" w:hAnsi="Arial" w:cs="Arial"/>
                <w:sz w:val="21"/>
                <w:szCs w:val="21"/>
              </w:rPr>
            </w:pPr>
            <w:r w:rsidRPr="00182432">
              <w:rPr>
                <w:rFonts w:ascii="Arial" w:hAnsi="Arial" w:cs="Arial"/>
                <w:b/>
                <w:bCs/>
                <w:sz w:val="21"/>
                <w:szCs w:val="21"/>
              </w:rPr>
              <w:t>56.</w:t>
            </w:r>
          </w:p>
        </w:tc>
        <w:tc>
          <w:tcPr>
            <w:tcW w:w="10489" w:type="dxa"/>
          </w:tcPr>
          <w:p w14:paraId="2A7D56F8" w14:textId="0D11FD3D"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BP01</w:t>
            </w:r>
          </w:p>
        </w:tc>
        <w:tc>
          <w:tcPr>
            <w:tcW w:w="2551" w:type="dxa"/>
          </w:tcPr>
          <w:p w14:paraId="257E2CBB" w14:textId="751CEED4"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385E2CB7" w14:textId="77777777" w:rsidTr="00182DE4">
        <w:trPr>
          <w:trHeight w:val="56"/>
        </w:trPr>
        <w:tc>
          <w:tcPr>
            <w:tcW w:w="993" w:type="dxa"/>
          </w:tcPr>
          <w:p w14:paraId="1BC7940A" w14:textId="0F421093" w:rsidR="00182258" w:rsidRPr="00182432" w:rsidRDefault="00182258" w:rsidP="002643CE">
            <w:pPr>
              <w:rPr>
                <w:rFonts w:ascii="Arial" w:eastAsia="Calibri" w:hAnsi="Arial" w:cs="Arial"/>
                <w:sz w:val="21"/>
                <w:szCs w:val="21"/>
              </w:rPr>
            </w:pPr>
            <w:r w:rsidRPr="00182432">
              <w:rPr>
                <w:rFonts w:ascii="Arial" w:hAnsi="Arial" w:cs="Arial"/>
                <w:b/>
                <w:bCs/>
                <w:sz w:val="21"/>
                <w:szCs w:val="21"/>
              </w:rPr>
              <w:t>57.</w:t>
            </w:r>
          </w:p>
        </w:tc>
        <w:tc>
          <w:tcPr>
            <w:tcW w:w="10489" w:type="dxa"/>
          </w:tcPr>
          <w:p w14:paraId="5286F635" w14:textId="7F3A2F9F"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BP02</w:t>
            </w:r>
          </w:p>
        </w:tc>
        <w:tc>
          <w:tcPr>
            <w:tcW w:w="2551" w:type="dxa"/>
          </w:tcPr>
          <w:p w14:paraId="1EA04066" w14:textId="720335AC"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DCD0775" w14:textId="77777777" w:rsidTr="00182DE4">
        <w:trPr>
          <w:trHeight w:val="56"/>
        </w:trPr>
        <w:tc>
          <w:tcPr>
            <w:tcW w:w="993" w:type="dxa"/>
          </w:tcPr>
          <w:p w14:paraId="0FE63822" w14:textId="1DED29D0" w:rsidR="00182258" w:rsidRPr="00182432" w:rsidRDefault="00182258" w:rsidP="002643CE">
            <w:pPr>
              <w:rPr>
                <w:rFonts w:ascii="Arial" w:eastAsia="Calibri" w:hAnsi="Arial" w:cs="Arial"/>
                <w:sz w:val="21"/>
                <w:szCs w:val="21"/>
              </w:rPr>
            </w:pPr>
            <w:r w:rsidRPr="00182432">
              <w:rPr>
                <w:rFonts w:ascii="Arial" w:hAnsi="Arial" w:cs="Arial"/>
                <w:b/>
                <w:bCs/>
                <w:sz w:val="21"/>
                <w:szCs w:val="21"/>
              </w:rPr>
              <w:t>58.</w:t>
            </w:r>
          </w:p>
        </w:tc>
        <w:tc>
          <w:tcPr>
            <w:tcW w:w="10489" w:type="dxa"/>
          </w:tcPr>
          <w:p w14:paraId="0E04270D" w14:textId="5B124EC9"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BP03</w:t>
            </w:r>
          </w:p>
        </w:tc>
        <w:tc>
          <w:tcPr>
            <w:tcW w:w="2551" w:type="dxa"/>
          </w:tcPr>
          <w:p w14:paraId="505AE820" w14:textId="002EEEAA"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52EC60E" w14:textId="77777777" w:rsidTr="00182DE4">
        <w:trPr>
          <w:trHeight w:val="56"/>
        </w:trPr>
        <w:tc>
          <w:tcPr>
            <w:tcW w:w="993" w:type="dxa"/>
          </w:tcPr>
          <w:p w14:paraId="1DA407A5" w14:textId="09C7B0DE" w:rsidR="00182258" w:rsidRPr="00182432" w:rsidRDefault="00182258" w:rsidP="002643CE">
            <w:pPr>
              <w:rPr>
                <w:rFonts w:ascii="Arial" w:eastAsia="Calibri" w:hAnsi="Arial" w:cs="Arial"/>
                <w:sz w:val="21"/>
                <w:szCs w:val="21"/>
              </w:rPr>
            </w:pPr>
            <w:r w:rsidRPr="00182432">
              <w:rPr>
                <w:rFonts w:ascii="Arial" w:hAnsi="Arial" w:cs="Arial"/>
                <w:b/>
                <w:bCs/>
                <w:sz w:val="21"/>
                <w:szCs w:val="21"/>
              </w:rPr>
              <w:t>59.</w:t>
            </w:r>
          </w:p>
        </w:tc>
        <w:tc>
          <w:tcPr>
            <w:tcW w:w="10489" w:type="dxa"/>
          </w:tcPr>
          <w:p w14:paraId="38C60D3F" w14:textId="117820A2"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BP04</w:t>
            </w:r>
          </w:p>
        </w:tc>
        <w:tc>
          <w:tcPr>
            <w:tcW w:w="2551" w:type="dxa"/>
          </w:tcPr>
          <w:p w14:paraId="20F70E98" w14:textId="2386A7E2"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68723B7" w14:textId="77777777" w:rsidTr="00182DE4">
        <w:trPr>
          <w:trHeight w:val="56"/>
        </w:trPr>
        <w:tc>
          <w:tcPr>
            <w:tcW w:w="993" w:type="dxa"/>
          </w:tcPr>
          <w:p w14:paraId="1E710BA3" w14:textId="5FEDCF9E" w:rsidR="00182258" w:rsidRPr="00182432" w:rsidRDefault="00182258" w:rsidP="002643CE">
            <w:pPr>
              <w:rPr>
                <w:rFonts w:ascii="Arial" w:eastAsia="Calibri" w:hAnsi="Arial" w:cs="Arial"/>
                <w:sz w:val="21"/>
                <w:szCs w:val="21"/>
              </w:rPr>
            </w:pPr>
            <w:r w:rsidRPr="00182432">
              <w:rPr>
                <w:rFonts w:ascii="Arial" w:hAnsi="Arial" w:cs="Arial"/>
                <w:b/>
                <w:bCs/>
                <w:sz w:val="21"/>
                <w:szCs w:val="21"/>
              </w:rPr>
              <w:lastRenderedPageBreak/>
              <w:t>60.</w:t>
            </w:r>
          </w:p>
        </w:tc>
        <w:tc>
          <w:tcPr>
            <w:tcW w:w="10489" w:type="dxa"/>
          </w:tcPr>
          <w:p w14:paraId="71D82C20" w14:textId="3AB52447"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BP05</w:t>
            </w:r>
          </w:p>
        </w:tc>
        <w:tc>
          <w:tcPr>
            <w:tcW w:w="2551" w:type="dxa"/>
          </w:tcPr>
          <w:p w14:paraId="0D21C582" w14:textId="7FE33E73"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24C65D63" w14:textId="77777777" w:rsidTr="00182DE4">
        <w:trPr>
          <w:trHeight w:val="56"/>
        </w:trPr>
        <w:tc>
          <w:tcPr>
            <w:tcW w:w="993" w:type="dxa"/>
          </w:tcPr>
          <w:p w14:paraId="39720C75" w14:textId="0677A594" w:rsidR="00182258" w:rsidRPr="00182432" w:rsidRDefault="00182258" w:rsidP="002643CE">
            <w:pPr>
              <w:rPr>
                <w:rFonts w:ascii="Arial" w:eastAsia="Calibri" w:hAnsi="Arial" w:cs="Arial"/>
                <w:sz w:val="21"/>
                <w:szCs w:val="21"/>
              </w:rPr>
            </w:pPr>
            <w:r w:rsidRPr="00182432">
              <w:rPr>
                <w:rFonts w:ascii="Arial" w:hAnsi="Arial" w:cs="Arial"/>
                <w:b/>
                <w:bCs/>
                <w:sz w:val="21"/>
                <w:szCs w:val="21"/>
              </w:rPr>
              <w:t>61.</w:t>
            </w:r>
          </w:p>
        </w:tc>
        <w:tc>
          <w:tcPr>
            <w:tcW w:w="10489" w:type="dxa"/>
          </w:tcPr>
          <w:p w14:paraId="6754AA69" w14:textId="1B656F6D"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BP06</w:t>
            </w:r>
          </w:p>
        </w:tc>
        <w:tc>
          <w:tcPr>
            <w:tcW w:w="2551" w:type="dxa"/>
          </w:tcPr>
          <w:p w14:paraId="361A6A0B" w14:textId="4BDFB69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6F01F38B" w14:textId="77777777" w:rsidTr="00182DE4">
        <w:trPr>
          <w:trHeight w:val="56"/>
        </w:trPr>
        <w:tc>
          <w:tcPr>
            <w:tcW w:w="993" w:type="dxa"/>
          </w:tcPr>
          <w:p w14:paraId="68F95463" w14:textId="6D0439DE" w:rsidR="00182258" w:rsidRPr="00182432" w:rsidRDefault="00182258" w:rsidP="002643CE">
            <w:pPr>
              <w:rPr>
                <w:rFonts w:ascii="Arial" w:eastAsia="Calibri" w:hAnsi="Arial" w:cs="Arial"/>
                <w:sz w:val="21"/>
                <w:szCs w:val="21"/>
              </w:rPr>
            </w:pPr>
            <w:r w:rsidRPr="00182432">
              <w:rPr>
                <w:rFonts w:ascii="Arial" w:hAnsi="Arial" w:cs="Arial"/>
                <w:b/>
                <w:bCs/>
                <w:sz w:val="21"/>
                <w:szCs w:val="21"/>
              </w:rPr>
              <w:t>62.</w:t>
            </w:r>
          </w:p>
        </w:tc>
        <w:tc>
          <w:tcPr>
            <w:tcW w:w="10489" w:type="dxa"/>
          </w:tcPr>
          <w:p w14:paraId="4027475C" w14:textId="7F182210"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BP07</w:t>
            </w:r>
          </w:p>
        </w:tc>
        <w:tc>
          <w:tcPr>
            <w:tcW w:w="2551" w:type="dxa"/>
          </w:tcPr>
          <w:p w14:paraId="3DE975C1" w14:textId="606C9F96"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25BC7237" w14:textId="77777777" w:rsidTr="00182DE4">
        <w:trPr>
          <w:trHeight w:val="56"/>
        </w:trPr>
        <w:tc>
          <w:tcPr>
            <w:tcW w:w="993" w:type="dxa"/>
          </w:tcPr>
          <w:p w14:paraId="38E90F30" w14:textId="43CD7727" w:rsidR="00182258" w:rsidRPr="00182432" w:rsidRDefault="00182258" w:rsidP="002643CE">
            <w:pPr>
              <w:rPr>
                <w:rFonts w:ascii="Arial" w:eastAsia="Calibri" w:hAnsi="Arial" w:cs="Arial"/>
                <w:sz w:val="21"/>
                <w:szCs w:val="21"/>
              </w:rPr>
            </w:pPr>
            <w:r w:rsidRPr="00182432">
              <w:rPr>
                <w:rFonts w:ascii="Arial" w:hAnsi="Arial" w:cs="Arial"/>
                <w:b/>
                <w:bCs/>
                <w:sz w:val="21"/>
                <w:szCs w:val="21"/>
              </w:rPr>
              <w:t>63.</w:t>
            </w:r>
          </w:p>
        </w:tc>
        <w:tc>
          <w:tcPr>
            <w:tcW w:w="10489" w:type="dxa"/>
          </w:tcPr>
          <w:p w14:paraId="5FF8694C" w14:textId="33FE125F"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BP08</w:t>
            </w:r>
          </w:p>
        </w:tc>
        <w:tc>
          <w:tcPr>
            <w:tcW w:w="2551" w:type="dxa"/>
          </w:tcPr>
          <w:p w14:paraId="57EC5FAD" w14:textId="42332A70"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4DF1BFB0" w14:textId="77777777" w:rsidTr="00182DE4">
        <w:trPr>
          <w:trHeight w:val="56"/>
        </w:trPr>
        <w:tc>
          <w:tcPr>
            <w:tcW w:w="993" w:type="dxa"/>
          </w:tcPr>
          <w:p w14:paraId="49766858" w14:textId="34EF0C4A" w:rsidR="00182258" w:rsidRPr="00182432" w:rsidRDefault="00182258" w:rsidP="002643CE">
            <w:pPr>
              <w:rPr>
                <w:rFonts w:ascii="Arial" w:eastAsia="Calibri" w:hAnsi="Arial" w:cs="Arial"/>
                <w:sz w:val="21"/>
                <w:szCs w:val="21"/>
              </w:rPr>
            </w:pPr>
            <w:r w:rsidRPr="00182432">
              <w:rPr>
                <w:rFonts w:ascii="Arial" w:hAnsi="Arial" w:cs="Arial"/>
                <w:b/>
                <w:bCs/>
                <w:sz w:val="21"/>
                <w:szCs w:val="21"/>
              </w:rPr>
              <w:t>64.</w:t>
            </w:r>
          </w:p>
        </w:tc>
        <w:tc>
          <w:tcPr>
            <w:tcW w:w="10489" w:type="dxa"/>
          </w:tcPr>
          <w:p w14:paraId="5E8DD2EE" w14:textId="4A5DAC80"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BP09</w:t>
            </w:r>
          </w:p>
        </w:tc>
        <w:tc>
          <w:tcPr>
            <w:tcW w:w="2551" w:type="dxa"/>
          </w:tcPr>
          <w:p w14:paraId="01E1E1EF" w14:textId="3FEFE893"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708FFCBA" w14:textId="77777777" w:rsidTr="00182DE4">
        <w:trPr>
          <w:trHeight w:val="56"/>
        </w:trPr>
        <w:tc>
          <w:tcPr>
            <w:tcW w:w="993" w:type="dxa"/>
          </w:tcPr>
          <w:p w14:paraId="4E53973B" w14:textId="716AF97F" w:rsidR="00182258" w:rsidRPr="00182432" w:rsidRDefault="00182258" w:rsidP="002643CE">
            <w:pPr>
              <w:rPr>
                <w:rFonts w:ascii="Arial" w:eastAsia="Calibri" w:hAnsi="Arial" w:cs="Arial"/>
                <w:sz w:val="21"/>
                <w:szCs w:val="21"/>
              </w:rPr>
            </w:pPr>
            <w:r w:rsidRPr="00182432">
              <w:rPr>
                <w:rFonts w:ascii="Arial" w:hAnsi="Arial" w:cs="Arial"/>
                <w:b/>
                <w:bCs/>
                <w:sz w:val="21"/>
                <w:szCs w:val="21"/>
              </w:rPr>
              <w:t>65.</w:t>
            </w:r>
          </w:p>
        </w:tc>
        <w:tc>
          <w:tcPr>
            <w:tcW w:w="10489" w:type="dxa"/>
          </w:tcPr>
          <w:p w14:paraId="77DD9988" w14:textId="168EAE1E"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BP10</w:t>
            </w:r>
          </w:p>
        </w:tc>
        <w:tc>
          <w:tcPr>
            <w:tcW w:w="2551" w:type="dxa"/>
          </w:tcPr>
          <w:p w14:paraId="0B57F437" w14:textId="71BA19BA"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53ACFF05" w14:textId="77777777" w:rsidTr="00182DE4">
        <w:trPr>
          <w:trHeight w:val="56"/>
        </w:trPr>
        <w:tc>
          <w:tcPr>
            <w:tcW w:w="993" w:type="dxa"/>
          </w:tcPr>
          <w:p w14:paraId="5EDF500C" w14:textId="0F11892E" w:rsidR="00182258" w:rsidRPr="00182432" w:rsidRDefault="00182258" w:rsidP="002643CE">
            <w:pPr>
              <w:rPr>
                <w:rFonts w:ascii="Arial" w:eastAsia="Calibri" w:hAnsi="Arial" w:cs="Arial"/>
                <w:sz w:val="21"/>
                <w:szCs w:val="21"/>
              </w:rPr>
            </w:pPr>
            <w:r w:rsidRPr="00182432">
              <w:rPr>
                <w:rFonts w:ascii="Arial" w:hAnsi="Arial" w:cs="Arial"/>
                <w:b/>
                <w:bCs/>
                <w:sz w:val="21"/>
                <w:szCs w:val="21"/>
              </w:rPr>
              <w:t>66.</w:t>
            </w:r>
          </w:p>
        </w:tc>
        <w:tc>
          <w:tcPr>
            <w:tcW w:w="10489" w:type="dxa"/>
          </w:tcPr>
          <w:p w14:paraId="380ECC87" w14:textId="5C629B1F"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BP11</w:t>
            </w:r>
          </w:p>
        </w:tc>
        <w:tc>
          <w:tcPr>
            <w:tcW w:w="2551" w:type="dxa"/>
          </w:tcPr>
          <w:p w14:paraId="2AC92DA9" w14:textId="0B79FBF8"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6E691080" w14:textId="77777777" w:rsidTr="00182DE4">
        <w:trPr>
          <w:trHeight w:val="56"/>
        </w:trPr>
        <w:tc>
          <w:tcPr>
            <w:tcW w:w="993" w:type="dxa"/>
          </w:tcPr>
          <w:p w14:paraId="2EC0474D" w14:textId="20037200" w:rsidR="00182258" w:rsidRPr="00182432" w:rsidRDefault="00182258" w:rsidP="002643CE">
            <w:pPr>
              <w:rPr>
                <w:rFonts w:ascii="Arial" w:eastAsia="Calibri" w:hAnsi="Arial" w:cs="Arial"/>
                <w:sz w:val="21"/>
                <w:szCs w:val="21"/>
              </w:rPr>
            </w:pPr>
            <w:r w:rsidRPr="00182432">
              <w:rPr>
                <w:rFonts w:ascii="Arial" w:hAnsi="Arial" w:cs="Arial"/>
                <w:b/>
                <w:bCs/>
                <w:sz w:val="21"/>
                <w:szCs w:val="21"/>
              </w:rPr>
              <w:t>67.</w:t>
            </w:r>
          </w:p>
        </w:tc>
        <w:tc>
          <w:tcPr>
            <w:tcW w:w="10489" w:type="dxa"/>
          </w:tcPr>
          <w:p w14:paraId="217C0F58" w14:textId="08C69794"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BP12</w:t>
            </w:r>
          </w:p>
        </w:tc>
        <w:tc>
          <w:tcPr>
            <w:tcW w:w="2551" w:type="dxa"/>
          </w:tcPr>
          <w:p w14:paraId="2F65698D" w14:textId="61C41542"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45D7026D" w14:textId="77777777" w:rsidTr="00182DE4">
        <w:trPr>
          <w:trHeight w:val="56"/>
        </w:trPr>
        <w:tc>
          <w:tcPr>
            <w:tcW w:w="993" w:type="dxa"/>
          </w:tcPr>
          <w:p w14:paraId="4FAADF88" w14:textId="47131F0F" w:rsidR="00182258" w:rsidRPr="00182432" w:rsidRDefault="00182258" w:rsidP="002643CE">
            <w:pPr>
              <w:rPr>
                <w:rFonts w:ascii="Arial" w:eastAsia="Calibri" w:hAnsi="Arial" w:cs="Arial"/>
                <w:sz w:val="21"/>
                <w:szCs w:val="21"/>
              </w:rPr>
            </w:pPr>
            <w:r w:rsidRPr="00182432">
              <w:rPr>
                <w:rFonts w:ascii="Arial" w:hAnsi="Arial" w:cs="Arial"/>
                <w:b/>
                <w:bCs/>
                <w:sz w:val="21"/>
                <w:szCs w:val="21"/>
              </w:rPr>
              <w:t>68.</w:t>
            </w:r>
          </w:p>
        </w:tc>
        <w:tc>
          <w:tcPr>
            <w:tcW w:w="10489" w:type="dxa"/>
          </w:tcPr>
          <w:p w14:paraId="694E46EF" w14:textId="5186460D"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BP13</w:t>
            </w:r>
          </w:p>
        </w:tc>
        <w:tc>
          <w:tcPr>
            <w:tcW w:w="2551" w:type="dxa"/>
          </w:tcPr>
          <w:p w14:paraId="7B04398E" w14:textId="3A707FB6"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4ACB4CDE" w14:textId="77777777" w:rsidTr="00182DE4">
        <w:trPr>
          <w:trHeight w:val="56"/>
        </w:trPr>
        <w:tc>
          <w:tcPr>
            <w:tcW w:w="993" w:type="dxa"/>
          </w:tcPr>
          <w:p w14:paraId="6484EFE1" w14:textId="1811B21E" w:rsidR="00182258" w:rsidRPr="00182432" w:rsidRDefault="00182258" w:rsidP="002643CE">
            <w:pPr>
              <w:rPr>
                <w:rFonts w:ascii="Arial" w:eastAsia="Calibri" w:hAnsi="Arial" w:cs="Arial"/>
                <w:sz w:val="21"/>
                <w:szCs w:val="21"/>
              </w:rPr>
            </w:pPr>
            <w:r w:rsidRPr="00182432">
              <w:rPr>
                <w:rFonts w:ascii="Arial" w:hAnsi="Arial" w:cs="Arial"/>
                <w:b/>
                <w:bCs/>
                <w:sz w:val="21"/>
                <w:szCs w:val="21"/>
              </w:rPr>
              <w:t>69.</w:t>
            </w:r>
          </w:p>
        </w:tc>
        <w:tc>
          <w:tcPr>
            <w:tcW w:w="10489" w:type="dxa"/>
          </w:tcPr>
          <w:p w14:paraId="5AF3743C" w14:textId="03830E58"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Uždengimo plokštė spintoms ir daiktų spintelėms BP14</w:t>
            </w:r>
          </w:p>
        </w:tc>
        <w:tc>
          <w:tcPr>
            <w:tcW w:w="2551" w:type="dxa"/>
          </w:tcPr>
          <w:p w14:paraId="48BF1868" w14:textId="08E030D4"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w:t>
            </w:r>
          </w:p>
        </w:tc>
      </w:tr>
      <w:tr w:rsidR="00182432" w:rsidRPr="00182432" w14:paraId="6AB0F17B" w14:textId="4085932C" w:rsidTr="00182DE4">
        <w:trPr>
          <w:trHeight w:val="56"/>
        </w:trPr>
        <w:tc>
          <w:tcPr>
            <w:tcW w:w="14033" w:type="dxa"/>
            <w:gridSpan w:val="3"/>
            <w:shd w:val="clear" w:color="auto" w:fill="FFFF00"/>
          </w:tcPr>
          <w:p w14:paraId="77900230" w14:textId="372F2F5E" w:rsidR="00791606" w:rsidRPr="00182432" w:rsidRDefault="00182258" w:rsidP="002643CE">
            <w:pPr>
              <w:rPr>
                <w:rFonts w:ascii="Arial" w:hAnsi="Arial" w:cs="Arial"/>
                <w:b/>
                <w:bCs/>
                <w:i/>
                <w:iCs/>
                <w:noProof/>
                <w:sz w:val="21"/>
                <w:szCs w:val="21"/>
              </w:rPr>
            </w:pPr>
            <w:r w:rsidRPr="00182432">
              <w:rPr>
                <w:rFonts w:ascii="Arial" w:hAnsi="Arial" w:cs="Arial"/>
                <w:b/>
                <w:bCs/>
                <w:i/>
                <w:iCs/>
                <w:noProof/>
                <w:sz w:val="21"/>
                <w:szCs w:val="21"/>
              </w:rPr>
              <w:t>III pirkimo objekto dalis. Akustiniai baldai ir jų dalys.</w:t>
            </w:r>
            <w:r w:rsidR="00791606" w:rsidRPr="00182432">
              <w:rPr>
                <w:rFonts w:ascii="Arial" w:hAnsi="Arial" w:cs="Arial"/>
                <w:b/>
                <w:bCs/>
                <w:i/>
                <w:iCs/>
                <w:noProof/>
                <w:sz w:val="21"/>
                <w:szCs w:val="21"/>
              </w:rPr>
              <w:t xml:space="preserve"> </w:t>
            </w:r>
          </w:p>
        </w:tc>
      </w:tr>
      <w:bookmarkEnd w:id="8"/>
      <w:tr w:rsidR="00182432" w:rsidRPr="00182432" w14:paraId="6B4CE3FB" w14:textId="77777777" w:rsidTr="00182DE4">
        <w:trPr>
          <w:trHeight w:val="56"/>
        </w:trPr>
        <w:tc>
          <w:tcPr>
            <w:tcW w:w="993" w:type="dxa"/>
          </w:tcPr>
          <w:p w14:paraId="464AC69F" w14:textId="633D0E07" w:rsidR="00182258" w:rsidRPr="00182432" w:rsidRDefault="00182258" w:rsidP="002643CE">
            <w:pPr>
              <w:rPr>
                <w:rFonts w:ascii="Arial" w:eastAsia="Calibri" w:hAnsi="Arial" w:cs="Arial"/>
                <w:sz w:val="21"/>
                <w:szCs w:val="21"/>
              </w:rPr>
            </w:pPr>
            <w:r w:rsidRPr="00182432">
              <w:rPr>
                <w:rFonts w:ascii="Arial" w:hAnsi="Arial" w:cs="Arial"/>
                <w:b/>
                <w:bCs/>
                <w:sz w:val="21"/>
                <w:szCs w:val="21"/>
              </w:rPr>
              <w:t>1.</w:t>
            </w:r>
          </w:p>
        </w:tc>
        <w:tc>
          <w:tcPr>
            <w:tcW w:w="10489" w:type="dxa"/>
          </w:tcPr>
          <w:p w14:paraId="08A08DC4" w14:textId="154160DC" w:rsidR="00182258" w:rsidRPr="00182432" w:rsidRDefault="00182258" w:rsidP="002643CE">
            <w:pPr>
              <w:jc w:val="both"/>
              <w:rPr>
                <w:rFonts w:ascii="Arial" w:hAnsi="Arial" w:cs="Arial"/>
                <w:sz w:val="21"/>
                <w:szCs w:val="21"/>
              </w:rPr>
            </w:pPr>
            <w:r w:rsidRPr="00182432">
              <w:rPr>
                <w:rFonts w:ascii="Arial" w:hAnsi="Arial" w:cs="Arial"/>
                <w:sz w:val="21"/>
                <w:szCs w:val="21"/>
              </w:rPr>
              <w:t>Akustinė erdvė PB1</w:t>
            </w:r>
          </w:p>
        </w:tc>
        <w:tc>
          <w:tcPr>
            <w:tcW w:w="2551" w:type="dxa"/>
          </w:tcPr>
          <w:p w14:paraId="126B56FF"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8</w:t>
            </w:r>
          </w:p>
        </w:tc>
      </w:tr>
      <w:tr w:rsidR="00182432" w:rsidRPr="00182432" w14:paraId="4A5A2D69" w14:textId="77777777" w:rsidTr="00182DE4">
        <w:trPr>
          <w:trHeight w:val="56"/>
        </w:trPr>
        <w:tc>
          <w:tcPr>
            <w:tcW w:w="993" w:type="dxa"/>
          </w:tcPr>
          <w:p w14:paraId="24CD0CC4" w14:textId="37043AD0" w:rsidR="00182258" w:rsidRPr="00182432" w:rsidRDefault="00182258" w:rsidP="002643CE">
            <w:pPr>
              <w:rPr>
                <w:rFonts w:ascii="Arial" w:eastAsia="Calibri" w:hAnsi="Arial" w:cs="Arial"/>
                <w:sz w:val="21"/>
                <w:szCs w:val="21"/>
              </w:rPr>
            </w:pPr>
            <w:r w:rsidRPr="00182432">
              <w:rPr>
                <w:rFonts w:ascii="Arial" w:hAnsi="Arial" w:cs="Arial"/>
                <w:b/>
                <w:bCs/>
                <w:sz w:val="21"/>
                <w:szCs w:val="21"/>
              </w:rPr>
              <w:t>2.</w:t>
            </w:r>
          </w:p>
        </w:tc>
        <w:tc>
          <w:tcPr>
            <w:tcW w:w="10489" w:type="dxa"/>
          </w:tcPr>
          <w:p w14:paraId="787EFB1F" w14:textId="6F418E7C" w:rsidR="00182258" w:rsidRPr="00182432" w:rsidRDefault="00182258" w:rsidP="002643CE">
            <w:pPr>
              <w:jc w:val="both"/>
              <w:rPr>
                <w:rFonts w:ascii="Arial" w:hAnsi="Arial" w:cs="Arial"/>
                <w:sz w:val="21"/>
                <w:szCs w:val="21"/>
              </w:rPr>
            </w:pPr>
            <w:r w:rsidRPr="00182432">
              <w:rPr>
                <w:rFonts w:ascii="Arial" w:hAnsi="Arial" w:cs="Arial"/>
                <w:sz w:val="21"/>
                <w:szCs w:val="21"/>
              </w:rPr>
              <w:t xml:space="preserve">Minkštasuolis pokalbių </w:t>
            </w:r>
            <w:r w:rsidR="000661DF" w:rsidRPr="00182432">
              <w:rPr>
                <w:rFonts w:ascii="Arial" w:hAnsi="Arial" w:cs="Arial"/>
                <w:sz w:val="21"/>
                <w:szCs w:val="21"/>
              </w:rPr>
              <w:t>akustinei</w:t>
            </w:r>
            <w:r w:rsidR="00AC2897" w:rsidRPr="00182432">
              <w:rPr>
                <w:rFonts w:ascii="Arial" w:hAnsi="Arial" w:cs="Arial"/>
                <w:sz w:val="21"/>
                <w:szCs w:val="21"/>
              </w:rPr>
              <w:t xml:space="preserve"> </w:t>
            </w:r>
            <w:r w:rsidR="00486CDE" w:rsidRPr="00182432">
              <w:rPr>
                <w:rFonts w:ascii="Arial" w:hAnsi="Arial" w:cs="Arial"/>
                <w:sz w:val="21"/>
                <w:szCs w:val="21"/>
              </w:rPr>
              <w:t>erdvei</w:t>
            </w:r>
          </w:p>
        </w:tc>
        <w:tc>
          <w:tcPr>
            <w:tcW w:w="2551" w:type="dxa"/>
          </w:tcPr>
          <w:p w14:paraId="3A74D597"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16</w:t>
            </w:r>
          </w:p>
        </w:tc>
      </w:tr>
      <w:tr w:rsidR="00182258" w:rsidRPr="00182432" w14:paraId="5B62C289" w14:textId="77777777" w:rsidTr="00182DE4">
        <w:trPr>
          <w:trHeight w:val="56"/>
        </w:trPr>
        <w:tc>
          <w:tcPr>
            <w:tcW w:w="993" w:type="dxa"/>
          </w:tcPr>
          <w:p w14:paraId="008CE0C0" w14:textId="38511B99" w:rsidR="00182258" w:rsidRPr="00182432" w:rsidRDefault="00182258" w:rsidP="002643CE">
            <w:pPr>
              <w:rPr>
                <w:rFonts w:ascii="Arial" w:eastAsia="Calibri" w:hAnsi="Arial" w:cs="Arial"/>
                <w:sz w:val="21"/>
                <w:szCs w:val="21"/>
              </w:rPr>
            </w:pPr>
            <w:r w:rsidRPr="00182432">
              <w:rPr>
                <w:rFonts w:ascii="Arial" w:hAnsi="Arial" w:cs="Arial"/>
                <w:b/>
                <w:bCs/>
                <w:sz w:val="21"/>
                <w:szCs w:val="21"/>
              </w:rPr>
              <w:t>3.</w:t>
            </w:r>
          </w:p>
        </w:tc>
        <w:tc>
          <w:tcPr>
            <w:tcW w:w="10489" w:type="dxa"/>
          </w:tcPr>
          <w:p w14:paraId="3796E3CB" w14:textId="55B93131" w:rsidR="00182258" w:rsidRPr="00182432" w:rsidRDefault="00182258" w:rsidP="002643CE">
            <w:pPr>
              <w:jc w:val="both"/>
              <w:rPr>
                <w:rFonts w:ascii="Arial" w:eastAsia="Arial" w:hAnsi="Arial" w:cs="Arial"/>
                <w:sz w:val="21"/>
                <w:szCs w:val="21"/>
              </w:rPr>
            </w:pPr>
            <w:r w:rsidRPr="00182432">
              <w:rPr>
                <w:rFonts w:ascii="Arial" w:hAnsi="Arial" w:cs="Arial"/>
                <w:sz w:val="21"/>
                <w:szCs w:val="21"/>
              </w:rPr>
              <w:t>Staliukas pokalbi</w:t>
            </w:r>
            <w:r w:rsidR="00AC2897" w:rsidRPr="00182432">
              <w:rPr>
                <w:rFonts w:ascii="Arial" w:hAnsi="Arial" w:cs="Arial"/>
                <w:sz w:val="21"/>
                <w:szCs w:val="21"/>
              </w:rPr>
              <w:t>ų akustinei</w:t>
            </w:r>
            <w:r w:rsidRPr="00182432">
              <w:rPr>
                <w:rFonts w:ascii="Arial" w:hAnsi="Arial" w:cs="Arial"/>
                <w:sz w:val="21"/>
                <w:szCs w:val="21"/>
              </w:rPr>
              <w:t xml:space="preserve"> erdvei </w:t>
            </w:r>
          </w:p>
        </w:tc>
        <w:tc>
          <w:tcPr>
            <w:tcW w:w="2551" w:type="dxa"/>
          </w:tcPr>
          <w:p w14:paraId="32ADA582" w14:textId="77777777" w:rsidR="00182258" w:rsidRPr="00182432" w:rsidRDefault="00182258" w:rsidP="002643CE">
            <w:pPr>
              <w:rPr>
                <w:rFonts w:ascii="Arial" w:eastAsia="Calibri" w:hAnsi="Arial" w:cs="Arial"/>
                <w:sz w:val="21"/>
                <w:szCs w:val="21"/>
              </w:rPr>
            </w:pPr>
            <w:r w:rsidRPr="00182432">
              <w:rPr>
                <w:rFonts w:ascii="Arial" w:eastAsia="Calibri" w:hAnsi="Arial" w:cs="Arial"/>
                <w:sz w:val="21"/>
                <w:szCs w:val="21"/>
              </w:rPr>
              <w:t>8</w:t>
            </w:r>
          </w:p>
        </w:tc>
      </w:tr>
    </w:tbl>
    <w:p w14:paraId="7FB3DF09" w14:textId="44F7F016" w:rsidR="00190AAE" w:rsidRPr="00182432" w:rsidRDefault="00190AAE" w:rsidP="002643CE">
      <w:pPr>
        <w:tabs>
          <w:tab w:val="left" w:pos="2529"/>
        </w:tabs>
        <w:spacing w:after="0" w:line="240" w:lineRule="auto"/>
        <w:rPr>
          <w:rFonts w:ascii="Arial" w:hAnsi="Arial" w:cs="Arial"/>
          <w:color w:val="auto"/>
          <w:sz w:val="21"/>
          <w:szCs w:val="21"/>
          <w:lang w:val="lt-LT"/>
        </w:rPr>
      </w:pPr>
    </w:p>
    <w:sectPr w:rsidR="00190AAE" w:rsidRPr="00182432" w:rsidSect="00B70A1D">
      <w:headerReference w:type="even" r:id="rId145"/>
      <w:headerReference w:type="default" r:id="rId146"/>
      <w:footerReference w:type="even" r:id="rId147"/>
      <w:footerReference w:type="default" r:id="rId148"/>
      <w:headerReference w:type="first" r:id="rId149"/>
      <w:footerReference w:type="first" r:id="rId150"/>
      <w:pgSz w:w="15840" w:h="12240" w:orient="landscape" w:code="1"/>
      <w:pgMar w:top="993" w:right="720" w:bottom="720" w:left="964" w:header="851" w:footer="3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0EB92" w14:textId="77777777" w:rsidR="009665E0" w:rsidRDefault="009665E0">
      <w:pPr>
        <w:spacing w:after="0" w:line="240" w:lineRule="auto"/>
      </w:pPr>
      <w:r>
        <w:separator/>
      </w:r>
    </w:p>
  </w:endnote>
  <w:endnote w:type="continuationSeparator" w:id="0">
    <w:p w14:paraId="478A6B9A" w14:textId="77777777" w:rsidR="009665E0" w:rsidRDefault="009665E0">
      <w:pPr>
        <w:spacing w:after="0" w:line="240" w:lineRule="auto"/>
      </w:pPr>
      <w:r>
        <w:continuationSeparator/>
      </w:r>
    </w:p>
  </w:endnote>
  <w:endnote w:type="continuationNotice" w:id="1">
    <w:p w14:paraId="7DC2904F" w14:textId="77777777" w:rsidR="009665E0" w:rsidRDefault="009665E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 Black">
    <w:panose1 w:val="020B0A04020102020204"/>
    <w:charset w:val="BA"/>
    <w:family w:val="swiss"/>
    <w:pitch w:val="variable"/>
    <w:sig w:usb0="A00002AF" w:usb1="400078FB" w:usb2="00000000" w:usb3="00000000" w:csb0="0000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AB5F6" w14:textId="77777777" w:rsidR="006A5D93" w:rsidRDefault="006A5D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5911548"/>
      <w:docPartObj>
        <w:docPartGallery w:val="Page Numbers (Bottom of Page)"/>
        <w:docPartUnique/>
      </w:docPartObj>
    </w:sdtPr>
    <w:sdtEndPr>
      <w:rPr>
        <w:rFonts w:ascii="Arial" w:hAnsi="Arial" w:cs="Arial"/>
        <w:color w:val="auto"/>
      </w:rPr>
    </w:sdtEndPr>
    <w:sdtContent>
      <w:p w14:paraId="14832FE5" w14:textId="7D93D51F" w:rsidR="002643CE" w:rsidRPr="002643CE" w:rsidRDefault="002643CE">
        <w:pPr>
          <w:pStyle w:val="Footer"/>
          <w:jc w:val="right"/>
          <w:rPr>
            <w:rFonts w:ascii="Arial" w:hAnsi="Arial" w:cs="Arial"/>
            <w:color w:val="auto"/>
          </w:rPr>
        </w:pPr>
        <w:r w:rsidRPr="002643CE">
          <w:rPr>
            <w:rFonts w:ascii="Arial" w:hAnsi="Arial" w:cs="Arial"/>
            <w:color w:val="auto"/>
          </w:rPr>
          <w:fldChar w:fldCharType="begin"/>
        </w:r>
        <w:r w:rsidRPr="002643CE">
          <w:rPr>
            <w:rFonts w:ascii="Arial" w:hAnsi="Arial" w:cs="Arial"/>
            <w:color w:val="auto"/>
          </w:rPr>
          <w:instrText>PAGE   \* MERGEFORMAT</w:instrText>
        </w:r>
        <w:r w:rsidRPr="002643CE">
          <w:rPr>
            <w:rFonts w:ascii="Arial" w:hAnsi="Arial" w:cs="Arial"/>
            <w:color w:val="auto"/>
          </w:rPr>
          <w:fldChar w:fldCharType="separate"/>
        </w:r>
        <w:r w:rsidRPr="002643CE">
          <w:rPr>
            <w:rFonts w:ascii="Arial" w:hAnsi="Arial" w:cs="Arial"/>
            <w:color w:val="auto"/>
            <w:lang w:val="lt-LT"/>
          </w:rPr>
          <w:t>2</w:t>
        </w:r>
        <w:r w:rsidRPr="002643CE">
          <w:rPr>
            <w:rFonts w:ascii="Arial" w:hAnsi="Arial" w:cs="Arial"/>
            <w:color w:val="auto"/>
          </w:rPr>
          <w:fldChar w:fldCharType="end"/>
        </w:r>
      </w:p>
    </w:sdtContent>
  </w:sdt>
  <w:p w14:paraId="05CA05DA" w14:textId="5ACD6406" w:rsidR="00266D0D" w:rsidRPr="006B1E33" w:rsidRDefault="00266D0D" w:rsidP="00231E33">
    <w:pPr>
      <w:pStyle w:val="Footer"/>
      <w:rPr>
        <w:rFonts w:asciiTheme="minorHAnsi" w:hAnsiTheme="minorHAnsi" w:cstheme="minorHAnsi"/>
        <w:color w:val="auto"/>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7F40C" w14:textId="77777777" w:rsidR="006A5D93" w:rsidRDefault="006A5D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37262" w14:textId="77777777" w:rsidR="009665E0" w:rsidRDefault="009665E0">
      <w:pPr>
        <w:spacing w:after="0" w:line="240" w:lineRule="auto"/>
      </w:pPr>
      <w:r>
        <w:separator/>
      </w:r>
    </w:p>
  </w:footnote>
  <w:footnote w:type="continuationSeparator" w:id="0">
    <w:p w14:paraId="73CC3003" w14:textId="77777777" w:rsidR="009665E0" w:rsidRDefault="009665E0">
      <w:pPr>
        <w:spacing w:after="0" w:line="240" w:lineRule="auto"/>
      </w:pPr>
      <w:r>
        <w:continuationSeparator/>
      </w:r>
    </w:p>
  </w:footnote>
  <w:footnote w:type="continuationNotice" w:id="1">
    <w:p w14:paraId="6905239C" w14:textId="77777777" w:rsidR="009665E0" w:rsidRDefault="009665E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7EB0C" w14:textId="77777777" w:rsidR="006A5D93" w:rsidRDefault="006A5D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DD321" w14:textId="7C673DD2" w:rsidR="00266D0D" w:rsidRPr="006A5D93" w:rsidRDefault="00266D0D" w:rsidP="006A5D93">
    <w:pPr>
      <w:pStyle w:val="Header"/>
      <w:ind w:firstLine="13325"/>
      <w:rPr>
        <w:rFonts w:cstheme="minorHAnsi"/>
        <w:sz w:val="20"/>
        <w:szCs w:val="20"/>
        <w:lang w:val="lt-LT"/>
      </w:rPr>
    </w:pPr>
  </w:p>
  <w:p w14:paraId="1FBBAA7C" w14:textId="6F8A4314" w:rsidR="006A5D93" w:rsidRDefault="006A5D93" w:rsidP="006A5D93">
    <w:pPr>
      <w:pStyle w:val="Header"/>
      <w:ind w:firstLine="13325"/>
      <w:rPr>
        <w:rFonts w:cstheme="minorHAnsi"/>
        <w:sz w:val="20"/>
        <w:szCs w:val="20"/>
        <w:lang w:val="lt-LT"/>
      </w:rPr>
    </w:pPr>
    <w:r w:rsidRPr="006A5D93">
      <w:rPr>
        <w:rFonts w:cstheme="minorHAnsi"/>
        <w:sz w:val="20"/>
        <w:szCs w:val="20"/>
        <w:lang w:val="lt-LT"/>
      </w:rPr>
      <w:t>2 priedas</w:t>
    </w:r>
  </w:p>
  <w:p w14:paraId="263C447D" w14:textId="77777777" w:rsidR="006A5D93" w:rsidRPr="006A5D93" w:rsidRDefault="006A5D93" w:rsidP="006A5D93">
    <w:pPr>
      <w:pStyle w:val="Header"/>
      <w:ind w:firstLine="13325"/>
      <w:rPr>
        <w:rFonts w:cstheme="minorHAnsi"/>
        <w:sz w:val="20"/>
        <w:szCs w:val="20"/>
        <w:lang w:val="lt-L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B8A92" w14:textId="77777777" w:rsidR="006A5D93" w:rsidRDefault="006A5D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53681"/>
    <w:multiLevelType w:val="hybridMultilevel"/>
    <w:tmpl w:val="6454892C"/>
    <w:lvl w:ilvl="0" w:tplc="D012FE8C">
      <w:start w:val="1"/>
      <w:numFmt w:val="decimal"/>
      <w:lvlText w:val="%1."/>
      <w:lvlJc w:val="left"/>
      <w:pPr>
        <w:ind w:left="360" w:hanging="360"/>
      </w:pPr>
      <w:rPr>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 w15:restartNumberingAfterBreak="0">
    <w:nsid w:val="01E43A5D"/>
    <w:multiLevelType w:val="hybridMultilevel"/>
    <w:tmpl w:val="12548AA8"/>
    <w:lvl w:ilvl="0" w:tplc="C7A81880">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 w15:restartNumberingAfterBreak="0">
    <w:nsid w:val="03AF0E33"/>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 w15:restartNumberingAfterBreak="0">
    <w:nsid w:val="08E20265"/>
    <w:multiLevelType w:val="hybridMultilevel"/>
    <w:tmpl w:val="D80E3490"/>
    <w:lvl w:ilvl="0" w:tplc="CC383D52">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 w15:restartNumberingAfterBreak="0">
    <w:nsid w:val="0E341F3A"/>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5" w15:restartNumberingAfterBreak="0">
    <w:nsid w:val="0FA26101"/>
    <w:multiLevelType w:val="hybridMultilevel"/>
    <w:tmpl w:val="BABE95B0"/>
    <w:lvl w:ilvl="0" w:tplc="037286A0">
      <w:start w:val="1"/>
      <w:numFmt w:val="decimal"/>
      <w:lvlText w:val="%1."/>
      <w:lvlJc w:val="left"/>
      <w:pPr>
        <w:ind w:left="502" w:hanging="360"/>
      </w:pPr>
      <w:rPr>
        <w:rFonts w:hint="default"/>
        <w:i w:val="0"/>
        <w:iCs w:val="0"/>
        <w:color w:val="auto"/>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6" w15:restartNumberingAfterBreak="0">
    <w:nsid w:val="0FB01546"/>
    <w:multiLevelType w:val="hybridMultilevel"/>
    <w:tmpl w:val="B2A03CE8"/>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10D85BF0"/>
    <w:multiLevelType w:val="hybridMultilevel"/>
    <w:tmpl w:val="5D866EAE"/>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8" w15:restartNumberingAfterBreak="0">
    <w:nsid w:val="10DD28A9"/>
    <w:multiLevelType w:val="hybridMultilevel"/>
    <w:tmpl w:val="84540A10"/>
    <w:lvl w:ilvl="0" w:tplc="6B283AFE">
      <w:start w:val="1"/>
      <w:numFmt w:val="decimal"/>
      <w:lvlText w:val="%1."/>
      <w:lvlJc w:val="left"/>
      <w:pPr>
        <w:ind w:left="360" w:hanging="360"/>
      </w:pPr>
      <w:rPr>
        <w:rFonts w:ascii="Arial" w:eastAsiaTheme="minorHAnsi" w:hAnsi="Arial" w:cs="Arial"/>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 w15:restartNumberingAfterBreak="0">
    <w:nsid w:val="112C74A0"/>
    <w:multiLevelType w:val="hybridMultilevel"/>
    <w:tmpl w:val="2DBAC344"/>
    <w:lvl w:ilvl="0" w:tplc="9E0CD50A">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0" w15:restartNumberingAfterBreak="0">
    <w:nsid w:val="12A87541"/>
    <w:multiLevelType w:val="hybridMultilevel"/>
    <w:tmpl w:val="9FA29390"/>
    <w:lvl w:ilvl="0" w:tplc="757ED0D6">
      <w:start w:val="1"/>
      <w:numFmt w:val="decimal"/>
      <w:lvlText w:val="%1."/>
      <w:lvlJc w:val="left"/>
      <w:pPr>
        <w:ind w:left="502" w:hanging="360"/>
      </w:pPr>
      <w:rPr>
        <w:rFonts w:hint="default"/>
        <w:i w:val="0"/>
        <w:iCs w:val="0"/>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11" w15:restartNumberingAfterBreak="0">
    <w:nsid w:val="12D660FC"/>
    <w:multiLevelType w:val="hybridMultilevel"/>
    <w:tmpl w:val="7F8EE3E0"/>
    <w:lvl w:ilvl="0" w:tplc="9508E870">
      <w:start w:val="1"/>
      <w:numFmt w:val="decimal"/>
      <w:lvlText w:val="%1."/>
      <w:lvlJc w:val="left"/>
      <w:pPr>
        <w:ind w:left="502" w:hanging="360"/>
      </w:pPr>
      <w:rPr>
        <w:rFonts w:hint="default"/>
        <w:i w:val="0"/>
        <w:iCs w:val="0"/>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12" w15:restartNumberingAfterBreak="0">
    <w:nsid w:val="13317AEC"/>
    <w:multiLevelType w:val="hybridMultilevel"/>
    <w:tmpl w:val="FB08F66C"/>
    <w:lvl w:ilvl="0" w:tplc="153E50F8">
      <w:start w:val="1"/>
      <w:numFmt w:val="decimal"/>
      <w:lvlText w:val="%1."/>
      <w:lvlJc w:val="left"/>
      <w:pPr>
        <w:ind w:left="502" w:hanging="360"/>
      </w:pPr>
      <w:rPr>
        <w:rFonts w:hint="default"/>
        <w:i w:val="0"/>
        <w:iCs w:val="0"/>
        <w:color w:val="auto"/>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13" w15:restartNumberingAfterBreak="0">
    <w:nsid w:val="13B53690"/>
    <w:multiLevelType w:val="hybridMultilevel"/>
    <w:tmpl w:val="42C6068C"/>
    <w:lvl w:ilvl="0" w:tplc="86B2BEFA">
      <w:start w:val="1"/>
      <w:numFmt w:val="decimal"/>
      <w:lvlText w:val="%1."/>
      <w:lvlJc w:val="left"/>
      <w:pPr>
        <w:ind w:left="502" w:hanging="360"/>
      </w:pPr>
      <w:rPr>
        <w:rFonts w:hint="default"/>
        <w:b w:val="0"/>
        <w:bCs w:val="0"/>
        <w:i w:val="0"/>
        <w:iCs w:val="0"/>
        <w:sz w:val="22"/>
        <w:szCs w:val="22"/>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14" w15:restartNumberingAfterBreak="0">
    <w:nsid w:val="1540742A"/>
    <w:multiLevelType w:val="hybridMultilevel"/>
    <w:tmpl w:val="C8423604"/>
    <w:lvl w:ilvl="0" w:tplc="B1DA6C20">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5" w15:restartNumberingAfterBreak="0">
    <w:nsid w:val="15F63D18"/>
    <w:multiLevelType w:val="hybridMultilevel"/>
    <w:tmpl w:val="6E96EBF4"/>
    <w:lvl w:ilvl="0" w:tplc="81541642">
      <w:start w:val="1"/>
      <w:numFmt w:val="decimal"/>
      <w:lvlText w:val="%1."/>
      <w:lvlJc w:val="left"/>
      <w:pPr>
        <w:ind w:left="360" w:hanging="360"/>
      </w:pPr>
      <w:rPr>
        <w:rFonts w:ascii="Arial" w:eastAsiaTheme="minorHAnsi" w:hAnsi="Arial" w:cs="Arial"/>
        <w:i w:val="0"/>
        <w:iCs w: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180640A4"/>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17" w15:restartNumberingAfterBreak="0">
    <w:nsid w:val="19BC09D6"/>
    <w:multiLevelType w:val="hybridMultilevel"/>
    <w:tmpl w:val="6996F8E4"/>
    <w:lvl w:ilvl="0" w:tplc="EFD67BF8">
      <w:start w:val="1"/>
      <w:numFmt w:val="decimal"/>
      <w:lvlText w:val="%1."/>
      <w:lvlJc w:val="left"/>
      <w:pPr>
        <w:ind w:left="502" w:hanging="360"/>
      </w:pPr>
      <w:rPr>
        <w:rFonts w:hint="default"/>
        <w:i w:val="0"/>
        <w:iCs w:val="0"/>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18" w15:restartNumberingAfterBreak="0">
    <w:nsid w:val="1B7B054A"/>
    <w:multiLevelType w:val="hybridMultilevel"/>
    <w:tmpl w:val="1CB48D16"/>
    <w:lvl w:ilvl="0" w:tplc="8084D172">
      <w:start w:val="1"/>
      <w:numFmt w:val="decimal"/>
      <w:lvlText w:val="%1."/>
      <w:lvlJc w:val="left"/>
      <w:pPr>
        <w:ind w:left="660" w:hanging="660"/>
      </w:pPr>
      <w:rPr>
        <w:rFonts w:asciiTheme="minorHAnsi" w:eastAsiaTheme="minorHAnsi" w:hAnsiTheme="minorHAnsi" w:cstheme="minorHAns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1EB65B5F"/>
    <w:multiLevelType w:val="hybridMultilevel"/>
    <w:tmpl w:val="F9E200E6"/>
    <w:lvl w:ilvl="0" w:tplc="B6324140">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0" w15:restartNumberingAfterBreak="0">
    <w:nsid w:val="20191270"/>
    <w:multiLevelType w:val="hybridMultilevel"/>
    <w:tmpl w:val="9100340A"/>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1" w15:restartNumberingAfterBreak="0">
    <w:nsid w:val="20F813F6"/>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22" w15:restartNumberingAfterBreak="0">
    <w:nsid w:val="223C0B35"/>
    <w:multiLevelType w:val="hybridMultilevel"/>
    <w:tmpl w:val="2E46926E"/>
    <w:lvl w:ilvl="0" w:tplc="2F08C432">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3" w15:restartNumberingAfterBreak="0">
    <w:nsid w:val="223D412E"/>
    <w:multiLevelType w:val="hybridMultilevel"/>
    <w:tmpl w:val="E7EE22F4"/>
    <w:lvl w:ilvl="0" w:tplc="59A4760A">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22B83460"/>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25" w15:restartNumberingAfterBreak="0">
    <w:nsid w:val="234552E8"/>
    <w:multiLevelType w:val="hybridMultilevel"/>
    <w:tmpl w:val="AAE6DA58"/>
    <w:lvl w:ilvl="0" w:tplc="074E87F4">
      <w:start w:val="1"/>
      <w:numFmt w:val="decimal"/>
      <w:lvlText w:val="%1."/>
      <w:lvlJc w:val="left"/>
      <w:pPr>
        <w:ind w:left="502"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24DE0F57"/>
    <w:multiLevelType w:val="hybridMultilevel"/>
    <w:tmpl w:val="19C27AC2"/>
    <w:lvl w:ilvl="0" w:tplc="F8B62630">
      <w:start w:val="1"/>
      <w:numFmt w:val="decimal"/>
      <w:lvlText w:val="%1."/>
      <w:lvlJc w:val="left"/>
      <w:pPr>
        <w:ind w:left="360" w:hanging="360"/>
      </w:pPr>
      <w:rPr>
        <w:b w:val="0"/>
        <w:bCs w:val="0"/>
        <w:i w:val="0"/>
        <w:iCs w:val="0"/>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7" w15:restartNumberingAfterBreak="0">
    <w:nsid w:val="25B0068A"/>
    <w:multiLevelType w:val="hybridMultilevel"/>
    <w:tmpl w:val="F96412B8"/>
    <w:lvl w:ilvl="0" w:tplc="91CCC068">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8" w15:restartNumberingAfterBreak="0">
    <w:nsid w:val="26750292"/>
    <w:multiLevelType w:val="hybridMultilevel"/>
    <w:tmpl w:val="1CB48D16"/>
    <w:lvl w:ilvl="0" w:tplc="8084D172">
      <w:start w:val="1"/>
      <w:numFmt w:val="decimal"/>
      <w:lvlText w:val="%1."/>
      <w:lvlJc w:val="left"/>
      <w:pPr>
        <w:ind w:left="660" w:hanging="660"/>
      </w:pPr>
      <w:rPr>
        <w:rFonts w:asciiTheme="minorHAnsi" w:eastAsiaTheme="minorHAnsi" w:hAnsiTheme="minorHAnsi" w:cstheme="minorHAns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269E3532"/>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0" w15:restartNumberingAfterBreak="0">
    <w:nsid w:val="28C3019C"/>
    <w:multiLevelType w:val="hybridMultilevel"/>
    <w:tmpl w:val="C18CC464"/>
    <w:lvl w:ilvl="0" w:tplc="CE60BE7C">
      <w:start w:val="1"/>
      <w:numFmt w:val="decimal"/>
      <w:lvlText w:val="%1."/>
      <w:lvlJc w:val="left"/>
      <w:pPr>
        <w:ind w:left="360" w:hanging="360"/>
      </w:pPr>
      <w:rPr>
        <w:rFonts w:hint="default"/>
        <w:i w:val="0"/>
        <w:iCs w:val="0"/>
        <w:color w:val="auto"/>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1" w15:restartNumberingAfterBreak="0">
    <w:nsid w:val="2A245497"/>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2" w15:restartNumberingAfterBreak="0">
    <w:nsid w:val="2A3C7548"/>
    <w:multiLevelType w:val="hybridMultilevel"/>
    <w:tmpl w:val="689493EE"/>
    <w:lvl w:ilvl="0" w:tplc="BC047A56">
      <w:start w:val="1"/>
      <w:numFmt w:val="decimal"/>
      <w:lvlText w:val="%1."/>
      <w:lvlJc w:val="left"/>
      <w:pPr>
        <w:ind w:left="360" w:hanging="360"/>
      </w:pPr>
      <w:rPr>
        <w:b w:val="0"/>
        <w:bCs w:val="0"/>
        <w:i w:val="0"/>
        <w:iCs w:val="0"/>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3" w15:restartNumberingAfterBreak="0">
    <w:nsid w:val="2BF20C97"/>
    <w:multiLevelType w:val="hybridMultilevel"/>
    <w:tmpl w:val="9E8E1E06"/>
    <w:lvl w:ilvl="0" w:tplc="44EC9CBA">
      <w:start w:val="1"/>
      <w:numFmt w:val="decimal"/>
      <w:lvlText w:val="%1."/>
      <w:lvlJc w:val="left"/>
      <w:pPr>
        <w:ind w:left="502" w:hanging="360"/>
      </w:pPr>
      <w:rPr>
        <w:rFonts w:hint="default"/>
        <w:i w:val="0"/>
        <w:iCs w:val="0"/>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4" w15:restartNumberingAfterBreak="0">
    <w:nsid w:val="2E2D2F94"/>
    <w:multiLevelType w:val="hybridMultilevel"/>
    <w:tmpl w:val="318E6CCA"/>
    <w:lvl w:ilvl="0" w:tplc="1F8CB182">
      <w:start w:val="1"/>
      <w:numFmt w:val="decimal"/>
      <w:lvlText w:val="%1."/>
      <w:lvlJc w:val="left"/>
      <w:pPr>
        <w:ind w:left="720" w:hanging="360"/>
      </w:pPr>
      <w:rPr>
        <w:rFonts w:hint="default"/>
        <w:b/>
        <w:bCs/>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2E3A239A"/>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6" w15:restartNumberingAfterBreak="0">
    <w:nsid w:val="2F614E67"/>
    <w:multiLevelType w:val="hybridMultilevel"/>
    <w:tmpl w:val="54A0E290"/>
    <w:lvl w:ilvl="0" w:tplc="2DFA4594">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7" w15:restartNumberingAfterBreak="0">
    <w:nsid w:val="2FFC258C"/>
    <w:multiLevelType w:val="multilevel"/>
    <w:tmpl w:val="AA0C0AB0"/>
    <w:lvl w:ilvl="0">
      <w:start w:val="1"/>
      <w:numFmt w:val="decimal"/>
      <w:lvlText w:val="%1"/>
      <w:lvlJc w:val="left"/>
      <w:pPr>
        <w:ind w:left="360" w:hanging="360"/>
      </w:pPr>
      <w:rPr>
        <w:rFonts w:eastAsia="Times New Roman" w:hint="default"/>
        <w:color w:val="auto"/>
      </w:rPr>
    </w:lvl>
    <w:lvl w:ilvl="1">
      <w:start w:val="1"/>
      <w:numFmt w:val="decimal"/>
      <w:lvlText w:val="%2."/>
      <w:lvlJc w:val="left"/>
      <w:pPr>
        <w:ind w:left="360" w:hanging="360"/>
      </w:pPr>
      <w:rPr>
        <w:rFonts w:asciiTheme="minorHAnsi" w:eastAsiaTheme="minorHAnsi" w:hAnsiTheme="minorHAnsi" w:cstheme="minorHAnsi"/>
        <w:i w:val="0"/>
        <w:iCs w:val="0"/>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8" w15:restartNumberingAfterBreak="0">
    <w:nsid w:val="30543E29"/>
    <w:multiLevelType w:val="hybridMultilevel"/>
    <w:tmpl w:val="1D20AE02"/>
    <w:lvl w:ilvl="0" w:tplc="31061E26">
      <w:start w:val="1"/>
      <w:numFmt w:val="decimal"/>
      <w:lvlText w:val="%1."/>
      <w:lvlJc w:val="left"/>
      <w:pPr>
        <w:ind w:left="360" w:hanging="360"/>
      </w:pPr>
      <w:rPr>
        <w:b w:val="0"/>
        <w:bCs w:val="0"/>
        <w:i w:val="0"/>
        <w:iCs w:val="0"/>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9" w15:restartNumberingAfterBreak="0">
    <w:nsid w:val="307953C3"/>
    <w:multiLevelType w:val="hybridMultilevel"/>
    <w:tmpl w:val="EB5A8978"/>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30B12AED"/>
    <w:multiLevelType w:val="hybridMultilevel"/>
    <w:tmpl w:val="B44442F6"/>
    <w:lvl w:ilvl="0" w:tplc="571068BA">
      <w:start w:val="1"/>
      <w:numFmt w:val="decimal"/>
      <w:lvlText w:val="%1."/>
      <w:lvlJc w:val="left"/>
      <w:pPr>
        <w:ind w:left="502" w:hanging="360"/>
      </w:pPr>
      <w:rPr>
        <w:rFonts w:hint="default"/>
        <w:i w:val="0"/>
        <w:iCs w:val="0"/>
        <w:color w:val="auto"/>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41" w15:restartNumberingAfterBreak="0">
    <w:nsid w:val="30F73BF2"/>
    <w:multiLevelType w:val="hybridMultilevel"/>
    <w:tmpl w:val="7CE845F2"/>
    <w:lvl w:ilvl="0" w:tplc="DF009AF6">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2" w15:restartNumberingAfterBreak="0">
    <w:nsid w:val="32397C2A"/>
    <w:multiLevelType w:val="hybridMultilevel"/>
    <w:tmpl w:val="587CFCD0"/>
    <w:lvl w:ilvl="0" w:tplc="53787F26">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3" w15:restartNumberingAfterBreak="0">
    <w:nsid w:val="372F3A55"/>
    <w:multiLevelType w:val="hybridMultilevel"/>
    <w:tmpl w:val="D46A6D00"/>
    <w:lvl w:ilvl="0" w:tplc="39CA7AFA">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4" w15:restartNumberingAfterBreak="0">
    <w:nsid w:val="37405E9F"/>
    <w:multiLevelType w:val="hybridMultilevel"/>
    <w:tmpl w:val="AFC0ECBA"/>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5" w15:restartNumberingAfterBreak="0">
    <w:nsid w:val="37A14ECF"/>
    <w:multiLevelType w:val="hybridMultilevel"/>
    <w:tmpl w:val="B2FCF2B2"/>
    <w:lvl w:ilvl="0" w:tplc="3538EFF6">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6" w15:restartNumberingAfterBreak="0">
    <w:nsid w:val="382822BE"/>
    <w:multiLevelType w:val="hybridMultilevel"/>
    <w:tmpl w:val="76FAEE94"/>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7" w15:restartNumberingAfterBreak="0">
    <w:nsid w:val="389D156B"/>
    <w:multiLevelType w:val="hybridMultilevel"/>
    <w:tmpl w:val="44EA3B48"/>
    <w:lvl w:ilvl="0" w:tplc="8FD8D870">
      <w:start w:val="1"/>
      <w:numFmt w:val="decimal"/>
      <w:lvlText w:val="%1."/>
      <w:lvlJc w:val="left"/>
      <w:pPr>
        <w:ind w:left="502" w:hanging="360"/>
      </w:pPr>
      <w:rPr>
        <w:i w:val="0"/>
        <w:iCs w:val="0"/>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48" w15:restartNumberingAfterBreak="0">
    <w:nsid w:val="39B517F9"/>
    <w:multiLevelType w:val="hybridMultilevel"/>
    <w:tmpl w:val="2C901B78"/>
    <w:lvl w:ilvl="0" w:tplc="325093AE">
      <w:start w:val="1"/>
      <w:numFmt w:val="decimal"/>
      <w:lvlText w:val="%1."/>
      <w:lvlJc w:val="left"/>
      <w:pPr>
        <w:ind w:left="502" w:hanging="360"/>
      </w:pPr>
      <w:rPr>
        <w:rFonts w:hint="default"/>
        <w:i w:val="0"/>
        <w:iCs w:val="0"/>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49" w15:restartNumberingAfterBreak="0">
    <w:nsid w:val="39FA6C24"/>
    <w:multiLevelType w:val="hybridMultilevel"/>
    <w:tmpl w:val="6EAC332C"/>
    <w:lvl w:ilvl="0" w:tplc="86B8DC0C">
      <w:start w:val="1"/>
      <w:numFmt w:val="decimal"/>
      <w:lvlText w:val="%1."/>
      <w:lvlJc w:val="left"/>
      <w:pPr>
        <w:ind w:left="360" w:hanging="360"/>
      </w:pPr>
      <w:rPr>
        <w:b w:val="0"/>
        <w:bCs w:val="0"/>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0" w15:restartNumberingAfterBreak="0">
    <w:nsid w:val="3B600DF6"/>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51" w15:restartNumberingAfterBreak="0">
    <w:nsid w:val="3D0825CE"/>
    <w:multiLevelType w:val="hybridMultilevel"/>
    <w:tmpl w:val="495CBE02"/>
    <w:lvl w:ilvl="0" w:tplc="F57E8F62">
      <w:start w:val="1"/>
      <w:numFmt w:val="decimal"/>
      <w:lvlText w:val="%1."/>
      <w:lvlJc w:val="left"/>
      <w:pPr>
        <w:ind w:left="360" w:hanging="360"/>
      </w:pPr>
      <w:rPr>
        <w:rFonts w:ascii="Arial" w:eastAsiaTheme="minorHAnsi" w:hAnsi="Arial" w:cs="Arial"/>
        <w:i w:val="0"/>
        <w:iCs w: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3FD5063E"/>
    <w:multiLevelType w:val="hybridMultilevel"/>
    <w:tmpl w:val="6A8632E2"/>
    <w:lvl w:ilvl="0" w:tplc="74C63D26">
      <w:start w:val="5"/>
      <w:numFmt w:val="decimal"/>
      <w:lvlText w:val="%1"/>
      <w:lvlJc w:val="left"/>
      <w:pPr>
        <w:ind w:left="720" w:hanging="360"/>
      </w:pPr>
      <w:rPr>
        <w:rFonts w:hint="default"/>
      </w:rPr>
    </w:lvl>
    <w:lvl w:ilvl="1" w:tplc="68BEE074">
      <w:start w:val="1"/>
      <w:numFmt w:val="decimal"/>
      <w:lvlText w:val="%2."/>
      <w:lvlJc w:val="left"/>
      <w:pPr>
        <w:ind w:left="360" w:hanging="360"/>
      </w:pPr>
      <w:rPr>
        <w:rFonts w:ascii="Arial" w:eastAsiaTheme="minorHAnsi" w:hAnsi="Arial" w:cs="Arial"/>
        <w:i w:val="0"/>
        <w:iCs w:val="0"/>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40595E5A"/>
    <w:multiLevelType w:val="hybridMultilevel"/>
    <w:tmpl w:val="EB083F62"/>
    <w:lvl w:ilvl="0" w:tplc="748CC344">
      <w:start w:val="1"/>
      <w:numFmt w:val="decimal"/>
      <w:lvlText w:val="%1."/>
      <w:lvlJc w:val="left"/>
      <w:pPr>
        <w:ind w:left="502"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41976D38"/>
    <w:multiLevelType w:val="hybridMultilevel"/>
    <w:tmpl w:val="67E082B0"/>
    <w:lvl w:ilvl="0" w:tplc="1FE4C26E">
      <w:start w:val="1"/>
      <w:numFmt w:val="decimal"/>
      <w:lvlText w:val="%1."/>
      <w:lvlJc w:val="left"/>
      <w:pPr>
        <w:ind w:left="360" w:hanging="360"/>
      </w:pPr>
      <w:rPr>
        <w:rFonts w:asciiTheme="minorHAnsi" w:eastAsiaTheme="minorHAnsi" w:hAnsiTheme="minorHAnsi" w:cstheme="minorHAnsi" w:hint="default"/>
        <w:i w:val="0"/>
        <w:iCs w:val="0"/>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5" w15:restartNumberingAfterBreak="0">
    <w:nsid w:val="473E5744"/>
    <w:multiLevelType w:val="hybridMultilevel"/>
    <w:tmpl w:val="553EC30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6" w15:restartNumberingAfterBreak="0">
    <w:nsid w:val="47610B23"/>
    <w:multiLevelType w:val="hybridMultilevel"/>
    <w:tmpl w:val="9DDEE2A8"/>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7" w15:restartNumberingAfterBreak="0">
    <w:nsid w:val="47793E1D"/>
    <w:multiLevelType w:val="hybridMultilevel"/>
    <w:tmpl w:val="AF90C4E2"/>
    <w:lvl w:ilvl="0" w:tplc="BB482DF2">
      <w:start w:val="1"/>
      <w:numFmt w:val="decimal"/>
      <w:lvlText w:val="%1."/>
      <w:lvlJc w:val="left"/>
      <w:pPr>
        <w:ind w:left="502" w:hanging="360"/>
      </w:pPr>
      <w:rPr>
        <w:rFonts w:hint="default"/>
        <w:i w:val="0"/>
        <w:iCs w:val="0"/>
        <w:color w:val="auto"/>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58" w15:restartNumberingAfterBreak="0">
    <w:nsid w:val="48035347"/>
    <w:multiLevelType w:val="hybridMultilevel"/>
    <w:tmpl w:val="E4CAC0A8"/>
    <w:lvl w:ilvl="0" w:tplc="264A5922">
      <w:start w:val="1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9" w15:restartNumberingAfterBreak="0">
    <w:nsid w:val="48EB2C92"/>
    <w:multiLevelType w:val="hybridMultilevel"/>
    <w:tmpl w:val="95E01EFC"/>
    <w:lvl w:ilvl="0" w:tplc="0A34B706">
      <w:start w:val="1"/>
      <w:numFmt w:val="decimal"/>
      <w:lvlText w:val="%1."/>
      <w:lvlJc w:val="left"/>
      <w:pPr>
        <w:ind w:left="502" w:hanging="360"/>
      </w:pPr>
      <w:rPr>
        <w:rFonts w:hint="default"/>
        <w:i w:val="0"/>
        <w:iCs w:val="0"/>
        <w:color w:val="auto"/>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60" w15:restartNumberingAfterBreak="0">
    <w:nsid w:val="49940970"/>
    <w:multiLevelType w:val="hybridMultilevel"/>
    <w:tmpl w:val="B0401864"/>
    <w:lvl w:ilvl="0" w:tplc="F690A094">
      <w:start w:val="1"/>
      <w:numFmt w:val="decimal"/>
      <w:lvlText w:val="%1."/>
      <w:lvlJc w:val="left"/>
      <w:pPr>
        <w:ind w:left="360" w:hanging="360"/>
      </w:pPr>
      <w:rPr>
        <w:rFonts w:ascii="Arial" w:eastAsiaTheme="minorHAnsi" w:hAnsi="Arial" w:cs="Arial"/>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1" w15:restartNumberingAfterBreak="0">
    <w:nsid w:val="4AA55610"/>
    <w:multiLevelType w:val="hybridMultilevel"/>
    <w:tmpl w:val="C6F2D122"/>
    <w:lvl w:ilvl="0" w:tplc="AD701D58">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2" w15:restartNumberingAfterBreak="0">
    <w:nsid w:val="4BAA037A"/>
    <w:multiLevelType w:val="hybridMultilevel"/>
    <w:tmpl w:val="95B246A2"/>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3" w15:restartNumberingAfterBreak="0">
    <w:nsid w:val="4DD82652"/>
    <w:multiLevelType w:val="hybridMultilevel"/>
    <w:tmpl w:val="A306BB98"/>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4" w15:restartNumberingAfterBreak="0">
    <w:nsid w:val="4E1139C6"/>
    <w:multiLevelType w:val="hybridMultilevel"/>
    <w:tmpl w:val="D23CDB20"/>
    <w:lvl w:ilvl="0" w:tplc="1974F8CC">
      <w:start w:val="1"/>
      <w:numFmt w:val="decimal"/>
      <w:lvlText w:val="%1."/>
      <w:lvlJc w:val="left"/>
      <w:pPr>
        <w:ind w:left="502" w:hanging="360"/>
      </w:pPr>
      <w:rPr>
        <w:rFonts w:hint="default"/>
        <w:i w:val="0"/>
        <w:iCs w:val="0"/>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65" w15:restartNumberingAfterBreak="0">
    <w:nsid w:val="513937AC"/>
    <w:multiLevelType w:val="hybridMultilevel"/>
    <w:tmpl w:val="13C23A24"/>
    <w:lvl w:ilvl="0" w:tplc="EC2E5EFA">
      <w:start w:val="1"/>
      <w:numFmt w:val="decimal"/>
      <w:lvlText w:val="%1."/>
      <w:lvlJc w:val="left"/>
      <w:pPr>
        <w:ind w:left="660" w:hanging="660"/>
      </w:pPr>
      <w:rPr>
        <w:rFonts w:ascii="Arial" w:eastAsiaTheme="minorHAnsi" w:hAnsi="Arial" w:cs="Arial"/>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6" w15:restartNumberingAfterBreak="0">
    <w:nsid w:val="516B332F"/>
    <w:multiLevelType w:val="hybridMultilevel"/>
    <w:tmpl w:val="6E5E68EC"/>
    <w:lvl w:ilvl="0" w:tplc="B6E4C306">
      <w:start w:val="1"/>
      <w:numFmt w:val="decimal"/>
      <w:lvlText w:val="%1."/>
      <w:lvlJc w:val="left"/>
      <w:pPr>
        <w:ind w:left="360" w:hanging="360"/>
      </w:pPr>
      <w:rPr>
        <w:i w:val="0"/>
        <w:iCs w:val="0"/>
        <w:color w:val="auto"/>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7" w15:restartNumberingAfterBreak="0">
    <w:nsid w:val="52B82BA8"/>
    <w:multiLevelType w:val="hybridMultilevel"/>
    <w:tmpl w:val="8232424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68" w15:restartNumberingAfterBreak="0">
    <w:nsid w:val="54F75354"/>
    <w:multiLevelType w:val="hybridMultilevel"/>
    <w:tmpl w:val="AFC0ECBA"/>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9" w15:restartNumberingAfterBreak="0">
    <w:nsid w:val="562C0EB2"/>
    <w:multiLevelType w:val="hybridMultilevel"/>
    <w:tmpl w:val="703C3FA2"/>
    <w:lvl w:ilvl="0" w:tplc="B89230E8">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0" w15:restartNumberingAfterBreak="0">
    <w:nsid w:val="564E4394"/>
    <w:multiLevelType w:val="hybridMultilevel"/>
    <w:tmpl w:val="6EAC332C"/>
    <w:lvl w:ilvl="0" w:tplc="86B8DC0C">
      <w:start w:val="1"/>
      <w:numFmt w:val="decimal"/>
      <w:lvlText w:val="%1."/>
      <w:lvlJc w:val="left"/>
      <w:pPr>
        <w:ind w:left="360" w:hanging="360"/>
      </w:pPr>
      <w:rPr>
        <w:b w:val="0"/>
        <w:bCs w:val="0"/>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1" w15:restartNumberingAfterBreak="0">
    <w:nsid w:val="57936C45"/>
    <w:multiLevelType w:val="hybridMultilevel"/>
    <w:tmpl w:val="5BF64F12"/>
    <w:lvl w:ilvl="0" w:tplc="CAD0320C">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72" w15:restartNumberingAfterBreak="0">
    <w:nsid w:val="584F0A22"/>
    <w:multiLevelType w:val="hybridMultilevel"/>
    <w:tmpl w:val="BBF4217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3" w15:restartNumberingAfterBreak="0">
    <w:nsid w:val="59623EA0"/>
    <w:multiLevelType w:val="hybridMultilevel"/>
    <w:tmpl w:val="80FA81B2"/>
    <w:lvl w:ilvl="0" w:tplc="1F7A091E">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4" w15:restartNumberingAfterBreak="0">
    <w:nsid w:val="5A29317F"/>
    <w:multiLevelType w:val="hybridMultilevel"/>
    <w:tmpl w:val="A4200ED4"/>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5" w15:restartNumberingAfterBreak="0">
    <w:nsid w:val="5DFE2230"/>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76" w15:restartNumberingAfterBreak="0">
    <w:nsid w:val="5E4559AC"/>
    <w:multiLevelType w:val="hybridMultilevel"/>
    <w:tmpl w:val="FDA06BB4"/>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7" w15:restartNumberingAfterBreak="0">
    <w:nsid w:val="644C7BCC"/>
    <w:multiLevelType w:val="hybridMultilevel"/>
    <w:tmpl w:val="558C3526"/>
    <w:lvl w:ilvl="0" w:tplc="797E400C">
      <w:start w:val="1"/>
      <w:numFmt w:val="decimal"/>
      <w:lvlText w:val="%1."/>
      <w:lvlJc w:val="left"/>
      <w:pPr>
        <w:ind w:left="360" w:hanging="360"/>
      </w:pPr>
      <w:rPr>
        <w:rFonts w:hint="default"/>
        <w:i w:val="0"/>
        <w:iCs w:val="0"/>
        <w:color w:val="00B0F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8" w15:restartNumberingAfterBreak="0">
    <w:nsid w:val="65604DF9"/>
    <w:multiLevelType w:val="hybridMultilevel"/>
    <w:tmpl w:val="D3A04ED8"/>
    <w:lvl w:ilvl="0" w:tplc="321CB20C">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9" w15:restartNumberingAfterBreak="0">
    <w:nsid w:val="657E5D71"/>
    <w:multiLevelType w:val="hybridMultilevel"/>
    <w:tmpl w:val="4470CA90"/>
    <w:lvl w:ilvl="0" w:tplc="E2DA8656">
      <w:start w:val="1"/>
      <w:numFmt w:val="bullet"/>
      <w:pStyle w:val="ListBullet"/>
      <w:lvlText w:val=""/>
      <w:lvlJc w:val="left"/>
      <w:pPr>
        <w:tabs>
          <w:tab w:val="num" w:pos="360"/>
        </w:tabs>
        <w:ind w:left="432" w:hanging="288"/>
      </w:pPr>
      <w:rPr>
        <w:rFonts w:ascii="Symbol" w:hAnsi="Symbol" w:hint="default"/>
        <w:color w:val="2E74B5" w:themeColor="accent1" w:themeShade="BF"/>
      </w:rPr>
    </w:lvl>
    <w:lvl w:ilvl="1" w:tplc="2CCE4DB2">
      <w:start w:val="1"/>
      <w:numFmt w:val="bullet"/>
      <w:lvlText w:val="o"/>
      <w:lvlJc w:val="left"/>
      <w:pPr>
        <w:ind w:left="1440" w:hanging="360"/>
      </w:pPr>
      <w:rPr>
        <w:rFonts w:ascii="Courier New" w:hAnsi="Courier New" w:hint="default"/>
        <w:color w:val="2E74B5" w:themeColor="accent1" w:themeShade="BF"/>
      </w:rPr>
    </w:lvl>
    <w:lvl w:ilvl="2" w:tplc="3B44FDFE">
      <w:start w:val="1"/>
      <w:numFmt w:val="bullet"/>
      <w:lvlText w:val=""/>
      <w:lvlJc w:val="left"/>
      <w:pPr>
        <w:ind w:left="2160" w:hanging="360"/>
      </w:pPr>
      <w:rPr>
        <w:rFonts w:ascii="Wingdings" w:hAnsi="Wingdings" w:hint="default"/>
        <w:color w:val="2E74B5" w:themeColor="accent1" w:themeShade="BF"/>
      </w:rPr>
    </w:lvl>
    <w:lvl w:ilvl="3" w:tplc="9A289EC0">
      <w:start w:val="1"/>
      <w:numFmt w:val="bullet"/>
      <w:lvlText w:val=""/>
      <w:lvlJc w:val="left"/>
      <w:pPr>
        <w:ind w:left="2880" w:hanging="360"/>
      </w:pPr>
      <w:rPr>
        <w:rFonts w:ascii="Symbol" w:hAnsi="Symbol" w:hint="default"/>
        <w:color w:val="2E74B5" w:themeColor="accent1" w:themeShade="BF"/>
      </w:rPr>
    </w:lvl>
    <w:lvl w:ilvl="4" w:tplc="AF1A0A60">
      <w:start w:val="1"/>
      <w:numFmt w:val="bullet"/>
      <w:lvlText w:val="o"/>
      <w:lvlJc w:val="left"/>
      <w:pPr>
        <w:ind w:left="3600" w:hanging="360"/>
      </w:pPr>
      <w:rPr>
        <w:rFonts w:ascii="Courier New" w:hAnsi="Courier New" w:hint="default"/>
        <w:color w:val="2E74B5" w:themeColor="accent1" w:themeShade="BF"/>
      </w:rPr>
    </w:lvl>
    <w:lvl w:ilvl="5" w:tplc="8A0676B8">
      <w:start w:val="1"/>
      <w:numFmt w:val="bullet"/>
      <w:lvlText w:val=""/>
      <w:lvlJc w:val="left"/>
      <w:pPr>
        <w:ind w:left="4320" w:hanging="360"/>
      </w:pPr>
      <w:rPr>
        <w:rFonts w:ascii="Wingdings" w:hAnsi="Wingdings" w:hint="default"/>
        <w:color w:val="2E74B5" w:themeColor="accent1" w:themeShade="BF"/>
      </w:rPr>
    </w:lvl>
    <w:lvl w:ilvl="6" w:tplc="D4CACB88">
      <w:start w:val="1"/>
      <w:numFmt w:val="bullet"/>
      <w:lvlText w:val=""/>
      <w:lvlJc w:val="left"/>
      <w:pPr>
        <w:ind w:left="5040" w:hanging="360"/>
      </w:pPr>
      <w:rPr>
        <w:rFonts w:ascii="Symbol" w:hAnsi="Symbol" w:hint="default"/>
        <w:color w:val="2E74B5" w:themeColor="accent1" w:themeShade="BF"/>
      </w:rPr>
    </w:lvl>
    <w:lvl w:ilvl="7" w:tplc="C0E0DE48">
      <w:start w:val="1"/>
      <w:numFmt w:val="bullet"/>
      <w:lvlText w:val="o"/>
      <w:lvlJc w:val="left"/>
      <w:pPr>
        <w:ind w:left="5760" w:hanging="360"/>
      </w:pPr>
      <w:rPr>
        <w:rFonts w:ascii="Courier New" w:hAnsi="Courier New" w:hint="default"/>
        <w:color w:val="2E74B5" w:themeColor="accent1" w:themeShade="BF"/>
      </w:rPr>
    </w:lvl>
    <w:lvl w:ilvl="8" w:tplc="21AE83DE">
      <w:start w:val="1"/>
      <w:numFmt w:val="bullet"/>
      <w:lvlText w:val=""/>
      <w:lvlJc w:val="left"/>
      <w:pPr>
        <w:ind w:left="6480" w:hanging="360"/>
      </w:pPr>
      <w:rPr>
        <w:rFonts w:ascii="Wingdings" w:hAnsi="Wingdings" w:hint="default"/>
        <w:color w:val="2E74B5" w:themeColor="accent1" w:themeShade="BF"/>
      </w:rPr>
    </w:lvl>
  </w:abstractNum>
  <w:abstractNum w:abstractNumId="80" w15:restartNumberingAfterBreak="0">
    <w:nsid w:val="68375EC7"/>
    <w:multiLevelType w:val="hybridMultilevel"/>
    <w:tmpl w:val="EB34BA8C"/>
    <w:lvl w:ilvl="0" w:tplc="2AFA2958">
      <w:start w:val="1"/>
      <w:numFmt w:val="decimal"/>
      <w:lvlText w:val="%1."/>
      <w:lvlJc w:val="left"/>
      <w:pPr>
        <w:ind w:left="360" w:hanging="360"/>
      </w:pPr>
      <w:rPr>
        <w:rFonts w:ascii="Arial" w:eastAsiaTheme="minorHAnsi" w:hAnsi="Arial" w:cs="Arial"/>
        <w:i w:val="0"/>
        <w:iCs w: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68AD142E"/>
    <w:multiLevelType w:val="hybridMultilevel"/>
    <w:tmpl w:val="ED36F6A8"/>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82" w15:restartNumberingAfterBreak="0">
    <w:nsid w:val="6C607E36"/>
    <w:multiLevelType w:val="hybridMultilevel"/>
    <w:tmpl w:val="2CC868C6"/>
    <w:lvl w:ilvl="0" w:tplc="F820A24A">
      <w:start w:val="1"/>
      <w:numFmt w:val="decimal"/>
      <w:lvlText w:val="%1."/>
      <w:lvlJc w:val="left"/>
      <w:pPr>
        <w:ind w:left="502" w:hanging="360"/>
      </w:pPr>
      <w:rPr>
        <w:rFonts w:ascii="Arial" w:hAnsi="Arial" w:cs="Arial" w:hint="default"/>
        <w:i w:val="0"/>
        <w:iCs w:val="0"/>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83" w15:restartNumberingAfterBreak="0">
    <w:nsid w:val="6C9E323C"/>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84" w15:restartNumberingAfterBreak="0">
    <w:nsid w:val="6D4301DE"/>
    <w:multiLevelType w:val="hybridMultilevel"/>
    <w:tmpl w:val="54A0E290"/>
    <w:lvl w:ilvl="0" w:tplc="2DFA4594">
      <w:start w:val="1"/>
      <w:numFmt w:val="decimal"/>
      <w:lvlText w:val="%1."/>
      <w:lvlJc w:val="left"/>
      <w:pPr>
        <w:ind w:left="360" w:hanging="360"/>
      </w:pPr>
      <w:rPr>
        <w:rFonts w:hint="default"/>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85" w15:restartNumberingAfterBreak="0">
    <w:nsid w:val="6E1D2B80"/>
    <w:multiLevelType w:val="hybridMultilevel"/>
    <w:tmpl w:val="48EAABFA"/>
    <w:lvl w:ilvl="0" w:tplc="094C2BA0">
      <w:start w:val="1"/>
      <w:numFmt w:val="decimal"/>
      <w:lvlText w:val="%1."/>
      <w:lvlJc w:val="left"/>
      <w:pPr>
        <w:ind w:left="360" w:hanging="360"/>
      </w:pPr>
      <w:rPr>
        <w:b w:val="0"/>
        <w:bCs w:val="0"/>
        <w:i w:val="0"/>
        <w:iCs w:val="0"/>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86" w15:restartNumberingAfterBreak="0">
    <w:nsid w:val="6E4060B8"/>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87" w15:restartNumberingAfterBreak="0">
    <w:nsid w:val="6ED64822"/>
    <w:multiLevelType w:val="hybridMultilevel"/>
    <w:tmpl w:val="42C6068C"/>
    <w:lvl w:ilvl="0" w:tplc="86B2BEFA">
      <w:start w:val="1"/>
      <w:numFmt w:val="decimal"/>
      <w:lvlText w:val="%1."/>
      <w:lvlJc w:val="left"/>
      <w:pPr>
        <w:ind w:left="502" w:hanging="360"/>
      </w:pPr>
      <w:rPr>
        <w:rFonts w:hint="default"/>
        <w:b w:val="0"/>
        <w:bCs w:val="0"/>
        <w:i w:val="0"/>
        <w:iCs w:val="0"/>
        <w:sz w:val="22"/>
        <w:szCs w:val="22"/>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88" w15:restartNumberingAfterBreak="0">
    <w:nsid w:val="6FE864C5"/>
    <w:multiLevelType w:val="multilevel"/>
    <w:tmpl w:val="2B3053C8"/>
    <w:lvl w:ilvl="0">
      <w:start w:val="1"/>
      <w:numFmt w:val="decimal"/>
      <w:lvlText w:val="%1."/>
      <w:lvlJc w:val="left"/>
      <w:pPr>
        <w:ind w:left="360" w:hanging="360"/>
      </w:pPr>
    </w:lvl>
    <w:lvl w:ilvl="1">
      <w:start w:val="1"/>
      <w:numFmt w:val="decimal"/>
      <w:isLgl/>
      <w:lvlText w:val="%1.%2."/>
      <w:lvlJc w:val="left"/>
      <w:pPr>
        <w:ind w:left="720" w:hanging="720"/>
      </w:pPr>
      <w:rPr>
        <w:rFonts w:hint="default"/>
        <w:b w:val="0"/>
      </w:rPr>
    </w:lvl>
    <w:lvl w:ilvl="2">
      <w:start w:val="1"/>
      <w:numFmt w:val="decimal"/>
      <w:isLgl/>
      <w:lvlText w:val="%1.%2.%3."/>
      <w:lvlJc w:val="left"/>
      <w:pPr>
        <w:ind w:left="1080" w:hanging="1080"/>
      </w:pPr>
      <w:rPr>
        <w:rFonts w:hint="default"/>
        <w:b w:val="0"/>
      </w:rPr>
    </w:lvl>
    <w:lvl w:ilvl="3">
      <w:start w:val="1"/>
      <w:numFmt w:val="decimal"/>
      <w:isLgl/>
      <w:lvlText w:val="%1.%2.%3.%4."/>
      <w:lvlJc w:val="left"/>
      <w:pPr>
        <w:ind w:left="1440" w:hanging="1440"/>
      </w:pPr>
      <w:rPr>
        <w:rFonts w:hint="default"/>
        <w:b w:val="0"/>
      </w:rPr>
    </w:lvl>
    <w:lvl w:ilvl="4">
      <w:start w:val="1"/>
      <w:numFmt w:val="decimal"/>
      <w:isLgl/>
      <w:lvlText w:val="%1.%2.%3.%4.%5."/>
      <w:lvlJc w:val="left"/>
      <w:pPr>
        <w:ind w:left="1440" w:hanging="1440"/>
      </w:pPr>
      <w:rPr>
        <w:rFonts w:hint="default"/>
        <w:b w:val="0"/>
      </w:rPr>
    </w:lvl>
    <w:lvl w:ilvl="5">
      <w:start w:val="1"/>
      <w:numFmt w:val="decimal"/>
      <w:isLgl/>
      <w:lvlText w:val="%1.%2.%3.%4.%5.%6."/>
      <w:lvlJc w:val="left"/>
      <w:pPr>
        <w:ind w:left="1800" w:hanging="1800"/>
      </w:pPr>
      <w:rPr>
        <w:rFonts w:hint="default"/>
        <w:b w:val="0"/>
      </w:rPr>
    </w:lvl>
    <w:lvl w:ilvl="6">
      <w:start w:val="1"/>
      <w:numFmt w:val="decimal"/>
      <w:isLgl/>
      <w:lvlText w:val="%1.%2.%3.%4.%5.%6.%7."/>
      <w:lvlJc w:val="left"/>
      <w:pPr>
        <w:ind w:left="2160" w:hanging="2160"/>
      </w:pPr>
      <w:rPr>
        <w:rFonts w:hint="default"/>
        <w:b w:val="0"/>
      </w:rPr>
    </w:lvl>
    <w:lvl w:ilvl="7">
      <w:start w:val="1"/>
      <w:numFmt w:val="decimal"/>
      <w:isLgl/>
      <w:lvlText w:val="%1.%2.%3.%4.%5.%6.%7.%8."/>
      <w:lvlJc w:val="left"/>
      <w:pPr>
        <w:ind w:left="2520" w:hanging="2520"/>
      </w:pPr>
      <w:rPr>
        <w:rFonts w:hint="default"/>
        <w:b w:val="0"/>
      </w:rPr>
    </w:lvl>
    <w:lvl w:ilvl="8">
      <w:start w:val="1"/>
      <w:numFmt w:val="decimal"/>
      <w:isLgl/>
      <w:lvlText w:val="%1.%2.%3.%4.%5.%6.%7.%8.%9."/>
      <w:lvlJc w:val="left"/>
      <w:pPr>
        <w:ind w:left="2520" w:hanging="2520"/>
      </w:pPr>
      <w:rPr>
        <w:rFonts w:hint="default"/>
        <w:b w:val="0"/>
      </w:rPr>
    </w:lvl>
  </w:abstractNum>
  <w:abstractNum w:abstractNumId="89" w15:restartNumberingAfterBreak="0">
    <w:nsid w:val="701111FA"/>
    <w:multiLevelType w:val="hybridMultilevel"/>
    <w:tmpl w:val="84540A10"/>
    <w:lvl w:ilvl="0" w:tplc="6B283AFE">
      <w:start w:val="1"/>
      <w:numFmt w:val="decimal"/>
      <w:lvlText w:val="%1."/>
      <w:lvlJc w:val="left"/>
      <w:pPr>
        <w:ind w:left="360" w:hanging="360"/>
      </w:pPr>
      <w:rPr>
        <w:rFonts w:ascii="Arial" w:eastAsiaTheme="minorHAnsi" w:hAnsi="Arial" w:cs="Arial"/>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0" w15:restartNumberingAfterBreak="0">
    <w:nsid w:val="754B0DCE"/>
    <w:multiLevelType w:val="hybridMultilevel"/>
    <w:tmpl w:val="ADA074F2"/>
    <w:lvl w:ilvl="0" w:tplc="D67C0186">
      <w:start w:val="1"/>
      <w:numFmt w:val="decimal"/>
      <w:lvlText w:val="%1."/>
      <w:lvlJc w:val="left"/>
      <w:pPr>
        <w:ind w:left="360" w:hanging="360"/>
      </w:pPr>
      <w:rPr>
        <w:rFonts w:ascii="Arial" w:eastAsiaTheme="minorHAnsi" w:hAnsi="Arial" w:cs="Arial"/>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1" w15:restartNumberingAfterBreak="0">
    <w:nsid w:val="755213E5"/>
    <w:multiLevelType w:val="hybridMultilevel"/>
    <w:tmpl w:val="86D4194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2" w15:restartNumberingAfterBreak="0">
    <w:nsid w:val="76E86F5D"/>
    <w:multiLevelType w:val="hybridMultilevel"/>
    <w:tmpl w:val="668C99EC"/>
    <w:lvl w:ilvl="0" w:tplc="5B5A1542">
      <w:start w:val="1"/>
      <w:numFmt w:val="decimal"/>
      <w:lvlText w:val="%1."/>
      <w:lvlJc w:val="left"/>
      <w:pPr>
        <w:ind w:left="502" w:hanging="360"/>
      </w:pPr>
      <w:rPr>
        <w:rFonts w:hint="default"/>
        <w:i w:val="0"/>
        <w:iCs w:val="0"/>
      </w:r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93" w15:restartNumberingAfterBreak="0">
    <w:nsid w:val="78634468"/>
    <w:multiLevelType w:val="hybridMultilevel"/>
    <w:tmpl w:val="C39CACD4"/>
    <w:lvl w:ilvl="0" w:tplc="E0EEA812">
      <w:start w:val="1"/>
      <w:numFmt w:val="decimal"/>
      <w:lvlText w:val="%1."/>
      <w:lvlJc w:val="left"/>
      <w:pPr>
        <w:ind w:left="360" w:hanging="360"/>
      </w:pPr>
      <w:rPr>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4" w15:restartNumberingAfterBreak="0">
    <w:nsid w:val="79FA2F5B"/>
    <w:multiLevelType w:val="hybridMultilevel"/>
    <w:tmpl w:val="22E2B090"/>
    <w:lvl w:ilvl="0" w:tplc="CB5C02EA">
      <w:start w:val="2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5" w15:restartNumberingAfterBreak="0">
    <w:nsid w:val="7A9D2485"/>
    <w:multiLevelType w:val="hybridMultilevel"/>
    <w:tmpl w:val="9B50E06A"/>
    <w:lvl w:ilvl="0" w:tplc="748CC344">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96" w15:restartNumberingAfterBreak="0">
    <w:nsid w:val="7AB13DFD"/>
    <w:multiLevelType w:val="hybridMultilevel"/>
    <w:tmpl w:val="5D866EAE"/>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7" w15:restartNumberingAfterBreak="0">
    <w:nsid w:val="7ABC5A13"/>
    <w:multiLevelType w:val="hybridMultilevel"/>
    <w:tmpl w:val="D528E7D6"/>
    <w:lvl w:ilvl="0" w:tplc="B9B4E38E">
      <w:start w:val="1"/>
      <w:numFmt w:val="decimal"/>
      <w:lvlText w:val="%1."/>
      <w:lvlJc w:val="left"/>
      <w:pPr>
        <w:ind w:left="502" w:hanging="360"/>
      </w:pPr>
      <w:rPr>
        <w:rFonts w:hint="default"/>
        <w:b w:val="0"/>
        <w:bCs w:val="0"/>
        <w:i w:val="0"/>
        <w:iCs w:val="0"/>
        <w:color w:val="auto"/>
        <w:sz w:val="22"/>
        <w:szCs w:val="22"/>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8" w15:restartNumberingAfterBreak="0">
    <w:nsid w:val="7AE6279D"/>
    <w:multiLevelType w:val="hybridMultilevel"/>
    <w:tmpl w:val="AFC0ECBA"/>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9" w15:restartNumberingAfterBreak="0">
    <w:nsid w:val="7BC74D63"/>
    <w:multiLevelType w:val="hybridMultilevel"/>
    <w:tmpl w:val="718C72E2"/>
    <w:lvl w:ilvl="0" w:tplc="C0CCF92A">
      <w:start w:val="1"/>
      <w:numFmt w:val="decimal"/>
      <w:lvlText w:val="%1."/>
      <w:lvlJc w:val="left"/>
      <w:pPr>
        <w:ind w:left="360" w:hanging="360"/>
      </w:pPr>
      <w:rPr>
        <w:i w:val="0"/>
        <w:iCs w:val="0"/>
        <w:strike w:val="0"/>
        <w:color w:val="auto"/>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00" w15:restartNumberingAfterBreak="0">
    <w:nsid w:val="7BFE21B8"/>
    <w:multiLevelType w:val="hybridMultilevel"/>
    <w:tmpl w:val="31642DAC"/>
    <w:lvl w:ilvl="0" w:tplc="86060C06">
      <w:start w:val="1"/>
      <w:numFmt w:val="decimal"/>
      <w:lvlText w:val="%1."/>
      <w:lvlJc w:val="left"/>
      <w:pPr>
        <w:ind w:left="502" w:hanging="360"/>
      </w:pPr>
      <w:rPr>
        <w:rFonts w:hint="default"/>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1" w15:restartNumberingAfterBreak="0">
    <w:nsid w:val="7C2036B2"/>
    <w:multiLevelType w:val="hybridMultilevel"/>
    <w:tmpl w:val="5D866EAE"/>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02" w15:restartNumberingAfterBreak="0">
    <w:nsid w:val="7C6F7FAC"/>
    <w:multiLevelType w:val="hybridMultilevel"/>
    <w:tmpl w:val="7A8E1E84"/>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03" w15:restartNumberingAfterBreak="0">
    <w:nsid w:val="7EAE32D4"/>
    <w:multiLevelType w:val="hybridMultilevel"/>
    <w:tmpl w:val="ED186B7A"/>
    <w:lvl w:ilvl="0" w:tplc="8E6E8E0C">
      <w:start w:val="1"/>
      <w:numFmt w:val="decimal"/>
      <w:lvlText w:val="%1."/>
      <w:lvlJc w:val="left"/>
      <w:pPr>
        <w:ind w:left="360" w:hanging="360"/>
      </w:pPr>
      <w:rPr>
        <w:b w:val="0"/>
        <w:bCs w:val="0"/>
        <w:i w:val="0"/>
        <w:iCs w:val="0"/>
        <w:sz w:val="22"/>
        <w:szCs w:val="22"/>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num w:numId="1">
    <w:abstractNumId w:val="79"/>
  </w:num>
  <w:num w:numId="2">
    <w:abstractNumId w:val="88"/>
  </w:num>
  <w:num w:numId="3">
    <w:abstractNumId w:val="39"/>
  </w:num>
  <w:num w:numId="4">
    <w:abstractNumId w:val="65"/>
  </w:num>
  <w:num w:numId="5">
    <w:abstractNumId w:val="90"/>
  </w:num>
  <w:num w:numId="6">
    <w:abstractNumId w:val="22"/>
  </w:num>
  <w:num w:numId="7">
    <w:abstractNumId w:val="36"/>
  </w:num>
  <w:num w:numId="8">
    <w:abstractNumId w:val="18"/>
  </w:num>
  <w:num w:numId="9">
    <w:abstractNumId w:val="34"/>
  </w:num>
  <w:num w:numId="10">
    <w:abstractNumId w:val="62"/>
  </w:num>
  <w:num w:numId="11">
    <w:abstractNumId w:val="93"/>
  </w:num>
  <w:num w:numId="12">
    <w:abstractNumId w:val="38"/>
  </w:num>
  <w:num w:numId="13">
    <w:abstractNumId w:val="61"/>
  </w:num>
  <w:num w:numId="14">
    <w:abstractNumId w:val="96"/>
  </w:num>
  <w:num w:numId="15">
    <w:abstractNumId w:val="37"/>
  </w:num>
  <w:num w:numId="16">
    <w:abstractNumId w:val="69"/>
  </w:num>
  <w:num w:numId="17">
    <w:abstractNumId w:val="20"/>
  </w:num>
  <w:num w:numId="18">
    <w:abstractNumId w:val="85"/>
  </w:num>
  <w:num w:numId="19">
    <w:abstractNumId w:val="32"/>
  </w:num>
  <w:num w:numId="20">
    <w:abstractNumId w:val="26"/>
  </w:num>
  <w:num w:numId="21">
    <w:abstractNumId w:val="103"/>
  </w:num>
  <w:num w:numId="22">
    <w:abstractNumId w:val="49"/>
  </w:num>
  <w:num w:numId="23">
    <w:abstractNumId w:val="70"/>
  </w:num>
  <w:num w:numId="24">
    <w:abstractNumId w:val="14"/>
  </w:num>
  <w:num w:numId="25">
    <w:abstractNumId w:val="54"/>
  </w:num>
  <w:num w:numId="26">
    <w:abstractNumId w:val="47"/>
  </w:num>
  <w:num w:numId="27">
    <w:abstractNumId w:val="23"/>
  </w:num>
  <w:num w:numId="28">
    <w:abstractNumId w:val="94"/>
  </w:num>
  <w:num w:numId="29">
    <w:abstractNumId w:val="91"/>
  </w:num>
  <w:num w:numId="30">
    <w:abstractNumId w:val="60"/>
  </w:num>
  <w:num w:numId="31">
    <w:abstractNumId w:val="46"/>
  </w:num>
  <w:num w:numId="32">
    <w:abstractNumId w:val="84"/>
  </w:num>
  <w:num w:numId="33">
    <w:abstractNumId w:val="102"/>
  </w:num>
  <w:num w:numId="34">
    <w:abstractNumId w:val="19"/>
  </w:num>
  <w:num w:numId="35">
    <w:abstractNumId w:val="78"/>
  </w:num>
  <w:num w:numId="36">
    <w:abstractNumId w:val="101"/>
  </w:num>
  <w:num w:numId="37">
    <w:abstractNumId w:val="7"/>
  </w:num>
  <w:num w:numId="38">
    <w:abstractNumId w:val="0"/>
  </w:num>
  <w:num w:numId="39">
    <w:abstractNumId w:val="99"/>
  </w:num>
  <w:num w:numId="40">
    <w:abstractNumId w:val="3"/>
  </w:num>
  <w:num w:numId="41">
    <w:abstractNumId w:val="74"/>
  </w:num>
  <w:num w:numId="42">
    <w:abstractNumId w:val="30"/>
  </w:num>
  <w:num w:numId="43">
    <w:abstractNumId w:val="41"/>
  </w:num>
  <w:num w:numId="44">
    <w:abstractNumId w:val="66"/>
  </w:num>
  <w:num w:numId="45">
    <w:abstractNumId w:val="52"/>
  </w:num>
  <w:num w:numId="46">
    <w:abstractNumId w:val="9"/>
  </w:num>
  <w:num w:numId="47">
    <w:abstractNumId w:val="58"/>
  </w:num>
  <w:num w:numId="48">
    <w:abstractNumId w:val="27"/>
  </w:num>
  <w:num w:numId="49">
    <w:abstractNumId w:val="6"/>
  </w:num>
  <w:num w:numId="50">
    <w:abstractNumId w:val="56"/>
  </w:num>
  <w:num w:numId="51">
    <w:abstractNumId w:val="55"/>
  </w:num>
  <w:num w:numId="52">
    <w:abstractNumId w:val="63"/>
  </w:num>
  <w:num w:numId="53">
    <w:abstractNumId w:val="44"/>
  </w:num>
  <w:num w:numId="54">
    <w:abstractNumId w:val="68"/>
  </w:num>
  <w:num w:numId="55">
    <w:abstractNumId w:val="98"/>
  </w:num>
  <w:num w:numId="56">
    <w:abstractNumId w:val="8"/>
  </w:num>
  <w:num w:numId="57">
    <w:abstractNumId w:val="89"/>
  </w:num>
  <w:num w:numId="58">
    <w:abstractNumId w:val="87"/>
  </w:num>
  <w:num w:numId="59">
    <w:abstractNumId w:val="13"/>
  </w:num>
  <w:num w:numId="60">
    <w:abstractNumId w:val="97"/>
  </w:num>
  <w:num w:numId="61">
    <w:abstractNumId w:val="82"/>
  </w:num>
  <w:num w:numId="62">
    <w:abstractNumId w:val="12"/>
  </w:num>
  <w:num w:numId="63">
    <w:abstractNumId w:val="59"/>
  </w:num>
  <w:num w:numId="64">
    <w:abstractNumId w:val="64"/>
  </w:num>
  <w:num w:numId="65">
    <w:abstractNumId w:val="5"/>
  </w:num>
  <w:num w:numId="66">
    <w:abstractNumId w:val="48"/>
  </w:num>
  <w:num w:numId="67">
    <w:abstractNumId w:val="25"/>
  </w:num>
  <w:num w:numId="68">
    <w:abstractNumId w:val="100"/>
  </w:num>
  <w:num w:numId="69">
    <w:abstractNumId w:val="15"/>
  </w:num>
  <w:num w:numId="70">
    <w:abstractNumId w:val="51"/>
  </w:num>
  <w:num w:numId="71">
    <w:abstractNumId w:val="80"/>
  </w:num>
  <w:num w:numId="72">
    <w:abstractNumId w:val="43"/>
  </w:num>
  <w:num w:numId="73">
    <w:abstractNumId w:val="57"/>
  </w:num>
  <w:num w:numId="74">
    <w:abstractNumId w:val="33"/>
  </w:num>
  <w:num w:numId="75">
    <w:abstractNumId w:val="40"/>
  </w:num>
  <w:num w:numId="76">
    <w:abstractNumId w:val="17"/>
  </w:num>
  <w:num w:numId="77">
    <w:abstractNumId w:val="11"/>
  </w:num>
  <w:num w:numId="78">
    <w:abstractNumId w:val="92"/>
  </w:num>
  <w:num w:numId="79">
    <w:abstractNumId w:val="10"/>
  </w:num>
  <w:num w:numId="80">
    <w:abstractNumId w:val="53"/>
  </w:num>
  <w:num w:numId="81">
    <w:abstractNumId w:val="29"/>
  </w:num>
  <w:num w:numId="82">
    <w:abstractNumId w:val="4"/>
  </w:num>
  <w:num w:numId="83">
    <w:abstractNumId w:val="67"/>
  </w:num>
  <w:num w:numId="84">
    <w:abstractNumId w:val="81"/>
  </w:num>
  <w:num w:numId="85">
    <w:abstractNumId w:val="35"/>
  </w:num>
  <w:num w:numId="86">
    <w:abstractNumId w:val="21"/>
  </w:num>
  <w:num w:numId="87">
    <w:abstractNumId w:val="16"/>
  </w:num>
  <w:num w:numId="88">
    <w:abstractNumId w:val="86"/>
  </w:num>
  <w:num w:numId="89">
    <w:abstractNumId w:val="75"/>
  </w:num>
  <w:num w:numId="90">
    <w:abstractNumId w:val="83"/>
  </w:num>
  <w:num w:numId="91">
    <w:abstractNumId w:val="50"/>
  </w:num>
  <w:num w:numId="92">
    <w:abstractNumId w:val="31"/>
  </w:num>
  <w:num w:numId="93">
    <w:abstractNumId w:val="2"/>
  </w:num>
  <w:num w:numId="94">
    <w:abstractNumId w:val="24"/>
  </w:num>
  <w:num w:numId="95">
    <w:abstractNumId w:val="95"/>
  </w:num>
  <w:num w:numId="96">
    <w:abstractNumId w:val="42"/>
  </w:num>
  <w:num w:numId="97">
    <w:abstractNumId w:val="72"/>
  </w:num>
  <w:num w:numId="98">
    <w:abstractNumId w:val="73"/>
  </w:num>
  <w:num w:numId="99">
    <w:abstractNumId w:val="1"/>
  </w:num>
  <w:num w:numId="100">
    <w:abstractNumId w:val="71"/>
  </w:num>
  <w:num w:numId="101">
    <w:abstractNumId w:val="28"/>
  </w:num>
  <w:num w:numId="102">
    <w:abstractNumId w:val="76"/>
  </w:num>
  <w:num w:numId="103">
    <w:abstractNumId w:val="77"/>
  </w:num>
  <w:num w:numId="104">
    <w:abstractNumId w:val="45"/>
  </w:num>
  <w:num w:numId="1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20"/>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2BD9"/>
    <w:rsid w:val="00000EE0"/>
    <w:rsid w:val="000017BB"/>
    <w:rsid w:val="00001D65"/>
    <w:rsid w:val="0000238B"/>
    <w:rsid w:val="0000242C"/>
    <w:rsid w:val="00002A8D"/>
    <w:rsid w:val="00003899"/>
    <w:rsid w:val="00003C33"/>
    <w:rsid w:val="00004633"/>
    <w:rsid w:val="0000498C"/>
    <w:rsid w:val="0000501F"/>
    <w:rsid w:val="00005230"/>
    <w:rsid w:val="00005606"/>
    <w:rsid w:val="00006A6A"/>
    <w:rsid w:val="00006B92"/>
    <w:rsid w:val="0000723E"/>
    <w:rsid w:val="000072E0"/>
    <w:rsid w:val="000074D0"/>
    <w:rsid w:val="000075A9"/>
    <w:rsid w:val="000075D2"/>
    <w:rsid w:val="00010740"/>
    <w:rsid w:val="00010DFC"/>
    <w:rsid w:val="00010F51"/>
    <w:rsid w:val="00010F57"/>
    <w:rsid w:val="000119EC"/>
    <w:rsid w:val="00012A94"/>
    <w:rsid w:val="00012D42"/>
    <w:rsid w:val="0001432C"/>
    <w:rsid w:val="0001488D"/>
    <w:rsid w:val="000153A2"/>
    <w:rsid w:val="000156F0"/>
    <w:rsid w:val="000160AD"/>
    <w:rsid w:val="000167CE"/>
    <w:rsid w:val="00017C92"/>
    <w:rsid w:val="00020186"/>
    <w:rsid w:val="0002115D"/>
    <w:rsid w:val="00021368"/>
    <w:rsid w:val="0002168C"/>
    <w:rsid w:val="00021A73"/>
    <w:rsid w:val="00021CA8"/>
    <w:rsid w:val="00022770"/>
    <w:rsid w:val="00022843"/>
    <w:rsid w:val="00022AC7"/>
    <w:rsid w:val="000234BC"/>
    <w:rsid w:val="00023B84"/>
    <w:rsid w:val="000244A2"/>
    <w:rsid w:val="00024D48"/>
    <w:rsid w:val="0002521E"/>
    <w:rsid w:val="00025499"/>
    <w:rsid w:val="000257DF"/>
    <w:rsid w:val="00025FF4"/>
    <w:rsid w:val="0002654E"/>
    <w:rsid w:val="00026E84"/>
    <w:rsid w:val="0002713B"/>
    <w:rsid w:val="000271BF"/>
    <w:rsid w:val="0002758A"/>
    <w:rsid w:val="00027C33"/>
    <w:rsid w:val="00027CDF"/>
    <w:rsid w:val="00031233"/>
    <w:rsid w:val="000312A6"/>
    <w:rsid w:val="0003156A"/>
    <w:rsid w:val="00031E56"/>
    <w:rsid w:val="000321EC"/>
    <w:rsid w:val="000322BF"/>
    <w:rsid w:val="00032561"/>
    <w:rsid w:val="00032EA8"/>
    <w:rsid w:val="00033083"/>
    <w:rsid w:val="000341DE"/>
    <w:rsid w:val="00034EAD"/>
    <w:rsid w:val="00035A62"/>
    <w:rsid w:val="00036C5D"/>
    <w:rsid w:val="000379C0"/>
    <w:rsid w:val="000379D1"/>
    <w:rsid w:val="000379F0"/>
    <w:rsid w:val="00037D33"/>
    <w:rsid w:val="00037E77"/>
    <w:rsid w:val="000406FA"/>
    <w:rsid w:val="00040C75"/>
    <w:rsid w:val="00041DF1"/>
    <w:rsid w:val="0004212D"/>
    <w:rsid w:val="000424E0"/>
    <w:rsid w:val="0004274F"/>
    <w:rsid w:val="00042C20"/>
    <w:rsid w:val="00042C6A"/>
    <w:rsid w:val="0004339C"/>
    <w:rsid w:val="00043568"/>
    <w:rsid w:val="000436E2"/>
    <w:rsid w:val="000437CC"/>
    <w:rsid w:val="000438F7"/>
    <w:rsid w:val="00044167"/>
    <w:rsid w:val="00044633"/>
    <w:rsid w:val="000448DD"/>
    <w:rsid w:val="000449E8"/>
    <w:rsid w:val="00044FFB"/>
    <w:rsid w:val="00045785"/>
    <w:rsid w:val="00045809"/>
    <w:rsid w:val="00045B75"/>
    <w:rsid w:val="00045D38"/>
    <w:rsid w:val="0004616F"/>
    <w:rsid w:val="00046A60"/>
    <w:rsid w:val="000475CA"/>
    <w:rsid w:val="00047663"/>
    <w:rsid w:val="000477AE"/>
    <w:rsid w:val="00050104"/>
    <w:rsid w:val="000504C5"/>
    <w:rsid w:val="0005145F"/>
    <w:rsid w:val="00051A07"/>
    <w:rsid w:val="0005209E"/>
    <w:rsid w:val="00053B64"/>
    <w:rsid w:val="00054811"/>
    <w:rsid w:val="00055519"/>
    <w:rsid w:val="00055DAF"/>
    <w:rsid w:val="00055F67"/>
    <w:rsid w:val="00056099"/>
    <w:rsid w:val="00056CAD"/>
    <w:rsid w:val="00056FEA"/>
    <w:rsid w:val="00057652"/>
    <w:rsid w:val="00057D97"/>
    <w:rsid w:val="00057F2C"/>
    <w:rsid w:val="00060144"/>
    <w:rsid w:val="000601AE"/>
    <w:rsid w:val="0006062C"/>
    <w:rsid w:val="00060648"/>
    <w:rsid w:val="000606E2"/>
    <w:rsid w:val="00060C55"/>
    <w:rsid w:val="00060E70"/>
    <w:rsid w:val="000619B1"/>
    <w:rsid w:val="000629DE"/>
    <w:rsid w:val="00062E33"/>
    <w:rsid w:val="00064F47"/>
    <w:rsid w:val="000651AE"/>
    <w:rsid w:val="00065384"/>
    <w:rsid w:val="00065513"/>
    <w:rsid w:val="0006619A"/>
    <w:rsid w:val="000661CC"/>
    <w:rsid w:val="000661DF"/>
    <w:rsid w:val="000665CF"/>
    <w:rsid w:val="00066654"/>
    <w:rsid w:val="00066D26"/>
    <w:rsid w:val="00066D5D"/>
    <w:rsid w:val="0006753B"/>
    <w:rsid w:val="000677B6"/>
    <w:rsid w:val="00067BE2"/>
    <w:rsid w:val="00067BEE"/>
    <w:rsid w:val="000709ED"/>
    <w:rsid w:val="00070CA4"/>
    <w:rsid w:val="00071480"/>
    <w:rsid w:val="00071541"/>
    <w:rsid w:val="00071BD9"/>
    <w:rsid w:val="00071D99"/>
    <w:rsid w:val="000727CD"/>
    <w:rsid w:val="000728F8"/>
    <w:rsid w:val="00072CD5"/>
    <w:rsid w:val="000737B7"/>
    <w:rsid w:val="00073FB2"/>
    <w:rsid w:val="00074652"/>
    <w:rsid w:val="000751EE"/>
    <w:rsid w:val="00075D94"/>
    <w:rsid w:val="00076637"/>
    <w:rsid w:val="00076C4A"/>
    <w:rsid w:val="00077753"/>
    <w:rsid w:val="0007793E"/>
    <w:rsid w:val="00082991"/>
    <w:rsid w:val="00082CB6"/>
    <w:rsid w:val="00083669"/>
    <w:rsid w:val="00083919"/>
    <w:rsid w:val="000849DA"/>
    <w:rsid w:val="000850DB"/>
    <w:rsid w:val="00085D5D"/>
    <w:rsid w:val="000860BC"/>
    <w:rsid w:val="00086C47"/>
    <w:rsid w:val="0009090A"/>
    <w:rsid w:val="00091D83"/>
    <w:rsid w:val="00091EA6"/>
    <w:rsid w:val="00092459"/>
    <w:rsid w:val="00092931"/>
    <w:rsid w:val="000930E4"/>
    <w:rsid w:val="00093864"/>
    <w:rsid w:val="00094350"/>
    <w:rsid w:val="000945B1"/>
    <w:rsid w:val="00094FA5"/>
    <w:rsid w:val="000A2946"/>
    <w:rsid w:val="000A2A4B"/>
    <w:rsid w:val="000A3385"/>
    <w:rsid w:val="000A3479"/>
    <w:rsid w:val="000A353E"/>
    <w:rsid w:val="000A36D9"/>
    <w:rsid w:val="000A39DD"/>
    <w:rsid w:val="000A3BF9"/>
    <w:rsid w:val="000A4A48"/>
    <w:rsid w:val="000A54EE"/>
    <w:rsid w:val="000A608E"/>
    <w:rsid w:val="000A6F34"/>
    <w:rsid w:val="000A721D"/>
    <w:rsid w:val="000A74CD"/>
    <w:rsid w:val="000A7AC2"/>
    <w:rsid w:val="000A7DCC"/>
    <w:rsid w:val="000B05EB"/>
    <w:rsid w:val="000B0635"/>
    <w:rsid w:val="000B140C"/>
    <w:rsid w:val="000B20E3"/>
    <w:rsid w:val="000B240C"/>
    <w:rsid w:val="000B296B"/>
    <w:rsid w:val="000B2FB0"/>
    <w:rsid w:val="000B384D"/>
    <w:rsid w:val="000B41A8"/>
    <w:rsid w:val="000B5226"/>
    <w:rsid w:val="000B5BAD"/>
    <w:rsid w:val="000B5C2C"/>
    <w:rsid w:val="000B5FFA"/>
    <w:rsid w:val="000B6B6A"/>
    <w:rsid w:val="000B6DC4"/>
    <w:rsid w:val="000B72A3"/>
    <w:rsid w:val="000B76A3"/>
    <w:rsid w:val="000C087F"/>
    <w:rsid w:val="000C143E"/>
    <w:rsid w:val="000C1C29"/>
    <w:rsid w:val="000C1E87"/>
    <w:rsid w:val="000C1F7B"/>
    <w:rsid w:val="000C23DA"/>
    <w:rsid w:val="000C33B6"/>
    <w:rsid w:val="000C36AA"/>
    <w:rsid w:val="000C3E2A"/>
    <w:rsid w:val="000C42F6"/>
    <w:rsid w:val="000C43DD"/>
    <w:rsid w:val="000C56A8"/>
    <w:rsid w:val="000C652A"/>
    <w:rsid w:val="000C6729"/>
    <w:rsid w:val="000C698A"/>
    <w:rsid w:val="000C6A97"/>
    <w:rsid w:val="000C7A8C"/>
    <w:rsid w:val="000D0452"/>
    <w:rsid w:val="000D1B0B"/>
    <w:rsid w:val="000D1B1C"/>
    <w:rsid w:val="000D1D4C"/>
    <w:rsid w:val="000D1E34"/>
    <w:rsid w:val="000D33FD"/>
    <w:rsid w:val="000D41A0"/>
    <w:rsid w:val="000D43A8"/>
    <w:rsid w:val="000D43BB"/>
    <w:rsid w:val="000D450C"/>
    <w:rsid w:val="000D45A7"/>
    <w:rsid w:val="000D46B1"/>
    <w:rsid w:val="000D4BD7"/>
    <w:rsid w:val="000D7653"/>
    <w:rsid w:val="000E019B"/>
    <w:rsid w:val="000E0AA5"/>
    <w:rsid w:val="000E1469"/>
    <w:rsid w:val="000E1642"/>
    <w:rsid w:val="000E1B56"/>
    <w:rsid w:val="000E1F1A"/>
    <w:rsid w:val="000E24AA"/>
    <w:rsid w:val="000E284D"/>
    <w:rsid w:val="000E296E"/>
    <w:rsid w:val="000E36AC"/>
    <w:rsid w:val="000E48C8"/>
    <w:rsid w:val="000E4ED1"/>
    <w:rsid w:val="000E4F2A"/>
    <w:rsid w:val="000E5183"/>
    <w:rsid w:val="000E595E"/>
    <w:rsid w:val="000E65DC"/>
    <w:rsid w:val="000E697B"/>
    <w:rsid w:val="000E7005"/>
    <w:rsid w:val="000E7C95"/>
    <w:rsid w:val="000F072B"/>
    <w:rsid w:val="000F15D3"/>
    <w:rsid w:val="000F1C13"/>
    <w:rsid w:val="000F230D"/>
    <w:rsid w:val="000F2421"/>
    <w:rsid w:val="000F3162"/>
    <w:rsid w:val="000F362A"/>
    <w:rsid w:val="000F3758"/>
    <w:rsid w:val="000F5B14"/>
    <w:rsid w:val="000F5C8F"/>
    <w:rsid w:val="000F5CED"/>
    <w:rsid w:val="000F5E6C"/>
    <w:rsid w:val="000F64D1"/>
    <w:rsid w:val="000F7A23"/>
    <w:rsid w:val="0010023E"/>
    <w:rsid w:val="00100D50"/>
    <w:rsid w:val="00100D9C"/>
    <w:rsid w:val="001012D1"/>
    <w:rsid w:val="001016E1"/>
    <w:rsid w:val="00102127"/>
    <w:rsid w:val="00103EA6"/>
    <w:rsid w:val="00104C68"/>
    <w:rsid w:val="001050BC"/>
    <w:rsid w:val="00105158"/>
    <w:rsid w:val="001055D4"/>
    <w:rsid w:val="0010585E"/>
    <w:rsid w:val="00106F18"/>
    <w:rsid w:val="00106F91"/>
    <w:rsid w:val="00107438"/>
    <w:rsid w:val="001076D4"/>
    <w:rsid w:val="00107D39"/>
    <w:rsid w:val="00110463"/>
    <w:rsid w:val="00110B71"/>
    <w:rsid w:val="00110F9E"/>
    <w:rsid w:val="00111B90"/>
    <w:rsid w:val="00113555"/>
    <w:rsid w:val="00113E1E"/>
    <w:rsid w:val="0011503C"/>
    <w:rsid w:val="00115EDF"/>
    <w:rsid w:val="00116513"/>
    <w:rsid w:val="0011690F"/>
    <w:rsid w:val="00116C13"/>
    <w:rsid w:val="0011777D"/>
    <w:rsid w:val="00117948"/>
    <w:rsid w:val="001208F8"/>
    <w:rsid w:val="00120E25"/>
    <w:rsid w:val="0012171E"/>
    <w:rsid w:val="00121C84"/>
    <w:rsid w:val="001228F9"/>
    <w:rsid w:val="00122948"/>
    <w:rsid w:val="00122D79"/>
    <w:rsid w:val="001230B1"/>
    <w:rsid w:val="001238BC"/>
    <w:rsid w:val="00123EFF"/>
    <w:rsid w:val="001258B7"/>
    <w:rsid w:val="00126059"/>
    <w:rsid w:val="001262BF"/>
    <w:rsid w:val="001273C1"/>
    <w:rsid w:val="0013011E"/>
    <w:rsid w:val="00130DEC"/>
    <w:rsid w:val="0013203B"/>
    <w:rsid w:val="00132A41"/>
    <w:rsid w:val="00132AA8"/>
    <w:rsid w:val="00132DED"/>
    <w:rsid w:val="001340FA"/>
    <w:rsid w:val="00136690"/>
    <w:rsid w:val="00136855"/>
    <w:rsid w:val="00136861"/>
    <w:rsid w:val="00136EB0"/>
    <w:rsid w:val="0013782A"/>
    <w:rsid w:val="00137CBF"/>
    <w:rsid w:val="00137E9E"/>
    <w:rsid w:val="00140531"/>
    <w:rsid w:val="00140DF8"/>
    <w:rsid w:val="00142148"/>
    <w:rsid w:val="00142381"/>
    <w:rsid w:val="001428F1"/>
    <w:rsid w:val="00143127"/>
    <w:rsid w:val="00143FEA"/>
    <w:rsid w:val="00144B51"/>
    <w:rsid w:val="00144F85"/>
    <w:rsid w:val="0014683E"/>
    <w:rsid w:val="00146ABA"/>
    <w:rsid w:val="001474AC"/>
    <w:rsid w:val="001478B4"/>
    <w:rsid w:val="00150B8C"/>
    <w:rsid w:val="0015152A"/>
    <w:rsid w:val="001520D6"/>
    <w:rsid w:val="0015243C"/>
    <w:rsid w:val="00152923"/>
    <w:rsid w:val="00154018"/>
    <w:rsid w:val="00154199"/>
    <w:rsid w:val="001541DD"/>
    <w:rsid w:val="0015489B"/>
    <w:rsid w:val="00154D88"/>
    <w:rsid w:val="001553B6"/>
    <w:rsid w:val="001556A9"/>
    <w:rsid w:val="00155794"/>
    <w:rsid w:val="00156D06"/>
    <w:rsid w:val="00156DA1"/>
    <w:rsid w:val="00156F82"/>
    <w:rsid w:val="00156FF2"/>
    <w:rsid w:val="00157226"/>
    <w:rsid w:val="00157432"/>
    <w:rsid w:val="0015757D"/>
    <w:rsid w:val="00157829"/>
    <w:rsid w:val="00160530"/>
    <w:rsid w:val="00160D6D"/>
    <w:rsid w:val="00162E58"/>
    <w:rsid w:val="001656B7"/>
    <w:rsid w:val="001657A3"/>
    <w:rsid w:val="001662B9"/>
    <w:rsid w:val="00166972"/>
    <w:rsid w:val="00167295"/>
    <w:rsid w:val="0016730F"/>
    <w:rsid w:val="0016776A"/>
    <w:rsid w:val="00167BA2"/>
    <w:rsid w:val="00167D14"/>
    <w:rsid w:val="00167DF1"/>
    <w:rsid w:val="00170206"/>
    <w:rsid w:val="001705B3"/>
    <w:rsid w:val="00170788"/>
    <w:rsid w:val="00170971"/>
    <w:rsid w:val="00174D5D"/>
    <w:rsid w:val="001755EF"/>
    <w:rsid w:val="00175915"/>
    <w:rsid w:val="00175F36"/>
    <w:rsid w:val="0017654D"/>
    <w:rsid w:val="00176C6A"/>
    <w:rsid w:val="00176CB5"/>
    <w:rsid w:val="00176E71"/>
    <w:rsid w:val="0017735B"/>
    <w:rsid w:val="0017783E"/>
    <w:rsid w:val="00177C8B"/>
    <w:rsid w:val="00177C8E"/>
    <w:rsid w:val="00177D31"/>
    <w:rsid w:val="0018011B"/>
    <w:rsid w:val="001801F8"/>
    <w:rsid w:val="0018026D"/>
    <w:rsid w:val="001803A0"/>
    <w:rsid w:val="001810E1"/>
    <w:rsid w:val="001812ED"/>
    <w:rsid w:val="00181C34"/>
    <w:rsid w:val="00181E01"/>
    <w:rsid w:val="001821BE"/>
    <w:rsid w:val="00182258"/>
    <w:rsid w:val="00182432"/>
    <w:rsid w:val="00182DE4"/>
    <w:rsid w:val="00183BF5"/>
    <w:rsid w:val="0018428F"/>
    <w:rsid w:val="0018475B"/>
    <w:rsid w:val="00184DC0"/>
    <w:rsid w:val="00185409"/>
    <w:rsid w:val="0018667F"/>
    <w:rsid w:val="00186725"/>
    <w:rsid w:val="00186C39"/>
    <w:rsid w:val="00190AAE"/>
    <w:rsid w:val="00190B8E"/>
    <w:rsid w:val="00190E5A"/>
    <w:rsid w:val="00190E6A"/>
    <w:rsid w:val="00190F8E"/>
    <w:rsid w:val="001912E5"/>
    <w:rsid w:val="00191349"/>
    <w:rsid w:val="001916CA"/>
    <w:rsid w:val="0019265B"/>
    <w:rsid w:val="00192799"/>
    <w:rsid w:val="00192C2C"/>
    <w:rsid w:val="001934B2"/>
    <w:rsid w:val="001934BD"/>
    <w:rsid w:val="00193656"/>
    <w:rsid w:val="00194036"/>
    <w:rsid w:val="001942C0"/>
    <w:rsid w:val="001948B2"/>
    <w:rsid w:val="00194C33"/>
    <w:rsid w:val="00194E18"/>
    <w:rsid w:val="00195019"/>
    <w:rsid w:val="0019583B"/>
    <w:rsid w:val="00196E61"/>
    <w:rsid w:val="00197453"/>
    <w:rsid w:val="001974C7"/>
    <w:rsid w:val="00197AD9"/>
    <w:rsid w:val="001A225D"/>
    <w:rsid w:val="001A226C"/>
    <w:rsid w:val="001A3AFD"/>
    <w:rsid w:val="001A3FD9"/>
    <w:rsid w:val="001A62D8"/>
    <w:rsid w:val="001A6676"/>
    <w:rsid w:val="001A6D4D"/>
    <w:rsid w:val="001A7482"/>
    <w:rsid w:val="001A74CD"/>
    <w:rsid w:val="001A7784"/>
    <w:rsid w:val="001B0238"/>
    <w:rsid w:val="001B0767"/>
    <w:rsid w:val="001B0882"/>
    <w:rsid w:val="001B1A95"/>
    <w:rsid w:val="001B1D0E"/>
    <w:rsid w:val="001B214D"/>
    <w:rsid w:val="001B2556"/>
    <w:rsid w:val="001B3EBF"/>
    <w:rsid w:val="001B4AD7"/>
    <w:rsid w:val="001B4F34"/>
    <w:rsid w:val="001B5B80"/>
    <w:rsid w:val="001B5C9D"/>
    <w:rsid w:val="001B5FC0"/>
    <w:rsid w:val="001B625A"/>
    <w:rsid w:val="001B6724"/>
    <w:rsid w:val="001B6F27"/>
    <w:rsid w:val="001B76E7"/>
    <w:rsid w:val="001B792C"/>
    <w:rsid w:val="001C015F"/>
    <w:rsid w:val="001C0FCD"/>
    <w:rsid w:val="001C12FA"/>
    <w:rsid w:val="001C151B"/>
    <w:rsid w:val="001C15A4"/>
    <w:rsid w:val="001C1B30"/>
    <w:rsid w:val="001C283B"/>
    <w:rsid w:val="001C351A"/>
    <w:rsid w:val="001C356E"/>
    <w:rsid w:val="001C37A4"/>
    <w:rsid w:val="001C476E"/>
    <w:rsid w:val="001C4EBB"/>
    <w:rsid w:val="001C4FE1"/>
    <w:rsid w:val="001C50BE"/>
    <w:rsid w:val="001C53E1"/>
    <w:rsid w:val="001C576E"/>
    <w:rsid w:val="001C5868"/>
    <w:rsid w:val="001C5A0B"/>
    <w:rsid w:val="001C7E91"/>
    <w:rsid w:val="001D0138"/>
    <w:rsid w:val="001D0896"/>
    <w:rsid w:val="001D2685"/>
    <w:rsid w:val="001D2AC9"/>
    <w:rsid w:val="001D2F78"/>
    <w:rsid w:val="001D306B"/>
    <w:rsid w:val="001D395A"/>
    <w:rsid w:val="001D4222"/>
    <w:rsid w:val="001D455F"/>
    <w:rsid w:val="001D45A5"/>
    <w:rsid w:val="001D5B3D"/>
    <w:rsid w:val="001D5C45"/>
    <w:rsid w:val="001D6365"/>
    <w:rsid w:val="001D6C3A"/>
    <w:rsid w:val="001D6E81"/>
    <w:rsid w:val="001D7E15"/>
    <w:rsid w:val="001D7EAE"/>
    <w:rsid w:val="001E0411"/>
    <w:rsid w:val="001E0780"/>
    <w:rsid w:val="001E100D"/>
    <w:rsid w:val="001E131C"/>
    <w:rsid w:val="001E2429"/>
    <w:rsid w:val="001E279E"/>
    <w:rsid w:val="001E2EC1"/>
    <w:rsid w:val="001E3B9F"/>
    <w:rsid w:val="001E4088"/>
    <w:rsid w:val="001E4972"/>
    <w:rsid w:val="001E4D4D"/>
    <w:rsid w:val="001E4FEB"/>
    <w:rsid w:val="001E5B83"/>
    <w:rsid w:val="001E6BB4"/>
    <w:rsid w:val="001E73EB"/>
    <w:rsid w:val="001E7FDA"/>
    <w:rsid w:val="001F0348"/>
    <w:rsid w:val="001F0368"/>
    <w:rsid w:val="001F0B22"/>
    <w:rsid w:val="001F112B"/>
    <w:rsid w:val="001F1CC4"/>
    <w:rsid w:val="001F2418"/>
    <w:rsid w:val="001F2D25"/>
    <w:rsid w:val="001F2E1D"/>
    <w:rsid w:val="001F310C"/>
    <w:rsid w:val="001F3301"/>
    <w:rsid w:val="001F379D"/>
    <w:rsid w:val="001F5154"/>
    <w:rsid w:val="001F5589"/>
    <w:rsid w:val="001F5638"/>
    <w:rsid w:val="001F6E48"/>
    <w:rsid w:val="001F7B41"/>
    <w:rsid w:val="0020054A"/>
    <w:rsid w:val="00200597"/>
    <w:rsid w:val="00200FBE"/>
    <w:rsid w:val="002016CA"/>
    <w:rsid w:val="002016E0"/>
    <w:rsid w:val="00202227"/>
    <w:rsid w:val="00202746"/>
    <w:rsid w:val="002027D2"/>
    <w:rsid w:val="0020351C"/>
    <w:rsid w:val="002035D6"/>
    <w:rsid w:val="00203780"/>
    <w:rsid w:val="002039A1"/>
    <w:rsid w:val="00205258"/>
    <w:rsid w:val="00205632"/>
    <w:rsid w:val="00205C38"/>
    <w:rsid w:val="0020638E"/>
    <w:rsid w:val="00206485"/>
    <w:rsid w:val="00206625"/>
    <w:rsid w:val="002068D3"/>
    <w:rsid w:val="00207272"/>
    <w:rsid w:val="00207B87"/>
    <w:rsid w:val="00207F3C"/>
    <w:rsid w:val="002107EA"/>
    <w:rsid w:val="00210E89"/>
    <w:rsid w:val="002110C4"/>
    <w:rsid w:val="0021171B"/>
    <w:rsid w:val="002129B0"/>
    <w:rsid w:val="00213309"/>
    <w:rsid w:val="0021344C"/>
    <w:rsid w:val="002138BA"/>
    <w:rsid w:val="00214D4D"/>
    <w:rsid w:val="002165D7"/>
    <w:rsid w:val="0021673F"/>
    <w:rsid w:val="00216E2C"/>
    <w:rsid w:val="00216F35"/>
    <w:rsid w:val="0021728D"/>
    <w:rsid w:val="00217A2B"/>
    <w:rsid w:val="00220129"/>
    <w:rsid w:val="002203FD"/>
    <w:rsid w:val="00220416"/>
    <w:rsid w:val="00222E95"/>
    <w:rsid w:val="00224AF6"/>
    <w:rsid w:val="00224E2C"/>
    <w:rsid w:val="00224EBE"/>
    <w:rsid w:val="0022583C"/>
    <w:rsid w:val="00225AC2"/>
    <w:rsid w:val="00225DBC"/>
    <w:rsid w:val="00226213"/>
    <w:rsid w:val="00226B67"/>
    <w:rsid w:val="00227357"/>
    <w:rsid w:val="00227584"/>
    <w:rsid w:val="00227ED7"/>
    <w:rsid w:val="002305E7"/>
    <w:rsid w:val="00230723"/>
    <w:rsid w:val="0023099D"/>
    <w:rsid w:val="00230D0A"/>
    <w:rsid w:val="00231E1B"/>
    <w:rsid w:val="00231E33"/>
    <w:rsid w:val="00232378"/>
    <w:rsid w:val="002324AD"/>
    <w:rsid w:val="00235156"/>
    <w:rsid w:val="002351E2"/>
    <w:rsid w:val="00235FCA"/>
    <w:rsid w:val="0023602B"/>
    <w:rsid w:val="002367EA"/>
    <w:rsid w:val="00236BC7"/>
    <w:rsid w:val="00236D39"/>
    <w:rsid w:val="00237896"/>
    <w:rsid w:val="00237D8D"/>
    <w:rsid w:val="00237DA2"/>
    <w:rsid w:val="00237F3A"/>
    <w:rsid w:val="00240073"/>
    <w:rsid w:val="0024120D"/>
    <w:rsid w:val="0024168C"/>
    <w:rsid w:val="00242A4A"/>
    <w:rsid w:val="00242AE8"/>
    <w:rsid w:val="00242B00"/>
    <w:rsid w:val="0024377F"/>
    <w:rsid w:val="00243DF3"/>
    <w:rsid w:val="00244051"/>
    <w:rsid w:val="002451AC"/>
    <w:rsid w:val="00245612"/>
    <w:rsid w:val="00245692"/>
    <w:rsid w:val="00245A03"/>
    <w:rsid w:val="00245E7A"/>
    <w:rsid w:val="0024619C"/>
    <w:rsid w:val="0024658D"/>
    <w:rsid w:val="002468CC"/>
    <w:rsid w:val="002478F4"/>
    <w:rsid w:val="00247BD3"/>
    <w:rsid w:val="0025052D"/>
    <w:rsid w:val="00250F08"/>
    <w:rsid w:val="00251012"/>
    <w:rsid w:val="00251049"/>
    <w:rsid w:val="0025157B"/>
    <w:rsid w:val="00251702"/>
    <w:rsid w:val="002529DF"/>
    <w:rsid w:val="00253135"/>
    <w:rsid w:val="00253872"/>
    <w:rsid w:val="00253CC3"/>
    <w:rsid w:val="00253F41"/>
    <w:rsid w:val="00254340"/>
    <w:rsid w:val="00254668"/>
    <w:rsid w:val="002547A4"/>
    <w:rsid w:val="002550A0"/>
    <w:rsid w:val="00255580"/>
    <w:rsid w:val="00255FB5"/>
    <w:rsid w:val="0025608C"/>
    <w:rsid w:val="0025721C"/>
    <w:rsid w:val="00257411"/>
    <w:rsid w:val="00257713"/>
    <w:rsid w:val="00260591"/>
    <w:rsid w:val="002622B4"/>
    <w:rsid w:val="00262F38"/>
    <w:rsid w:val="00263570"/>
    <w:rsid w:val="002639CA"/>
    <w:rsid w:val="00264043"/>
    <w:rsid w:val="002643CE"/>
    <w:rsid w:val="002645C0"/>
    <w:rsid w:val="0026470C"/>
    <w:rsid w:val="002651C3"/>
    <w:rsid w:val="00265304"/>
    <w:rsid w:val="00265675"/>
    <w:rsid w:val="00265D42"/>
    <w:rsid w:val="00266AB5"/>
    <w:rsid w:val="00266D0D"/>
    <w:rsid w:val="00267424"/>
    <w:rsid w:val="002709B8"/>
    <w:rsid w:val="00270C57"/>
    <w:rsid w:val="00270C95"/>
    <w:rsid w:val="00270E77"/>
    <w:rsid w:val="00271041"/>
    <w:rsid w:val="00271572"/>
    <w:rsid w:val="00271922"/>
    <w:rsid w:val="00272229"/>
    <w:rsid w:val="0027269F"/>
    <w:rsid w:val="00272B2F"/>
    <w:rsid w:val="00272D8F"/>
    <w:rsid w:val="00274367"/>
    <w:rsid w:val="002746B6"/>
    <w:rsid w:val="00274756"/>
    <w:rsid w:val="00274816"/>
    <w:rsid w:val="00275711"/>
    <w:rsid w:val="002757E0"/>
    <w:rsid w:val="00276D42"/>
    <w:rsid w:val="00276DF2"/>
    <w:rsid w:val="002776B8"/>
    <w:rsid w:val="00277CD9"/>
    <w:rsid w:val="00281743"/>
    <w:rsid w:val="00282339"/>
    <w:rsid w:val="00282472"/>
    <w:rsid w:val="00282EE7"/>
    <w:rsid w:val="00283677"/>
    <w:rsid w:val="00283A4F"/>
    <w:rsid w:val="00283C74"/>
    <w:rsid w:val="00284D2A"/>
    <w:rsid w:val="00287897"/>
    <w:rsid w:val="00287908"/>
    <w:rsid w:val="00290AF0"/>
    <w:rsid w:val="00291D8B"/>
    <w:rsid w:val="00292898"/>
    <w:rsid w:val="0029308B"/>
    <w:rsid w:val="00293A8F"/>
    <w:rsid w:val="00293CFE"/>
    <w:rsid w:val="00293DB1"/>
    <w:rsid w:val="00293E06"/>
    <w:rsid w:val="00293EA3"/>
    <w:rsid w:val="00294953"/>
    <w:rsid w:val="00294A80"/>
    <w:rsid w:val="00294F95"/>
    <w:rsid w:val="002955DF"/>
    <w:rsid w:val="00295C0C"/>
    <w:rsid w:val="00295C19"/>
    <w:rsid w:val="00296240"/>
    <w:rsid w:val="00296857"/>
    <w:rsid w:val="00297C9E"/>
    <w:rsid w:val="00297FEB"/>
    <w:rsid w:val="002A0219"/>
    <w:rsid w:val="002A04F7"/>
    <w:rsid w:val="002A0F23"/>
    <w:rsid w:val="002A1892"/>
    <w:rsid w:val="002A2682"/>
    <w:rsid w:val="002A2BDB"/>
    <w:rsid w:val="002A2F08"/>
    <w:rsid w:val="002A3960"/>
    <w:rsid w:val="002A3BD5"/>
    <w:rsid w:val="002A4392"/>
    <w:rsid w:val="002A4608"/>
    <w:rsid w:val="002A4689"/>
    <w:rsid w:val="002A507C"/>
    <w:rsid w:val="002A541C"/>
    <w:rsid w:val="002A5897"/>
    <w:rsid w:val="002A6198"/>
    <w:rsid w:val="002A6870"/>
    <w:rsid w:val="002A6A49"/>
    <w:rsid w:val="002A7FD2"/>
    <w:rsid w:val="002B08BB"/>
    <w:rsid w:val="002B1168"/>
    <w:rsid w:val="002B14D1"/>
    <w:rsid w:val="002B15F5"/>
    <w:rsid w:val="002B36E9"/>
    <w:rsid w:val="002B408E"/>
    <w:rsid w:val="002B4B3F"/>
    <w:rsid w:val="002B4CCC"/>
    <w:rsid w:val="002B4E38"/>
    <w:rsid w:val="002B50AE"/>
    <w:rsid w:val="002B5B29"/>
    <w:rsid w:val="002B5CED"/>
    <w:rsid w:val="002B5EDD"/>
    <w:rsid w:val="002C05E4"/>
    <w:rsid w:val="002C0CDD"/>
    <w:rsid w:val="002C137A"/>
    <w:rsid w:val="002C13BA"/>
    <w:rsid w:val="002C19B3"/>
    <w:rsid w:val="002C1FA0"/>
    <w:rsid w:val="002C21B3"/>
    <w:rsid w:val="002C237A"/>
    <w:rsid w:val="002C2F3F"/>
    <w:rsid w:val="002C33F7"/>
    <w:rsid w:val="002C3AE9"/>
    <w:rsid w:val="002C6171"/>
    <w:rsid w:val="002C6429"/>
    <w:rsid w:val="002C6CBA"/>
    <w:rsid w:val="002C7037"/>
    <w:rsid w:val="002C709F"/>
    <w:rsid w:val="002C76EC"/>
    <w:rsid w:val="002C7CF0"/>
    <w:rsid w:val="002D1C14"/>
    <w:rsid w:val="002D2932"/>
    <w:rsid w:val="002D2C9C"/>
    <w:rsid w:val="002D3151"/>
    <w:rsid w:val="002D3F87"/>
    <w:rsid w:val="002D47D9"/>
    <w:rsid w:val="002D4879"/>
    <w:rsid w:val="002D5C4C"/>
    <w:rsid w:val="002D6491"/>
    <w:rsid w:val="002D67FE"/>
    <w:rsid w:val="002D72B3"/>
    <w:rsid w:val="002E019E"/>
    <w:rsid w:val="002E10F6"/>
    <w:rsid w:val="002E133F"/>
    <w:rsid w:val="002E1431"/>
    <w:rsid w:val="002E14C4"/>
    <w:rsid w:val="002E1BE8"/>
    <w:rsid w:val="002E22DA"/>
    <w:rsid w:val="002E253D"/>
    <w:rsid w:val="002E2A63"/>
    <w:rsid w:val="002E2B20"/>
    <w:rsid w:val="002E2ECF"/>
    <w:rsid w:val="002E3570"/>
    <w:rsid w:val="002E3619"/>
    <w:rsid w:val="002E3800"/>
    <w:rsid w:val="002E39D5"/>
    <w:rsid w:val="002E3EB1"/>
    <w:rsid w:val="002E4637"/>
    <w:rsid w:val="002E49BC"/>
    <w:rsid w:val="002E4B77"/>
    <w:rsid w:val="002E4DE2"/>
    <w:rsid w:val="002E52EE"/>
    <w:rsid w:val="002E538A"/>
    <w:rsid w:val="002E5565"/>
    <w:rsid w:val="002E5B20"/>
    <w:rsid w:val="002E680B"/>
    <w:rsid w:val="002E68BB"/>
    <w:rsid w:val="002E7627"/>
    <w:rsid w:val="002F0538"/>
    <w:rsid w:val="002F0AF3"/>
    <w:rsid w:val="002F0E25"/>
    <w:rsid w:val="002F18A7"/>
    <w:rsid w:val="002F1CC3"/>
    <w:rsid w:val="002F1FA1"/>
    <w:rsid w:val="002F23B6"/>
    <w:rsid w:val="002F2822"/>
    <w:rsid w:val="002F2D1C"/>
    <w:rsid w:val="002F3FA4"/>
    <w:rsid w:val="002F455A"/>
    <w:rsid w:val="002F46DE"/>
    <w:rsid w:val="002F4F6F"/>
    <w:rsid w:val="002F50FF"/>
    <w:rsid w:val="002F56EC"/>
    <w:rsid w:val="002F6370"/>
    <w:rsid w:val="002F7686"/>
    <w:rsid w:val="002F7F42"/>
    <w:rsid w:val="003010A0"/>
    <w:rsid w:val="00301D43"/>
    <w:rsid w:val="00301F25"/>
    <w:rsid w:val="003022AD"/>
    <w:rsid w:val="003023F1"/>
    <w:rsid w:val="003025EA"/>
    <w:rsid w:val="003029AF"/>
    <w:rsid w:val="00303C1A"/>
    <w:rsid w:val="00304842"/>
    <w:rsid w:val="00305334"/>
    <w:rsid w:val="0030571B"/>
    <w:rsid w:val="0031071F"/>
    <w:rsid w:val="00310DAE"/>
    <w:rsid w:val="00310DEA"/>
    <w:rsid w:val="00311487"/>
    <w:rsid w:val="00312898"/>
    <w:rsid w:val="00313274"/>
    <w:rsid w:val="003138D0"/>
    <w:rsid w:val="003146F4"/>
    <w:rsid w:val="00314919"/>
    <w:rsid w:val="0031579E"/>
    <w:rsid w:val="00316443"/>
    <w:rsid w:val="00316F48"/>
    <w:rsid w:val="003178DC"/>
    <w:rsid w:val="00317EC0"/>
    <w:rsid w:val="00320628"/>
    <w:rsid w:val="00320A50"/>
    <w:rsid w:val="00320CC5"/>
    <w:rsid w:val="00322D10"/>
    <w:rsid w:val="00323341"/>
    <w:rsid w:val="00323A47"/>
    <w:rsid w:val="00323C84"/>
    <w:rsid w:val="00324F6F"/>
    <w:rsid w:val="0032518D"/>
    <w:rsid w:val="00325F3A"/>
    <w:rsid w:val="00325F89"/>
    <w:rsid w:val="003262F3"/>
    <w:rsid w:val="003263F0"/>
    <w:rsid w:val="00326653"/>
    <w:rsid w:val="00327782"/>
    <w:rsid w:val="0032784A"/>
    <w:rsid w:val="00327E15"/>
    <w:rsid w:val="00330B3F"/>
    <w:rsid w:val="00330DEC"/>
    <w:rsid w:val="0033120E"/>
    <w:rsid w:val="003313BC"/>
    <w:rsid w:val="00331FAE"/>
    <w:rsid w:val="00332126"/>
    <w:rsid w:val="00332677"/>
    <w:rsid w:val="003326B2"/>
    <w:rsid w:val="00332CF1"/>
    <w:rsid w:val="00332D8D"/>
    <w:rsid w:val="00333453"/>
    <w:rsid w:val="00333686"/>
    <w:rsid w:val="00333797"/>
    <w:rsid w:val="00333BBD"/>
    <w:rsid w:val="00335C9A"/>
    <w:rsid w:val="00337657"/>
    <w:rsid w:val="003377B5"/>
    <w:rsid w:val="003401BC"/>
    <w:rsid w:val="003405E6"/>
    <w:rsid w:val="00340C7A"/>
    <w:rsid w:val="00341011"/>
    <w:rsid w:val="0034139F"/>
    <w:rsid w:val="00341AEB"/>
    <w:rsid w:val="00342287"/>
    <w:rsid w:val="0034241F"/>
    <w:rsid w:val="00342EC5"/>
    <w:rsid w:val="003431D4"/>
    <w:rsid w:val="00343242"/>
    <w:rsid w:val="003440B0"/>
    <w:rsid w:val="0034452F"/>
    <w:rsid w:val="00344B4D"/>
    <w:rsid w:val="00346FDE"/>
    <w:rsid w:val="003478CC"/>
    <w:rsid w:val="00347A98"/>
    <w:rsid w:val="00347DCE"/>
    <w:rsid w:val="00347FC3"/>
    <w:rsid w:val="0035088D"/>
    <w:rsid w:val="00351369"/>
    <w:rsid w:val="003514C1"/>
    <w:rsid w:val="00351FC8"/>
    <w:rsid w:val="00352243"/>
    <w:rsid w:val="0035334B"/>
    <w:rsid w:val="00353373"/>
    <w:rsid w:val="003542F2"/>
    <w:rsid w:val="00354589"/>
    <w:rsid w:val="00354A1D"/>
    <w:rsid w:val="003559AA"/>
    <w:rsid w:val="003564E1"/>
    <w:rsid w:val="0035659E"/>
    <w:rsid w:val="00356974"/>
    <w:rsid w:val="00356CE4"/>
    <w:rsid w:val="003579E8"/>
    <w:rsid w:val="00357F89"/>
    <w:rsid w:val="00360069"/>
    <w:rsid w:val="00360554"/>
    <w:rsid w:val="00360AFD"/>
    <w:rsid w:val="003613C2"/>
    <w:rsid w:val="00361FFA"/>
    <w:rsid w:val="00362DC3"/>
    <w:rsid w:val="00362ED2"/>
    <w:rsid w:val="00363B88"/>
    <w:rsid w:val="00364758"/>
    <w:rsid w:val="003648D3"/>
    <w:rsid w:val="0036493B"/>
    <w:rsid w:val="00365E35"/>
    <w:rsid w:val="00366947"/>
    <w:rsid w:val="00366E64"/>
    <w:rsid w:val="003675D8"/>
    <w:rsid w:val="003676DF"/>
    <w:rsid w:val="003678E2"/>
    <w:rsid w:val="00367B9B"/>
    <w:rsid w:val="00367D52"/>
    <w:rsid w:val="00370C5C"/>
    <w:rsid w:val="00371BCC"/>
    <w:rsid w:val="00371C7F"/>
    <w:rsid w:val="00371E22"/>
    <w:rsid w:val="0037260B"/>
    <w:rsid w:val="00372846"/>
    <w:rsid w:val="00372A53"/>
    <w:rsid w:val="003743AF"/>
    <w:rsid w:val="0037443A"/>
    <w:rsid w:val="003748F1"/>
    <w:rsid w:val="003750D2"/>
    <w:rsid w:val="00375F58"/>
    <w:rsid w:val="003762BB"/>
    <w:rsid w:val="003771F9"/>
    <w:rsid w:val="0037748E"/>
    <w:rsid w:val="003777A0"/>
    <w:rsid w:val="00377BC2"/>
    <w:rsid w:val="0038049B"/>
    <w:rsid w:val="00380ED9"/>
    <w:rsid w:val="0038185E"/>
    <w:rsid w:val="00381F4F"/>
    <w:rsid w:val="003821C9"/>
    <w:rsid w:val="003821F7"/>
    <w:rsid w:val="003823EA"/>
    <w:rsid w:val="00382CDB"/>
    <w:rsid w:val="00383258"/>
    <w:rsid w:val="00383A33"/>
    <w:rsid w:val="00383ADD"/>
    <w:rsid w:val="00383E59"/>
    <w:rsid w:val="00384771"/>
    <w:rsid w:val="003847F1"/>
    <w:rsid w:val="003856D6"/>
    <w:rsid w:val="003858A5"/>
    <w:rsid w:val="003859AC"/>
    <w:rsid w:val="00386224"/>
    <w:rsid w:val="00386778"/>
    <w:rsid w:val="00386C56"/>
    <w:rsid w:val="003874BE"/>
    <w:rsid w:val="003875D4"/>
    <w:rsid w:val="00387BB8"/>
    <w:rsid w:val="00390229"/>
    <w:rsid w:val="00390664"/>
    <w:rsid w:val="00390F7F"/>
    <w:rsid w:val="003916FC"/>
    <w:rsid w:val="0039171A"/>
    <w:rsid w:val="00391ACE"/>
    <w:rsid w:val="00392335"/>
    <w:rsid w:val="0039474A"/>
    <w:rsid w:val="00394954"/>
    <w:rsid w:val="00394BDD"/>
    <w:rsid w:val="00394CF7"/>
    <w:rsid w:val="00395721"/>
    <w:rsid w:val="00395776"/>
    <w:rsid w:val="00395A06"/>
    <w:rsid w:val="00395B0D"/>
    <w:rsid w:val="00396C78"/>
    <w:rsid w:val="003973B0"/>
    <w:rsid w:val="003A0271"/>
    <w:rsid w:val="003A0E15"/>
    <w:rsid w:val="003A1295"/>
    <w:rsid w:val="003A15D5"/>
    <w:rsid w:val="003A2239"/>
    <w:rsid w:val="003A5560"/>
    <w:rsid w:val="003A5DFF"/>
    <w:rsid w:val="003A5F8E"/>
    <w:rsid w:val="003A630C"/>
    <w:rsid w:val="003A6E6B"/>
    <w:rsid w:val="003A7AB1"/>
    <w:rsid w:val="003B0188"/>
    <w:rsid w:val="003B0622"/>
    <w:rsid w:val="003B0761"/>
    <w:rsid w:val="003B078B"/>
    <w:rsid w:val="003B0828"/>
    <w:rsid w:val="003B082D"/>
    <w:rsid w:val="003B0BED"/>
    <w:rsid w:val="003B18C2"/>
    <w:rsid w:val="003B18E3"/>
    <w:rsid w:val="003B1FD5"/>
    <w:rsid w:val="003B2308"/>
    <w:rsid w:val="003B3331"/>
    <w:rsid w:val="003B33B8"/>
    <w:rsid w:val="003B3967"/>
    <w:rsid w:val="003B3A0B"/>
    <w:rsid w:val="003B3B65"/>
    <w:rsid w:val="003B49A6"/>
    <w:rsid w:val="003B526A"/>
    <w:rsid w:val="003B5768"/>
    <w:rsid w:val="003B6210"/>
    <w:rsid w:val="003B62DB"/>
    <w:rsid w:val="003B69BD"/>
    <w:rsid w:val="003B6C78"/>
    <w:rsid w:val="003B7798"/>
    <w:rsid w:val="003B78CF"/>
    <w:rsid w:val="003C00D2"/>
    <w:rsid w:val="003C0567"/>
    <w:rsid w:val="003C06F5"/>
    <w:rsid w:val="003C0AC0"/>
    <w:rsid w:val="003C14C4"/>
    <w:rsid w:val="003C17CE"/>
    <w:rsid w:val="003C26CC"/>
    <w:rsid w:val="003C34F3"/>
    <w:rsid w:val="003C4A72"/>
    <w:rsid w:val="003C53DA"/>
    <w:rsid w:val="003C554D"/>
    <w:rsid w:val="003C5D6D"/>
    <w:rsid w:val="003C5E3D"/>
    <w:rsid w:val="003C60C7"/>
    <w:rsid w:val="003C6F0A"/>
    <w:rsid w:val="003C73A0"/>
    <w:rsid w:val="003C79CA"/>
    <w:rsid w:val="003C7CA3"/>
    <w:rsid w:val="003D032C"/>
    <w:rsid w:val="003D078C"/>
    <w:rsid w:val="003D0C3D"/>
    <w:rsid w:val="003D0F56"/>
    <w:rsid w:val="003D109E"/>
    <w:rsid w:val="003D15DA"/>
    <w:rsid w:val="003D2BE6"/>
    <w:rsid w:val="003D2F3B"/>
    <w:rsid w:val="003D3E38"/>
    <w:rsid w:val="003D435F"/>
    <w:rsid w:val="003D4511"/>
    <w:rsid w:val="003D4F73"/>
    <w:rsid w:val="003D5306"/>
    <w:rsid w:val="003D546F"/>
    <w:rsid w:val="003D6066"/>
    <w:rsid w:val="003D6FDA"/>
    <w:rsid w:val="003D7613"/>
    <w:rsid w:val="003D77E7"/>
    <w:rsid w:val="003E0D11"/>
    <w:rsid w:val="003E136A"/>
    <w:rsid w:val="003E19A2"/>
    <w:rsid w:val="003E1C8C"/>
    <w:rsid w:val="003E2000"/>
    <w:rsid w:val="003E2339"/>
    <w:rsid w:val="003E2527"/>
    <w:rsid w:val="003E4024"/>
    <w:rsid w:val="003E4291"/>
    <w:rsid w:val="003E4D74"/>
    <w:rsid w:val="003E4FC3"/>
    <w:rsid w:val="003E567A"/>
    <w:rsid w:val="003E5D4D"/>
    <w:rsid w:val="003E60C6"/>
    <w:rsid w:val="003F0050"/>
    <w:rsid w:val="003F03E4"/>
    <w:rsid w:val="003F070E"/>
    <w:rsid w:val="003F0E34"/>
    <w:rsid w:val="003F0E42"/>
    <w:rsid w:val="003F0E43"/>
    <w:rsid w:val="003F1984"/>
    <w:rsid w:val="003F2066"/>
    <w:rsid w:val="003F3343"/>
    <w:rsid w:val="003F404C"/>
    <w:rsid w:val="003F4BD1"/>
    <w:rsid w:val="003F54CC"/>
    <w:rsid w:val="003F5BD8"/>
    <w:rsid w:val="003F6858"/>
    <w:rsid w:val="003F6EDB"/>
    <w:rsid w:val="003F73B3"/>
    <w:rsid w:val="003F77F8"/>
    <w:rsid w:val="003F7BAA"/>
    <w:rsid w:val="003F7DE6"/>
    <w:rsid w:val="004008D6"/>
    <w:rsid w:val="0040134E"/>
    <w:rsid w:val="0040202B"/>
    <w:rsid w:val="004025B6"/>
    <w:rsid w:val="00402A23"/>
    <w:rsid w:val="00402F08"/>
    <w:rsid w:val="00403196"/>
    <w:rsid w:val="00403D58"/>
    <w:rsid w:val="004043F6"/>
    <w:rsid w:val="00404B14"/>
    <w:rsid w:val="00404CA1"/>
    <w:rsid w:val="0040571C"/>
    <w:rsid w:val="00405754"/>
    <w:rsid w:val="00405E20"/>
    <w:rsid w:val="004067E4"/>
    <w:rsid w:val="0040725C"/>
    <w:rsid w:val="004076C8"/>
    <w:rsid w:val="00407708"/>
    <w:rsid w:val="00407F35"/>
    <w:rsid w:val="004115C2"/>
    <w:rsid w:val="004116C7"/>
    <w:rsid w:val="004119C8"/>
    <w:rsid w:val="00411B6B"/>
    <w:rsid w:val="00412752"/>
    <w:rsid w:val="00412941"/>
    <w:rsid w:val="004133A9"/>
    <w:rsid w:val="00414629"/>
    <w:rsid w:val="00414AD9"/>
    <w:rsid w:val="00415191"/>
    <w:rsid w:val="004152E2"/>
    <w:rsid w:val="004157E3"/>
    <w:rsid w:val="004177AD"/>
    <w:rsid w:val="0041793E"/>
    <w:rsid w:val="00420075"/>
    <w:rsid w:val="0042077D"/>
    <w:rsid w:val="00420ADD"/>
    <w:rsid w:val="00420B95"/>
    <w:rsid w:val="00420D2A"/>
    <w:rsid w:val="00421146"/>
    <w:rsid w:val="004215C5"/>
    <w:rsid w:val="004218B4"/>
    <w:rsid w:val="004219A4"/>
    <w:rsid w:val="00422203"/>
    <w:rsid w:val="00423131"/>
    <w:rsid w:val="004236EB"/>
    <w:rsid w:val="004238AC"/>
    <w:rsid w:val="00423C3B"/>
    <w:rsid w:val="00423EEB"/>
    <w:rsid w:val="00424406"/>
    <w:rsid w:val="0042456B"/>
    <w:rsid w:val="004245FC"/>
    <w:rsid w:val="00424D2D"/>
    <w:rsid w:val="00424F35"/>
    <w:rsid w:val="004253C9"/>
    <w:rsid w:val="00425F2B"/>
    <w:rsid w:val="00426CC9"/>
    <w:rsid w:val="0042741E"/>
    <w:rsid w:val="00427538"/>
    <w:rsid w:val="00427BE1"/>
    <w:rsid w:val="004307FC"/>
    <w:rsid w:val="004308F9"/>
    <w:rsid w:val="00430CE0"/>
    <w:rsid w:val="004317D0"/>
    <w:rsid w:val="00431F7C"/>
    <w:rsid w:val="004320B6"/>
    <w:rsid w:val="00436286"/>
    <w:rsid w:val="00436463"/>
    <w:rsid w:val="004364B6"/>
    <w:rsid w:val="00436839"/>
    <w:rsid w:val="00437A31"/>
    <w:rsid w:val="00440404"/>
    <w:rsid w:val="004405EA"/>
    <w:rsid w:val="00440744"/>
    <w:rsid w:val="004408D4"/>
    <w:rsid w:val="00440A01"/>
    <w:rsid w:val="00440B6E"/>
    <w:rsid w:val="00440D3F"/>
    <w:rsid w:val="00441635"/>
    <w:rsid w:val="00441BEF"/>
    <w:rsid w:val="00441CA7"/>
    <w:rsid w:val="004421EF"/>
    <w:rsid w:val="00442A60"/>
    <w:rsid w:val="00442D17"/>
    <w:rsid w:val="00443540"/>
    <w:rsid w:val="00443F90"/>
    <w:rsid w:val="004449E6"/>
    <w:rsid w:val="0044548E"/>
    <w:rsid w:val="00445C4F"/>
    <w:rsid w:val="00445DC1"/>
    <w:rsid w:val="00446130"/>
    <w:rsid w:val="004468B6"/>
    <w:rsid w:val="004473D5"/>
    <w:rsid w:val="0044745B"/>
    <w:rsid w:val="00447581"/>
    <w:rsid w:val="00450B56"/>
    <w:rsid w:val="00450C0A"/>
    <w:rsid w:val="00451071"/>
    <w:rsid w:val="0045245F"/>
    <w:rsid w:val="00452D50"/>
    <w:rsid w:val="00452FE8"/>
    <w:rsid w:val="00453250"/>
    <w:rsid w:val="0045347F"/>
    <w:rsid w:val="00453566"/>
    <w:rsid w:val="00453C3C"/>
    <w:rsid w:val="00453CB0"/>
    <w:rsid w:val="004542B5"/>
    <w:rsid w:val="004545B3"/>
    <w:rsid w:val="004545D9"/>
    <w:rsid w:val="004549A9"/>
    <w:rsid w:val="00454BC4"/>
    <w:rsid w:val="00456002"/>
    <w:rsid w:val="00456806"/>
    <w:rsid w:val="004573AD"/>
    <w:rsid w:val="004575EB"/>
    <w:rsid w:val="0045762B"/>
    <w:rsid w:val="00457D48"/>
    <w:rsid w:val="00457E2E"/>
    <w:rsid w:val="00457F05"/>
    <w:rsid w:val="0046107E"/>
    <w:rsid w:val="004614E4"/>
    <w:rsid w:val="00462AD6"/>
    <w:rsid w:val="00462BC6"/>
    <w:rsid w:val="004633BB"/>
    <w:rsid w:val="00463CC8"/>
    <w:rsid w:val="0046423B"/>
    <w:rsid w:val="00464F24"/>
    <w:rsid w:val="00465426"/>
    <w:rsid w:val="00467F0D"/>
    <w:rsid w:val="004710C2"/>
    <w:rsid w:val="004714D0"/>
    <w:rsid w:val="00471ECF"/>
    <w:rsid w:val="00472242"/>
    <w:rsid w:val="00472304"/>
    <w:rsid w:val="0047252D"/>
    <w:rsid w:val="00472905"/>
    <w:rsid w:val="00473317"/>
    <w:rsid w:val="00473D0C"/>
    <w:rsid w:val="004748BF"/>
    <w:rsid w:val="004759B3"/>
    <w:rsid w:val="00475B64"/>
    <w:rsid w:val="00475FB8"/>
    <w:rsid w:val="0047617C"/>
    <w:rsid w:val="00477166"/>
    <w:rsid w:val="00477BE9"/>
    <w:rsid w:val="00481168"/>
    <w:rsid w:val="0048183A"/>
    <w:rsid w:val="00481951"/>
    <w:rsid w:val="00481F60"/>
    <w:rsid w:val="0048275A"/>
    <w:rsid w:val="0048288E"/>
    <w:rsid w:val="00483798"/>
    <w:rsid w:val="004838E8"/>
    <w:rsid w:val="004841A7"/>
    <w:rsid w:val="00484275"/>
    <w:rsid w:val="004846EA"/>
    <w:rsid w:val="004847CE"/>
    <w:rsid w:val="004848BC"/>
    <w:rsid w:val="00484A63"/>
    <w:rsid w:val="00484E0A"/>
    <w:rsid w:val="00485759"/>
    <w:rsid w:val="00485B48"/>
    <w:rsid w:val="00485ECE"/>
    <w:rsid w:val="00486CD8"/>
    <w:rsid w:val="00486CDE"/>
    <w:rsid w:val="0048747F"/>
    <w:rsid w:val="00487BD5"/>
    <w:rsid w:val="004902BC"/>
    <w:rsid w:val="00490E40"/>
    <w:rsid w:val="0049183E"/>
    <w:rsid w:val="004918D2"/>
    <w:rsid w:val="00491A34"/>
    <w:rsid w:val="004921CD"/>
    <w:rsid w:val="00492532"/>
    <w:rsid w:val="00492700"/>
    <w:rsid w:val="00493B2C"/>
    <w:rsid w:val="00495B3C"/>
    <w:rsid w:val="00495C77"/>
    <w:rsid w:val="00495ED0"/>
    <w:rsid w:val="0049609F"/>
    <w:rsid w:val="004961BE"/>
    <w:rsid w:val="004964F6"/>
    <w:rsid w:val="004A0146"/>
    <w:rsid w:val="004A03C5"/>
    <w:rsid w:val="004A0B11"/>
    <w:rsid w:val="004A0B65"/>
    <w:rsid w:val="004A2096"/>
    <w:rsid w:val="004A27EE"/>
    <w:rsid w:val="004A2F3B"/>
    <w:rsid w:val="004A3144"/>
    <w:rsid w:val="004A350E"/>
    <w:rsid w:val="004A3658"/>
    <w:rsid w:val="004A4791"/>
    <w:rsid w:val="004A4BD9"/>
    <w:rsid w:val="004A4D14"/>
    <w:rsid w:val="004A5CBF"/>
    <w:rsid w:val="004A66F0"/>
    <w:rsid w:val="004A7379"/>
    <w:rsid w:val="004A7F5A"/>
    <w:rsid w:val="004B0203"/>
    <w:rsid w:val="004B08DC"/>
    <w:rsid w:val="004B13A3"/>
    <w:rsid w:val="004B1EBA"/>
    <w:rsid w:val="004B4180"/>
    <w:rsid w:val="004B41EB"/>
    <w:rsid w:val="004B433B"/>
    <w:rsid w:val="004B5850"/>
    <w:rsid w:val="004B5AAF"/>
    <w:rsid w:val="004B68D9"/>
    <w:rsid w:val="004B75AE"/>
    <w:rsid w:val="004B7E43"/>
    <w:rsid w:val="004C070D"/>
    <w:rsid w:val="004C114A"/>
    <w:rsid w:val="004C14CA"/>
    <w:rsid w:val="004C19CE"/>
    <w:rsid w:val="004C2B44"/>
    <w:rsid w:val="004C49C4"/>
    <w:rsid w:val="004C4C14"/>
    <w:rsid w:val="004C4C48"/>
    <w:rsid w:val="004C55DB"/>
    <w:rsid w:val="004C5860"/>
    <w:rsid w:val="004C5EE1"/>
    <w:rsid w:val="004C635C"/>
    <w:rsid w:val="004C63A0"/>
    <w:rsid w:val="004C67F5"/>
    <w:rsid w:val="004C6E9C"/>
    <w:rsid w:val="004C7647"/>
    <w:rsid w:val="004C7886"/>
    <w:rsid w:val="004C78EB"/>
    <w:rsid w:val="004C7E8E"/>
    <w:rsid w:val="004D0068"/>
    <w:rsid w:val="004D06A6"/>
    <w:rsid w:val="004D0B34"/>
    <w:rsid w:val="004D1919"/>
    <w:rsid w:val="004D1E46"/>
    <w:rsid w:val="004D1EA6"/>
    <w:rsid w:val="004D2171"/>
    <w:rsid w:val="004D2A84"/>
    <w:rsid w:val="004D306E"/>
    <w:rsid w:val="004D3706"/>
    <w:rsid w:val="004D3E9B"/>
    <w:rsid w:val="004D41B3"/>
    <w:rsid w:val="004D491E"/>
    <w:rsid w:val="004D5745"/>
    <w:rsid w:val="004D5DDB"/>
    <w:rsid w:val="004D6182"/>
    <w:rsid w:val="004D6394"/>
    <w:rsid w:val="004D6979"/>
    <w:rsid w:val="004D6AD0"/>
    <w:rsid w:val="004D6AE8"/>
    <w:rsid w:val="004D6FF7"/>
    <w:rsid w:val="004D7195"/>
    <w:rsid w:val="004D7B77"/>
    <w:rsid w:val="004D7D46"/>
    <w:rsid w:val="004D7EBE"/>
    <w:rsid w:val="004E03ED"/>
    <w:rsid w:val="004E1B80"/>
    <w:rsid w:val="004E1DA5"/>
    <w:rsid w:val="004E28B6"/>
    <w:rsid w:val="004E2A45"/>
    <w:rsid w:val="004E2D1B"/>
    <w:rsid w:val="004E390B"/>
    <w:rsid w:val="004E3F6E"/>
    <w:rsid w:val="004E5035"/>
    <w:rsid w:val="004E5370"/>
    <w:rsid w:val="004E6177"/>
    <w:rsid w:val="004E6282"/>
    <w:rsid w:val="004E7B7D"/>
    <w:rsid w:val="004F0572"/>
    <w:rsid w:val="004F0C6C"/>
    <w:rsid w:val="004F0D9E"/>
    <w:rsid w:val="004F10C4"/>
    <w:rsid w:val="004F15C0"/>
    <w:rsid w:val="004F1D50"/>
    <w:rsid w:val="004F1DC6"/>
    <w:rsid w:val="004F1EBC"/>
    <w:rsid w:val="004F2438"/>
    <w:rsid w:val="004F24C3"/>
    <w:rsid w:val="004F2FE4"/>
    <w:rsid w:val="004F3DE4"/>
    <w:rsid w:val="004F409E"/>
    <w:rsid w:val="004F447B"/>
    <w:rsid w:val="004F4840"/>
    <w:rsid w:val="004F5C8E"/>
    <w:rsid w:val="004F61CF"/>
    <w:rsid w:val="004F6FA3"/>
    <w:rsid w:val="004F725B"/>
    <w:rsid w:val="004F7F88"/>
    <w:rsid w:val="0050000F"/>
    <w:rsid w:val="0050203B"/>
    <w:rsid w:val="00502478"/>
    <w:rsid w:val="00502ECA"/>
    <w:rsid w:val="00503267"/>
    <w:rsid w:val="005047D6"/>
    <w:rsid w:val="0050504C"/>
    <w:rsid w:val="00505A11"/>
    <w:rsid w:val="00505FDE"/>
    <w:rsid w:val="0050642A"/>
    <w:rsid w:val="005066D2"/>
    <w:rsid w:val="005066FD"/>
    <w:rsid w:val="00507A44"/>
    <w:rsid w:val="00510087"/>
    <w:rsid w:val="005105A8"/>
    <w:rsid w:val="0051131C"/>
    <w:rsid w:val="005115B8"/>
    <w:rsid w:val="00512081"/>
    <w:rsid w:val="005127C1"/>
    <w:rsid w:val="00512882"/>
    <w:rsid w:val="00513585"/>
    <w:rsid w:val="00514DA9"/>
    <w:rsid w:val="00515CDE"/>
    <w:rsid w:val="005168D3"/>
    <w:rsid w:val="00516D7F"/>
    <w:rsid w:val="00516DE0"/>
    <w:rsid w:val="00517215"/>
    <w:rsid w:val="005175CB"/>
    <w:rsid w:val="00517EC3"/>
    <w:rsid w:val="00521328"/>
    <w:rsid w:val="005216A9"/>
    <w:rsid w:val="0052188E"/>
    <w:rsid w:val="00521E09"/>
    <w:rsid w:val="00523213"/>
    <w:rsid w:val="0052436D"/>
    <w:rsid w:val="00525394"/>
    <w:rsid w:val="005253A5"/>
    <w:rsid w:val="0052592E"/>
    <w:rsid w:val="00525CA4"/>
    <w:rsid w:val="0052667C"/>
    <w:rsid w:val="005268DA"/>
    <w:rsid w:val="005275D5"/>
    <w:rsid w:val="00527CA3"/>
    <w:rsid w:val="00530208"/>
    <w:rsid w:val="00530DAC"/>
    <w:rsid w:val="00531418"/>
    <w:rsid w:val="005315DE"/>
    <w:rsid w:val="005320F2"/>
    <w:rsid w:val="005327B9"/>
    <w:rsid w:val="00532F16"/>
    <w:rsid w:val="005332DA"/>
    <w:rsid w:val="0053351D"/>
    <w:rsid w:val="00533680"/>
    <w:rsid w:val="00533FB5"/>
    <w:rsid w:val="00534C94"/>
    <w:rsid w:val="005355D4"/>
    <w:rsid w:val="00535643"/>
    <w:rsid w:val="0053567E"/>
    <w:rsid w:val="0053676F"/>
    <w:rsid w:val="005368D6"/>
    <w:rsid w:val="00536B46"/>
    <w:rsid w:val="005372FA"/>
    <w:rsid w:val="00537550"/>
    <w:rsid w:val="00537C6D"/>
    <w:rsid w:val="005401EC"/>
    <w:rsid w:val="005415AA"/>
    <w:rsid w:val="00541978"/>
    <w:rsid w:val="0054208E"/>
    <w:rsid w:val="005420C5"/>
    <w:rsid w:val="0054255E"/>
    <w:rsid w:val="0054278A"/>
    <w:rsid w:val="00542958"/>
    <w:rsid w:val="00542BE6"/>
    <w:rsid w:val="00542D80"/>
    <w:rsid w:val="005437D1"/>
    <w:rsid w:val="005439C8"/>
    <w:rsid w:val="005445F2"/>
    <w:rsid w:val="00545041"/>
    <w:rsid w:val="00546012"/>
    <w:rsid w:val="0054665C"/>
    <w:rsid w:val="00546B3A"/>
    <w:rsid w:val="00546B6C"/>
    <w:rsid w:val="005475E5"/>
    <w:rsid w:val="00547A0E"/>
    <w:rsid w:val="00547ECD"/>
    <w:rsid w:val="005501D8"/>
    <w:rsid w:val="0055090A"/>
    <w:rsid w:val="0055135B"/>
    <w:rsid w:val="005513E2"/>
    <w:rsid w:val="00551556"/>
    <w:rsid w:val="005516DE"/>
    <w:rsid w:val="00551894"/>
    <w:rsid w:val="00551EB2"/>
    <w:rsid w:val="00552205"/>
    <w:rsid w:val="0055240D"/>
    <w:rsid w:val="00552A05"/>
    <w:rsid w:val="00552EA6"/>
    <w:rsid w:val="00552F06"/>
    <w:rsid w:val="005543DA"/>
    <w:rsid w:val="005545FB"/>
    <w:rsid w:val="00554D3C"/>
    <w:rsid w:val="0055602B"/>
    <w:rsid w:val="0055614A"/>
    <w:rsid w:val="005566AF"/>
    <w:rsid w:val="00556F00"/>
    <w:rsid w:val="00557A5C"/>
    <w:rsid w:val="00557C9E"/>
    <w:rsid w:val="005604CD"/>
    <w:rsid w:val="00561336"/>
    <w:rsid w:val="00561593"/>
    <w:rsid w:val="00561BEF"/>
    <w:rsid w:val="00561D24"/>
    <w:rsid w:val="00562573"/>
    <w:rsid w:val="00562856"/>
    <w:rsid w:val="00563C4F"/>
    <w:rsid w:val="00563CDF"/>
    <w:rsid w:val="00563D0B"/>
    <w:rsid w:val="00565916"/>
    <w:rsid w:val="00565DA1"/>
    <w:rsid w:val="00566221"/>
    <w:rsid w:val="00566226"/>
    <w:rsid w:val="005666C7"/>
    <w:rsid w:val="005667A2"/>
    <w:rsid w:val="00566FD9"/>
    <w:rsid w:val="0056756A"/>
    <w:rsid w:val="0056769E"/>
    <w:rsid w:val="00570CFD"/>
    <w:rsid w:val="00570DE1"/>
    <w:rsid w:val="005716A6"/>
    <w:rsid w:val="00571947"/>
    <w:rsid w:val="00571F54"/>
    <w:rsid w:val="00572336"/>
    <w:rsid w:val="005737BC"/>
    <w:rsid w:val="0057515A"/>
    <w:rsid w:val="005762D3"/>
    <w:rsid w:val="005769B9"/>
    <w:rsid w:val="00576CBB"/>
    <w:rsid w:val="0057701B"/>
    <w:rsid w:val="0057735A"/>
    <w:rsid w:val="005774A5"/>
    <w:rsid w:val="005778AA"/>
    <w:rsid w:val="005809AE"/>
    <w:rsid w:val="00580EE6"/>
    <w:rsid w:val="00581AF6"/>
    <w:rsid w:val="00581B4C"/>
    <w:rsid w:val="00581E2B"/>
    <w:rsid w:val="0058219A"/>
    <w:rsid w:val="0058260B"/>
    <w:rsid w:val="00582901"/>
    <w:rsid w:val="0058447D"/>
    <w:rsid w:val="005845A5"/>
    <w:rsid w:val="00584DC4"/>
    <w:rsid w:val="00586B4E"/>
    <w:rsid w:val="0058715C"/>
    <w:rsid w:val="00590334"/>
    <w:rsid w:val="0059046C"/>
    <w:rsid w:val="00590A81"/>
    <w:rsid w:val="00590AA2"/>
    <w:rsid w:val="00590B0E"/>
    <w:rsid w:val="005915BA"/>
    <w:rsid w:val="0059187C"/>
    <w:rsid w:val="00592559"/>
    <w:rsid w:val="00592692"/>
    <w:rsid w:val="0059343D"/>
    <w:rsid w:val="00593B99"/>
    <w:rsid w:val="0059433E"/>
    <w:rsid w:val="00594B4B"/>
    <w:rsid w:val="00594BA0"/>
    <w:rsid w:val="00594E82"/>
    <w:rsid w:val="005957A9"/>
    <w:rsid w:val="00596E1F"/>
    <w:rsid w:val="00597181"/>
    <w:rsid w:val="005971AC"/>
    <w:rsid w:val="00597F92"/>
    <w:rsid w:val="005A17ED"/>
    <w:rsid w:val="005A1962"/>
    <w:rsid w:val="005A19CE"/>
    <w:rsid w:val="005A1C1B"/>
    <w:rsid w:val="005A22EE"/>
    <w:rsid w:val="005A2D08"/>
    <w:rsid w:val="005A2DF5"/>
    <w:rsid w:val="005A39AF"/>
    <w:rsid w:val="005A41A8"/>
    <w:rsid w:val="005A43D7"/>
    <w:rsid w:val="005A4B46"/>
    <w:rsid w:val="005A58B5"/>
    <w:rsid w:val="005A58E1"/>
    <w:rsid w:val="005A5CC3"/>
    <w:rsid w:val="005A6334"/>
    <w:rsid w:val="005A6977"/>
    <w:rsid w:val="005A727A"/>
    <w:rsid w:val="005A775C"/>
    <w:rsid w:val="005B04BC"/>
    <w:rsid w:val="005B0958"/>
    <w:rsid w:val="005B0B40"/>
    <w:rsid w:val="005B0E5C"/>
    <w:rsid w:val="005B12C1"/>
    <w:rsid w:val="005B1794"/>
    <w:rsid w:val="005B20D4"/>
    <w:rsid w:val="005B3176"/>
    <w:rsid w:val="005B3BB4"/>
    <w:rsid w:val="005B551C"/>
    <w:rsid w:val="005B59F6"/>
    <w:rsid w:val="005B5A22"/>
    <w:rsid w:val="005B5C5E"/>
    <w:rsid w:val="005B638E"/>
    <w:rsid w:val="005B66EA"/>
    <w:rsid w:val="005B6AE0"/>
    <w:rsid w:val="005B710E"/>
    <w:rsid w:val="005B724A"/>
    <w:rsid w:val="005B755B"/>
    <w:rsid w:val="005B7A38"/>
    <w:rsid w:val="005B7D4D"/>
    <w:rsid w:val="005C0245"/>
    <w:rsid w:val="005C0CA3"/>
    <w:rsid w:val="005C107B"/>
    <w:rsid w:val="005C1DA9"/>
    <w:rsid w:val="005C283B"/>
    <w:rsid w:val="005C34F9"/>
    <w:rsid w:val="005C3A6F"/>
    <w:rsid w:val="005C430F"/>
    <w:rsid w:val="005C486A"/>
    <w:rsid w:val="005C52C8"/>
    <w:rsid w:val="005C61DF"/>
    <w:rsid w:val="005C64F4"/>
    <w:rsid w:val="005C6684"/>
    <w:rsid w:val="005C71C0"/>
    <w:rsid w:val="005C7E21"/>
    <w:rsid w:val="005D05E0"/>
    <w:rsid w:val="005D0DAF"/>
    <w:rsid w:val="005D0E07"/>
    <w:rsid w:val="005D0F07"/>
    <w:rsid w:val="005D25F3"/>
    <w:rsid w:val="005D2B8B"/>
    <w:rsid w:val="005D2BE7"/>
    <w:rsid w:val="005D3804"/>
    <w:rsid w:val="005D3A7F"/>
    <w:rsid w:val="005D43CA"/>
    <w:rsid w:val="005D4CD3"/>
    <w:rsid w:val="005D506D"/>
    <w:rsid w:val="005D5AF5"/>
    <w:rsid w:val="005D5C7B"/>
    <w:rsid w:val="005D686B"/>
    <w:rsid w:val="005D6B7B"/>
    <w:rsid w:val="005D6C7F"/>
    <w:rsid w:val="005D7FB6"/>
    <w:rsid w:val="005E03A2"/>
    <w:rsid w:val="005E03EE"/>
    <w:rsid w:val="005E0AFA"/>
    <w:rsid w:val="005E183D"/>
    <w:rsid w:val="005E1BE1"/>
    <w:rsid w:val="005E2B0C"/>
    <w:rsid w:val="005E2E53"/>
    <w:rsid w:val="005E35CA"/>
    <w:rsid w:val="005E41A2"/>
    <w:rsid w:val="005E54EE"/>
    <w:rsid w:val="005E6C19"/>
    <w:rsid w:val="005E7353"/>
    <w:rsid w:val="005E79D7"/>
    <w:rsid w:val="005F0AC2"/>
    <w:rsid w:val="005F0B36"/>
    <w:rsid w:val="005F14A7"/>
    <w:rsid w:val="005F14F9"/>
    <w:rsid w:val="005F1553"/>
    <w:rsid w:val="005F17EC"/>
    <w:rsid w:val="005F2536"/>
    <w:rsid w:val="005F2E3D"/>
    <w:rsid w:val="005F33E4"/>
    <w:rsid w:val="005F3EFB"/>
    <w:rsid w:val="005F4306"/>
    <w:rsid w:val="005F48CB"/>
    <w:rsid w:val="005F5E9B"/>
    <w:rsid w:val="005F65B0"/>
    <w:rsid w:val="005F718F"/>
    <w:rsid w:val="005F7837"/>
    <w:rsid w:val="00600091"/>
    <w:rsid w:val="00600373"/>
    <w:rsid w:val="006005C6"/>
    <w:rsid w:val="0060114E"/>
    <w:rsid w:val="00602120"/>
    <w:rsid w:val="00602249"/>
    <w:rsid w:val="00602379"/>
    <w:rsid w:val="00602DEA"/>
    <w:rsid w:val="00603797"/>
    <w:rsid w:val="00603AE9"/>
    <w:rsid w:val="00604733"/>
    <w:rsid w:val="00604ECE"/>
    <w:rsid w:val="00604FD0"/>
    <w:rsid w:val="00605058"/>
    <w:rsid w:val="006055EE"/>
    <w:rsid w:val="00605FF6"/>
    <w:rsid w:val="0060655B"/>
    <w:rsid w:val="00606940"/>
    <w:rsid w:val="00606F1C"/>
    <w:rsid w:val="00606F4C"/>
    <w:rsid w:val="0060701E"/>
    <w:rsid w:val="006072E7"/>
    <w:rsid w:val="00607817"/>
    <w:rsid w:val="0061052F"/>
    <w:rsid w:val="00610D75"/>
    <w:rsid w:val="00610D96"/>
    <w:rsid w:val="00611374"/>
    <w:rsid w:val="006114D2"/>
    <w:rsid w:val="00612163"/>
    <w:rsid w:val="006125DD"/>
    <w:rsid w:val="006126D5"/>
    <w:rsid w:val="006127CE"/>
    <w:rsid w:val="006130E5"/>
    <w:rsid w:val="006132B7"/>
    <w:rsid w:val="00613EBC"/>
    <w:rsid w:val="00614080"/>
    <w:rsid w:val="0061495B"/>
    <w:rsid w:val="00615EF2"/>
    <w:rsid w:val="006163CF"/>
    <w:rsid w:val="0061644E"/>
    <w:rsid w:val="00616A37"/>
    <w:rsid w:val="006172C1"/>
    <w:rsid w:val="00617612"/>
    <w:rsid w:val="0061779A"/>
    <w:rsid w:val="00617AF3"/>
    <w:rsid w:val="00617E09"/>
    <w:rsid w:val="0062045E"/>
    <w:rsid w:val="006208F7"/>
    <w:rsid w:val="00620A8C"/>
    <w:rsid w:val="00620B0B"/>
    <w:rsid w:val="00621D60"/>
    <w:rsid w:val="00622536"/>
    <w:rsid w:val="00622D72"/>
    <w:rsid w:val="006230EE"/>
    <w:rsid w:val="00623527"/>
    <w:rsid w:val="00623DE6"/>
    <w:rsid w:val="00624208"/>
    <w:rsid w:val="006245F8"/>
    <w:rsid w:val="006255FB"/>
    <w:rsid w:val="0062589A"/>
    <w:rsid w:val="00625DD8"/>
    <w:rsid w:val="006270CE"/>
    <w:rsid w:val="0062715B"/>
    <w:rsid w:val="006304FC"/>
    <w:rsid w:val="006305A9"/>
    <w:rsid w:val="0063078E"/>
    <w:rsid w:val="00630C54"/>
    <w:rsid w:val="00631711"/>
    <w:rsid w:val="00631991"/>
    <w:rsid w:val="00631C20"/>
    <w:rsid w:val="00633466"/>
    <w:rsid w:val="00633A6F"/>
    <w:rsid w:val="00633BD3"/>
    <w:rsid w:val="0063427E"/>
    <w:rsid w:val="0063495D"/>
    <w:rsid w:val="00634A15"/>
    <w:rsid w:val="00634DAD"/>
    <w:rsid w:val="0063549F"/>
    <w:rsid w:val="00635B78"/>
    <w:rsid w:val="00635FEB"/>
    <w:rsid w:val="006376A6"/>
    <w:rsid w:val="00637C81"/>
    <w:rsid w:val="00637EF0"/>
    <w:rsid w:val="00640271"/>
    <w:rsid w:val="0064040E"/>
    <w:rsid w:val="00640713"/>
    <w:rsid w:val="00641112"/>
    <w:rsid w:val="006415DB"/>
    <w:rsid w:val="006418F5"/>
    <w:rsid w:val="00641E61"/>
    <w:rsid w:val="00642318"/>
    <w:rsid w:val="00642534"/>
    <w:rsid w:val="00642A65"/>
    <w:rsid w:val="00642D5C"/>
    <w:rsid w:val="006435C3"/>
    <w:rsid w:val="00643B44"/>
    <w:rsid w:val="00643DEB"/>
    <w:rsid w:val="0064444C"/>
    <w:rsid w:val="00644702"/>
    <w:rsid w:val="00644942"/>
    <w:rsid w:val="00644E44"/>
    <w:rsid w:val="00644F99"/>
    <w:rsid w:val="00646AAE"/>
    <w:rsid w:val="00646E27"/>
    <w:rsid w:val="006474C2"/>
    <w:rsid w:val="00647F20"/>
    <w:rsid w:val="006505D7"/>
    <w:rsid w:val="006515DE"/>
    <w:rsid w:val="00651791"/>
    <w:rsid w:val="00653036"/>
    <w:rsid w:val="00653CEC"/>
    <w:rsid w:val="0065426A"/>
    <w:rsid w:val="00655440"/>
    <w:rsid w:val="006557D8"/>
    <w:rsid w:val="00655E70"/>
    <w:rsid w:val="006560B0"/>
    <w:rsid w:val="00656A43"/>
    <w:rsid w:val="00657739"/>
    <w:rsid w:val="00660881"/>
    <w:rsid w:val="00660B8E"/>
    <w:rsid w:val="0066159C"/>
    <w:rsid w:val="00661A30"/>
    <w:rsid w:val="00661EDA"/>
    <w:rsid w:val="00661FB8"/>
    <w:rsid w:val="006628BD"/>
    <w:rsid w:val="00662A63"/>
    <w:rsid w:val="00663E58"/>
    <w:rsid w:val="00664675"/>
    <w:rsid w:val="006650DC"/>
    <w:rsid w:val="006653D2"/>
    <w:rsid w:val="0066547B"/>
    <w:rsid w:val="006655A8"/>
    <w:rsid w:val="00665C40"/>
    <w:rsid w:val="00665CBC"/>
    <w:rsid w:val="00666038"/>
    <w:rsid w:val="00666122"/>
    <w:rsid w:val="00666752"/>
    <w:rsid w:val="006668C1"/>
    <w:rsid w:val="00667476"/>
    <w:rsid w:val="00667D00"/>
    <w:rsid w:val="0067113C"/>
    <w:rsid w:val="00671BF2"/>
    <w:rsid w:val="00671F22"/>
    <w:rsid w:val="006723E4"/>
    <w:rsid w:val="00673107"/>
    <w:rsid w:val="0067414F"/>
    <w:rsid w:val="006744A2"/>
    <w:rsid w:val="00674526"/>
    <w:rsid w:val="00674FB2"/>
    <w:rsid w:val="00675327"/>
    <w:rsid w:val="00675599"/>
    <w:rsid w:val="006763A5"/>
    <w:rsid w:val="00676968"/>
    <w:rsid w:val="00676A28"/>
    <w:rsid w:val="00676D59"/>
    <w:rsid w:val="00676E22"/>
    <w:rsid w:val="006771FB"/>
    <w:rsid w:val="00677321"/>
    <w:rsid w:val="00677A02"/>
    <w:rsid w:val="00680115"/>
    <w:rsid w:val="0068178E"/>
    <w:rsid w:val="00681D46"/>
    <w:rsid w:val="00681E99"/>
    <w:rsid w:val="00682F0A"/>
    <w:rsid w:val="0068580D"/>
    <w:rsid w:val="00685930"/>
    <w:rsid w:val="0068599D"/>
    <w:rsid w:val="006861E3"/>
    <w:rsid w:val="00686AA7"/>
    <w:rsid w:val="00686D9B"/>
    <w:rsid w:val="00687DA4"/>
    <w:rsid w:val="00687DFA"/>
    <w:rsid w:val="006905BF"/>
    <w:rsid w:val="00690761"/>
    <w:rsid w:val="00690891"/>
    <w:rsid w:val="006908FA"/>
    <w:rsid w:val="00690C58"/>
    <w:rsid w:val="0069104F"/>
    <w:rsid w:val="006914D0"/>
    <w:rsid w:val="00691A87"/>
    <w:rsid w:val="006927AA"/>
    <w:rsid w:val="00693414"/>
    <w:rsid w:val="006942E7"/>
    <w:rsid w:val="0069430C"/>
    <w:rsid w:val="0069455A"/>
    <w:rsid w:val="0069476E"/>
    <w:rsid w:val="00694CDE"/>
    <w:rsid w:val="00694ED9"/>
    <w:rsid w:val="00695990"/>
    <w:rsid w:val="00695AFA"/>
    <w:rsid w:val="00696FEB"/>
    <w:rsid w:val="006970D8"/>
    <w:rsid w:val="0069726E"/>
    <w:rsid w:val="00697824"/>
    <w:rsid w:val="00697D4E"/>
    <w:rsid w:val="00697DBE"/>
    <w:rsid w:val="00697FAF"/>
    <w:rsid w:val="006A07FB"/>
    <w:rsid w:val="006A10FD"/>
    <w:rsid w:val="006A131C"/>
    <w:rsid w:val="006A193F"/>
    <w:rsid w:val="006A1B5A"/>
    <w:rsid w:val="006A21DD"/>
    <w:rsid w:val="006A2E16"/>
    <w:rsid w:val="006A2E87"/>
    <w:rsid w:val="006A342C"/>
    <w:rsid w:val="006A3A7F"/>
    <w:rsid w:val="006A4057"/>
    <w:rsid w:val="006A496A"/>
    <w:rsid w:val="006A52AD"/>
    <w:rsid w:val="006A582E"/>
    <w:rsid w:val="006A5D93"/>
    <w:rsid w:val="006A6C05"/>
    <w:rsid w:val="006A7649"/>
    <w:rsid w:val="006A7B3C"/>
    <w:rsid w:val="006B09D5"/>
    <w:rsid w:val="006B0A18"/>
    <w:rsid w:val="006B19B3"/>
    <w:rsid w:val="006B1E33"/>
    <w:rsid w:val="006B1F52"/>
    <w:rsid w:val="006B325A"/>
    <w:rsid w:val="006B3E96"/>
    <w:rsid w:val="006B4DA6"/>
    <w:rsid w:val="006B563B"/>
    <w:rsid w:val="006B5819"/>
    <w:rsid w:val="006B5B41"/>
    <w:rsid w:val="006B5EDF"/>
    <w:rsid w:val="006B61D7"/>
    <w:rsid w:val="006B62D8"/>
    <w:rsid w:val="006B65AC"/>
    <w:rsid w:val="006B7D44"/>
    <w:rsid w:val="006C00F4"/>
    <w:rsid w:val="006C069E"/>
    <w:rsid w:val="006C0711"/>
    <w:rsid w:val="006C0BC3"/>
    <w:rsid w:val="006C1193"/>
    <w:rsid w:val="006C1D52"/>
    <w:rsid w:val="006C23E4"/>
    <w:rsid w:val="006C2A0C"/>
    <w:rsid w:val="006C2FD5"/>
    <w:rsid w:val="006C3305"/>
    <w:rsid w:val="006C336C"/>
    <w:rsid w:val="006C3F20"/>
    <w:rsid w:val="006C4030"/>
    <w:rsid w:val="006C4266"/>
    <w:rsid w:val="006C4278"/>
    <w:rsid w:val="006C4315"/>
    <w:rsid w:val="006C5339"/>
    <w:rsid w:val="006C5D6E"/>
    <w:rsid w:val="006C5ECB"/>
    <w:rsid w:val="006C66F1"/>
    <w:rsid w:val="006C727D"/>
    <w:rsid w:val="006D01B1"/>
    <w:rsid w:val="006D0837"/>
    <w:rsid w:val="006D08B5"/>
    <w:rsid w:val="006D0C74"/>
    <w:rsid w:val="006D135B"/>
    <w:rsid w:val="006D2556"/>
    <w:rsid w:val="006D2B12"/>
    <w:rsid w:val="006D2F28"/>
    <w:rsid w:val="006D3260"/>
    <w:rsid w:val="006D32BE"/>
    <w:rsid w:val="006D371A"/>
    <w:rsid w:val="006D3961"/>
    <w:rsid w:val="006D3A71"/>
    <w:rsid w:val="006D462A"/>
    <w:rsid w:val="006D4632"/>
    <w:rsid w:val="006D4DA6"/>
    <w:rsid w:val="006D5F6B"/>
    <w:rsid w:val="006D6378"/>
    <w:rsid w:val="006D6696"/>
    <w:rsid w:val="006D6F4F"/>
    <w:rsid w:val="006D7908"/>
    <w:rsid w:val="006D7A29"/>
    <w:rsid w:val="006E04C9"/>
    <w:rsid w:val="006E0577"/>
    <w:rsid w:val="006E1491"/>
    <w:rsid w:val="006E1F53"/>
    <w:rsid w:val="006E25E1"/>
    <w:rsid w:val="006E2770"/>
    <w:rsid w:val="006E2B28"/>
    <w:rsid w:val="006E2F54"/>
    <w:rsid w:val="006E4B4B"/>
    <w:rsid w:val="006E6CCB"/>
    <w:rsid w:val="006F07AE"/>
    <w:rsid w:val="006F0881"/>
    <w:rsid w:val="006F2C5C"/>
    <w:rsid w:val="006F2F54"/>
    <w:rsid w:val="006F3A24"/>
    <w:rsid w:val="006F3F2D"/>
    <w:rsid w:val="006F45DB"/>
    <w:rsid w:val="006F5311"/>
    <w:rsid w:val="006F5A65"/>
    <w:rsid w:val="006F721F"/>
    <w:rsid w:val="007001EE"/>
    <w:rsid w:val="00701343"/>
    <w:rsid w:val="007026D3"/>
    <w:rsid w:val="00702ABC"/>
    <w:rsid w:val="00702D3F"/>
    <w:rsid w:val="00702F1E"/>
    <w:rsid w:val="007035EE"/>
    <w:rsid w:val="00703A17"/>
    <w:rsid w:val="007042AE"/>
    <w:rsid w:val="00704479"/>
    <w:rsid w:val="00704971"/>
    <w:rsid w:val="00704BB9"/>
    <w:rsid w:val="00705FA2"/>
    <w:rsid w:val="00706F88"/>
    <w:rsid w:val="0070709A"/>
    <w:rsid w:val="007070DD"/>
    <w:rsid w:val="00707963"/>
    <w:rsid w:val="00707ED3"/>
    <w:rsid w:val="00707FB0"/>
    <w:rsid w:val="007109DA"/>
    <w:rsid w:val="00712E9E"/>
    <w:rsid w:val="00712F8C"/>
    <w:rsid w:val="0071316C"/>
    <w:rsid w:val="00713228"/>
    <w:rsid w:val="00713382"/>
    <w:rsid w:val="00713869"/>
    <w:rsid w:val="007138AB"/>
    <w:rsid w:val="00713E9F"/>
    <w:rsid w:val="00714D48"/>
    <w:rsid w:val="00715983"/>
    <w:rsid w:val="00715D93"/>
    <w:rsid w:val="0071603F"/>
    <w:rsid w:val="007166D8"/>
    <w:rsid w:val="00716CA0"/>
    <w:rsid w:val="0071709F"/>
    <w:rsid w:val="007171B7"/>
    <w:rsid w:val="00717B93"/>
    <w:rsid w:val="0072038E"/>
    <w:rsid w:val="00722D65"/>
    <w:rsid w:val="0072396B"/>
    <w:rsid w:val="007240AD"/>
    <w:rsid w:val="00724132"/>
    <w:rsid w:val="00724BC8"/>
    <w:rsid w:val="00724BE9"/>
    <w:rsid w:val="00724C1F"/>
    <w:rsid w:val="00724EFD"/>
    <w:rsid w:val="0072544D"/>
    <w:rsid w:val="00725944"/>
    <w:rsid w:val="007259CB"/>
    <w:rsid w:val="00725B5C"/>
    <w:rsid w:val="00725E29"/>
    <w:rsid w:val="00725F29"/>
    <w:rsid w:val="007261DA"/>
    <w:rsid w:val="007262EE"/>
    <w:rsid w:val="00726C8A"/>
    <w:rsid w:val="00726FF9"/>
    <w:rsid w:val="007270A1"/>
    <w:rsid w:val="00730733"/>
    <w:rsid w:val="00731057"/>
    <w:rsid w:val="00731CE0"/>
    <w:rsid w:val="00731FE1"/>
    <w:rsid w:val="00732160"/>
    <w:rsid w:val="007329AB"/>
    <w:rsid w:val="00732F78"/>
    <w:rsid w:val="007332CA"/>
    <w:rsid w:val="00733670"/>
    <w:rsid w:val="0073496D"/>
    <w:rsid w:val="00735C8F"/>
    <w:rsid w:val="007373E1"/>
    <w:rsid w:val="00737D4A"/>
    <w:rsid w:val="00737E18"/>
    <w:rsid w:val="00740DDE"/>
    <w:rsid w:val="00741991"/>
    <w:rsid w:val="00741C8E"/>
    <w:rsid w:val="00741F28"/>
    <w:rsid w:val="00741F6A"/>
    <w:rsid w:val="007421D3"/>
    <w:rsid w:val="00742D98"/>
    <w:rsid w:val="00743124"/>
    <w:rsid w:val="007443EF"/>
    <w:rsid w:val="00744C91"/>
    <w:rsid w:val="00744D42"/>
    <w:rsid w:val="00744DF7"/>
    <w:rsid w:val="00745158"/>
    <w:rsid w:val="007455B7"/>
    <w:rsid w:val="00746ED0"/>
    <w:rsid w:val="00750279"/>
    <w:rsid w:val="00750D3D"/>
    <w:rsid w:val="007526FC"/>
    <w:rsid w:val="00752D77"/>
    <w:rsid w:val="00753C7F"/>
    <w:rsid w:val="0075437D"/>
    <w:rsid w:val="0075497C"/>
    <w:rsid w:val="007549EB"/>
    <w:rsid w:val="00754AFC"/>
    <w:rsid w:val="00754FFB"/>
    <w:rsid w:val="00755AB8"/>
    <w:rsid w:val="00755CF6"/>
    <w:rsid w:val="00755F54"/>
    <w:rsid w:val="0075708B"/>
    <w:rsid w:val="00757307"/>
    <w:rsid w:val="007573FA"/>
    <w:rsid w:val="00757E35"/>
    <w:rsid w:val="0076017A"/>
    <w:rsid w:val="007601C9"/>
    <w:rsid w:val="0076227F"/>
    <w:rsid w:val="007627C5"/>
    <w:rsid w:val="00763BA8"/>
    <w:rsid w:val="007660FA"/>
    <w:rsid w:val="007710F5"/>
    <w:rsid w:val="00771A5C"/>
    <w:rsid w:val="00772485"/>
    <w:rsid w:val="0077249B"/>
    <w:rsid w:val="00772523"/>
    <w:rsid w:val="007737FC"/>
    <w:rsid w:val="00773F2E"/>
    <w:rsid w:val="00774049"/>
    <w:rsid w:val="0077463D"/>
    <w:rsid w:val="00774AA6"/>
    <w:rsid w:val="00774AE0"/>
    <w:rsid w:val="007750AF"/>
    <w:rsid w:val="00775398"/>
    <w:rsid w:val="00775770"/>
    <w:rsid w:val="00775C83"/>
    <w:rsid w:val="00776E12"/>
    <w:rsid w:val="007771DF"/>
    <w:rsid w:val="00780B4A"/>
    <w:rsid w:val="00781A02"/>
    <w:rsid w:val="00782377"/>
    <w:rsid w:val="00782395"/>
    <w:rsid w:val="00783176"/>
    <w:rsid w:val="007831E5"/>
    <w:rsid w:val="0078356F"/>
    <w:rsid w:val="00783AC5"/>
    <w:rsid w:val="00783D33"/>
    <w:rsid w:val="00783F88"/>
    <w:rsid w:val="00784571"/>
    <w:rsid w:val="0078462F"/>
    <w:rsid w:val="00784CF3"/>
    <w:rsid w:val="00784D74"/>
    <w:rsid w:val="007851D7"/>
    <w:rsid w:val="00785987"/>
    <w:rsid w:val="00785CF5"/>
    <w:rsid w:val="00790014"/>
    <w:rsid w:val="007905A4"/>
    <w:rsid w:val="00790851"/>
    <w:rsid w:val="007908A3"/>
    <w:rsid w:val="00790C6B"/>
    <w:rsid w:val="00791606"/>
    <w:rsid w:val="00792069"/>
    <w:rsid w:val="00792645"/>
    <w:rsid w:val="00792792"/>
    <w:rsid w:val="00792DB5"/>
    <w:rsid w:val="00796434"/>
    <w:rsid w:val="0079657C"/>
    <w:rsid w:val="00796AB5"/>
    <w:rsid w:val="00796F04"/>
    <w:rsid w:val="00797533"/>
    <w:rsid w:val="007A0A21"/>
    <w:rsid w:val="007A0DEA"/>
    <w:rsid w:val="007A0E86"/>
    <w:rsid w:val="007A14A4"/>
    <w:rsid w:val="007A1AF8"/>
    <w:rsid w:val="007A1D89"/>
    <w:rsid w:val="007A2181"/>
    <w:rsid w:val="007A3665"/>
    <w:rsid w:val="007A4607"/>
    <w:rsid w:val="007A4B19"/>
    <w:rsid w:val="007A4C3F"/>
    <w:rsid w:val="007A4F0E"/>
    <w:rsid w:val="007A5514"/>
    <w:rsid w:val="007A598F"/>
    <w:rsid w:val="007A5B4E"/>
    <w:rsid w:val="007A5F3D"/>
    <w:rsid w:val="007A63C7"/>
    <w:rsid w:val="007A65E7"/>
    <w:rsid w:val="007A6AEF"/>
    <w:rsid w:val="007A6C66"/>
    <w:rsid w:val="007A6CBC"/>
    <w:rsid w:val="007A6DA0"/>
    <w:rsid w:val="007A7033"/>
    <w:rsid w:val="007A7EEB"/>
    <w:rsid w:val="007B0024"/>
    <w:rsid w:val="007B025A"/>
    <w:rsid w:val="007B02BA"/>
    <w:rsid w:val="007B0446"/>
    <w:rsid w:val="007B13ED"/>
    <w:rsid w:val="007B158C"/>
    <w:rsid w:val="007B1E42"/>
    <w:rsid w:val="007B1ED5"/>
    <w:rsid w:val="007B1F2E"/>
    <w:rsid w:val="007B2931"/>
    <w:rsid w:val="007B481C"/>
    <w:rsid w:val="007B4D39"/>
    <w:rsid w:val="007B52F0"/>
    <w:rsid w:val="007B5CAD"/>
    <w:rsid w:val="007B6065"/>
    <w:rsid w:val="007B6CC7"/>
    <w:rsid w:val="007B6F44"/>
    <w:rsid w:val="007B725B"/>
    <w:rsid w:val="007C06E9"/>
    <w:rsid w:val="007C0809"/>
    <w:rsid w:val="007C0917"/>
    <w:rsid w:val="007C0D69"/>
    <w:rsid w:val="007C1086"/>
    <w:rsid w:val="007C167B"/>
    <w:rsid w:val="007C1777"/>
    <w:rsid w:val="007C2208"/>
    <w:rsid w:val="007C31C5"/>
    <w:rsid w:val="007C347F"/>
    <w:rsid w:val="007C37D1"/>
    <w:rsid w:val="007C3F74"/>
    <w:rsid w:val="007C4D86"/>
    <w:rsid w:val="007C50D4"/>
    <w:rsid w:val="007C5846"/>
    <w:rsid w:val="007C6156"/>
    <w:rsid w:val="007C6DDF"/>
    <w:rsid w:val="007C79FC"/>
    <w:rsid w:val="007C7BE6"/>
    <w:rsid w:val="007D09E5"/>
    <w:rsid w:val="007D0AEC"/>
    <w:rsid w:val="007D0D72"/>
    <w:rsid w:val="007D0DB7"/>
    <w:rsid w:val="007D12D1"/>
    <w:rsid w:val="007D13CE"/>
    <w:rsid w:val="007D159B"/>
    <w:rsid w:val="007D2443"/>
    <w:rsid w:val="007D24FD"/>
    <w:rsid w:val="007D2E12"/>
    <w:rsid w:val="007D315F"/>
    <w:rsid w:val="007D3E65"/>
    <w:rsid w:val="007D3EA1"/>
    <w:rsid w:val="007D3F67"/>
    <w:rsid w:val="007D4017"/>
    <w:rsid w:val="007D47B8"/>
    <w:rsid w:val="007D4A4B"/>
    <w:rsid w:val="007D4DB7"/>
    <w:rsid w:val="007D5433"/>
    <w:rsid w:val="007D5487"/>
    <w:rsid w:val="007D5BAC"/>
    <w:rsid w:val="007D71C8"/>
    <w:rsid w:val="007D7261"/>
    <w:rsid w:val="007D733D"/>
    <w:rsid w:val="007D76DB"/>
    <w:rsid w:val="007D7710"/>
    <w:rsid w:val="007D78DF"/>
    <w:rsid w:val="007E0371"/>
    <w:rsid w:val="007E042B"/>
    <w:rsid w:val="007E120A"/>
    <w:rsid w:val="007E1779"/>
    <w:rsid w:val="007E2358"/>
    <w:rsid w:val="007E43AF"/>
    <w:rsid w:val="007E585D"/>
    <w:rsid w:val="007E59A9"/>
    <w:rsid w:val="007E5E76"/>
    <w:rsid w:val="007E5F11"/>
    <w:rsid w:val="007E667C"/>
    <w:rsid w:val="007E77ED"/>
    <w:rsid w:val="007E7DDF"/>
    <w:rsid w:val="007F0237"/>
    <w:rsid w:val="007F0CBD"/>
    <w:rsid w:val="007F0F60"/>
    <w:rsid w:val="007F210F"/>
    <w:rsid w:val="007F2B61"/>
    <w:rsid w:val="007F30CB"/>
    <w:rsid w:val="007F3464"/>
    <w:rsid w:val="007F38D1"/>
    <w:rsid w:val="007F38E4"/>
    <w:rsid w:val="007F55CF"/>
    <w:rsid w:val="007F56FD"/>
    <w:rsid w:val="007F5F1A"/>
    <w:rsid w:val="007F6336"/>
    <w:rsid w:val="007F6667"/>
    <w:rsid w:val="007F7288"/>
    <w:rsid w:val="007F76B5"/>
    <w:rsid w:val="007F7F83"/>
    <w:rsid w:val="0080000B"/>
    <w:rsid w:val="0080081E"/>
    <w:rsid w:val="00800994"/>
    <w:rsid w:val="00800BD2"/>
    <w:rsid w:val="00801459"/>
    <w:rsid w:val="00801A4A"/>
    <w:rsid w:val="00801A51"/>
    <w:rsid w:val="00801CD0"/>
    <w:rsid w:val="00801E84"/>
    <w:rsid w:val="00802069"/>
    <w:rsid w:val="008029C6"/>
    <w:rsid w:val="00802BE0"/>
    <w:rsid w:val="008034AB"/>
    <w:rsid w:val="008044C3"/>
    <w:rsid w:val="00805667"/>
    <w:rsid w:val="00805BE8"/>
    <w:rsid w:val="00806413"/>
    <w:rsid w:val="0080700C"/>
    <w:rsid w:val="008070AF"/>
    <w:rsid w:val="008078C8"/>
    <w:rsid w:val="00810204"/>
    <w:rsid w:val="00810A3D"/>
    <w:rsid w:val="00811040"/>
    <w:rsid w:val="008110D5"/>
    <w:rsid w:val="008110DF"/>
    <w:rsid w:val="008112FF"/>
    <w:rsid w:val="00811629"/>
    <w:rsid w:val="00811A21"/>
    <w:rsid w:val="00812251"/>
    <w:rsid w:val="00812B97"/>
    <w:rsid w:val="0081349A"/>
    <w:rsid w:val="008137E9"/>
    <w:rsid w:val="00813A65"/>
    <w:rsid w:val="008144AC"/>
    <w:rsid w:val="0081452A"/>
    <w:rsid w:val="00814B7F"/>
    <w:rsid w:val="008156AA"/>
    <w:rsid w:val="0081621A"/>
    <w:rsid w:val="00816331"/>
    <w:rsid w:val="00816C05"/>
    <w:rsid w:val="00816DB1"/>
    <w:rsid w:val="0081747C"/>
    <w:rsid w:val="0082053C"/>
    <w:rsid w:val="00820788"/>
    <w:rsid w:val="008209AA"/>
    <w:rsid w:val="008209D1"/>
    <w:rsid w:val="00820AA3"/>
    <w:rsid w:val="00820B5D"/>
    <w:rsid w:val="00820BB9"/>
    <w:rsid w:val="00820C63"/>
    <w:rsid w:val="00820D6C"/>
    <w:rsid w:val="00821744"/>
    <w:rsid w:val="00821A35"/>
    <w:rsid w:val="00821C05"/>
    <w:rsid w:val="0082223F"/>
    <w:rsid w:val="00822921"/>
    <w:rsid w:val="00822AA4"/>
    <w:rsid w:val="00822BAB"/>
    <w:rsid w:val="008231F9"/>
    <w:rsid w:val="00823317"/>
    <w:rsid w:val="00823BB5"/>
    <w:rsid w:val="008250FA"/>
    <w:rsid w:val="0082573D"/>
    <w:rsid w:val="0082590F"/>
    <w:rsid w:val="00825DD3"/>
    <w:rsid w:val="00825EC6"/>
    <w:rsid w:val="0082606C"/>
    <w:rsid w:val="008266C0"/>
    <w:rsid w:val="00827373"/>
    <w:rsid w:val="00830198"/>
    <w:rsid w:val="0083038A"/>
    <w:rsid w:val="00830C94"/>
    <w:rsid w:val="00831B6B"/>
    <w:rsid w:val="00832171"/>
    <w:rsid w:val="0083218D"/>
    <w:rsid w:val="008323AB"/>
    <w:rsid w:val="0083274D"/>
    <w:rsid w:val="00832819"/>
    <w:rsid w:val="008329AE"/>
    <w:rsid w:val="00832CB9"/>
    <w:rsid w:val="008332FF"/>
    <w:rsid w:val="0083333C"/>
    <w:rsid w:val="0083349A"/>
    <w:rsid w:val="00833C7B"/>
    <w:rsid w:val="0083438B"/>
    <w:rsid w:val="008344EE"/>
    <w:rsid w:val="0083571B"/>
    <w:rsid w:val="00835E74"/>
    <w:rsid w:val="00837A5E"/>
    <w:rsid w:val="00840187"/>
    <w:rsid w:val="00841AF6"/>
    <w:rsid w:val="00841B90"/>
    <w:rsid w:val="00842BD5"/>
    <w:rsid w:val="008440C8"/>
    <w:rsid w:val="00844633"/>
    <w:rsid w:val="00845203"/>
    <w:rsid w:val="00845715"/>
    <w:rsid w:val="00845BBC"/>
    <w:rsid w:val="00845CE5"/>
    <w:rsid w:val="00846807"/>
    <w:rsid w:val="008478DA"/>
    <w:rsid w:val="00847E2A"/>
    <w:rsid w:val="00847E36"/>
    <w:rsid w:val="008502B8"/>
    <w:rsid w:val="00850B39"/>
    <w:rsid w:val="00851331"/>
    <w:rsid w:val="00852904"/>
    <w:rsid w:val="00852BAB"/>
    <w:rsid w:val="00853382"/>
    <w:rsid w:val="00853732"/>
    <w:rsid w:val="00853CFA"/>
    <w:rsid w:val="00855AD1"/>
    <w:rsid w:val="0085606E"/>
    <w:rsid w:val="00856490"/>
    <w:rsid w:val="00856D6E"/>
    <w:rsid w:val="008578D1"/>
    <w:rsid w:val="00857DC1"/>
    <w:rsid w:val="00860987"/>
    <w:rsid w:val="00860B12"/>
    <w:rsid w:val="00860E62"/>
    <w:rsid w:val="00861204"/>
    <w:rsid w:val="008629FE"/>
    <w:rsid w:val="00862B65"/>
    <w:rsid w:val="00862C61"/>
    <w:rsid w:val="008645B5"/>
    <w:rsid w:val="00864A13"/>
    <w:rsid w:val="00864E98"/>
    <w:rsid w:val="00864F37"/>
    <w:rsid w:val="0086664B"/>
    <w:rsid w:val="0086692F"/>
    <w:rsid w:val="0086743E"/>
    <w:rsid w:val="00867582"/>
    <w:rsid w:val="008676B3"/>
    <w:rsid w:val="00867E56"/>
    <w:rsid w:val="008704C6"/>
    <w:rsid w:val="00870552"/>
    <w:rsid w:val="00870BFD"/>
    <w:rsid w:val="00870FBF"/>
    <w:rsid w:val="008717B0"/>
    <w:rsid w:val="00872354"/>
    <w:rsid w:val="00872CFF"/>
    <w:rsid w:val="008738C1"/>
    <w:rsid w:val="00874149"/>
    <w:rsid w:val="00874CE2"/>
    <w:rsid w:val="00876377"/>
    <w:rsid w:val="0087661B"/>
    <w:rsid w:val="008767B6"/>
    <w:rsid w:val="008769F1"/>
    <w:rsid w:val="00876BE1"/>
    <w:rsid w:val="00876C37"/>
    <w:rsid w:val="008779C7"/>
    <w:rsid w:val="00877F50"/>
    <w:rsid w:val="008806AD"/>
    <w:rsid w:val="008816AA"/>
    <w:rsid w:val="0088175F"/>
    <w:rsid w:val="00881D39"/>
    <w:rsid w:val="008821DA"/>
    <w:rsid w:val="00882684"/>
    <w:rsid w:val="00883B0D"/>
    <w:rsid w:val="00883E60"/>
    <w:rsid w:val="0088472A"/>
    <w:rsid w:val="0088482B"/>
    <w:rsid w:val="008848BB"/>
    <w:rsid w:val="00884E68"/>
    <w:rsid w:val="00884FC7"/>
    <w:rsid w:val="00885314"/>
    <w:rsid w:val="008859AD"/>
    <w:rsid w:val="00885F3F"/>
    <w:rsid w:val="00886230"/>
    <w:rsid w:val="008863B3"/>
    <w:rsid w:val="0088688A"/>
    <w:rsid w:val="00886D13"/>
    <w:rsid w:val="00887E79"/>
    <w:rsid w:val="008909B6"/>
    <w:rsid w:val="00890C71"/>
    <w:rsid w:val="00890D71"/>
    <w:rsid w:val="00891101"/>
    <w:rsid w:val="00892579"/>
    <w:rsid w:val="00892ADD"/>
    <w:rsid w:val="00893427"/>
    <w:rsid w:val="00894D80"/>
    <w:rsid w:val="00895803"/>
    <w:rsid w:val="008961F2"/>
    <w:rsid w:val="008963E2"/>
    <w:rsid w:val="008965EE"/>
    <w:rsid w:val="008972E4"/>
    <w:rsid w:val="008977B4"/>
    <w:rsid w:val="00897965"/>
    <w:rsid w:val="008A1C58"/>
    <w:rsid w:val="008A1CF5"/>
    <w:rsid w:val="008A341B"/>
    <w:rsid w:val="008A3FED"/>
    <w:rsid w:val="008A402A"/>
    <w:rsid w:val="008A4656"/>
    <w:rsid w:val="008A4B58"/>
    <w:rsid w:val="008A5368"/>
    <w:rsid w:val="008A538F"/>
    <w:rsid w:val="008A61AE"/>
    <w:rsid w:val="008A68F8"/>
    <w:rsid w:val="008A6EC3"/>
    <w:rsid w:val="008A75E3"/>
    <w:rsid w:val="008B01EB"/>
    <w:rsid w:val="008B042B"/>
    <w:rsid w:val="008B140B"/>
    <w:rsid w:val="008B19CE"/>
    <w:rsid w:val="008B215F"/>
    <w:rsid w:val="008B2454"/>
    <w:rsid w:val="008B2C93"/>
    <w:rsid w:val="008B3154"/>
    <w:rsid w:val="008B36A5"/>
    <w:rsid w:val="008B3C53"/>
    <w:rsid w:val="008B4D91"/>
    <w:rsid w:val="008B5383"/>
    <w:rsid w:val="008B5D40"/>
    <w:rsid w:val="008B683D"/>
    <w:rsid w:val="008B7321"/>
    <w:rsid w:val="008B7331"/>
    <w:rsid w:val="008B7995"/>
    <w:rsid w:val="008C06FB"/>
    <w:rsid w:val="008C2F2D"/>
    <w:rsid w:val="008C437D"/>
    <w:rsid w:val="008C43BC"/>
    <w:rsid w:val="008C48C0"/>
    <w:rsid w:val="008C4EFD"/>
    <w:rsid w:val="008C5179"/>
    <w:rsid w:val="008C5774"/>
    <w:rsid w:val="008C5AD1"/>
    <w:rsid w:val="008C67AA"/>
    <w:rsid w:val="008C6DB7"/>
    <w:rsid w:val="008C790E"/>
    <w:rsid w:val="008D0708"/>
    <w:rsid w:val="008D181A"/>
    <w:rsid w:val="008D1E41"/>
    <w:rsid w:val="008D279E"/>
    <w:rsid w:val="008D33F8"/>
    <w:rsid w:val="008D349D"/>
    <w:rsid w:val="008D3633"/>
    <w:rsid w:val="008D3970"/>
    <w:rsid w:val="008D3DF9"/>
    <w:rsid w:val="008D42A3"/>
    <w:rsid w:val="008D49FF"/>
    <w:rsid w:val="008D4E80"/>
    <w:rsid w:val="008D4FE0"/>
    <w:rsid w:val="008D50C4"/>
    <w:rsid w:val="008D5C02"/>
    <w:rsid w:val="008D5C17"/>
    <w:rsid w:val="008D6052"/>
    <w:rsid w:val="008D65F5"/>
    <w:rsid w:val="008D6A3F"/>
    <w:rsid w:val="008D6D2A"/>
    <w:rsid w:val="008D7733"/>
    <w:rsid w:val="008D77C2"/>
    <w:rsid w:val="008E216C"/>
    <w:rsid w:val="008E308A"/>
    <w:rsid w:val="008E32BA"/>
    <w:rsid w:val="008E3AC0"/>
    <w:rsid w:val="008E3ECB"/>
    <w:rsid w:val="008E45A4"/>
    <w:rsid w:val="008E4697"/>
    <w:rsid w:val="008E4871"/>
    <w:rsid w:val="008E4A97"/>
    <w:rsid w:val="008E5512"/>
    <w:rsid w:val="008E5833"/>
    <w:rsid w:val="008E5961"/>
    <w:rsid w:val="008E5E39"/>
    <w:rsid w:val="008E6386"/>
    <w:rsid w:val="008E6645"/>
    <w:rsid w:val="008E6A14"/>
    <w:rsid w:val="008E6C21"/>
    <w:rsid w:val="008E72A1"/>
    <w:rsid w:val="008E7C73"/>
    <w:rsid w:val="008F01F2"/>
    <w:rsid w:val="008F05C5"/>
    <w:rsid w:val="008F0B08"/>
    <w:rsid w:val="008F0E66"/>
    <w:rsid w:val="008F0F08"/>
    <w:rsid w:val="008F16BA"/>
    <w:rsid w:val="008F17B9"/>
    <w:rsid w:val="008F268E"/>
    <w:rsid w:val="008F2D7A"/>
    <w:rsid w:val="008F3840"/>
    <w:rsid w:val="008F46BC"/>
    <w:rsid w:val="008F4E62"/>
    <w:rsid w:val="008F653E"/>
    <w:rsid w:val="008F68E9"/>
    <w:rsid w:val="008F6DC2"/>
    <w:rsid w:val="008F7139"/>
    <w:rsid w:val="008F7780"/>
    <w:rsid w:val="008F78B0"/>
    <w:rsid w:val="00900864"/>
    <w:rsid w:val="00900CE3"/>
    <w:rsid w:val="0090164A"/>
    <w:rsid w:val="009019F7"/>
    <w:rsid w:val="00901DA5"/>
    <w:rsid w:val="009021F3"/>
    <w:rsid w:val="00902E27"/>
    <w:rsid w:val="00903C7B"/>
    <w:rsid w:val="00903D87"/>
    <w:rsid w:val="00903FDC"/>
    <w:rsid w:val="00904C7F"/>
    <w:rsid w:val="00906E45"/>
    <w:rsid w:val="009071B4"/>
    <w:rsid w:val="0090724F"/>
    <w:rsid w:val="00907BFF"/>
    <w:rsid w:val="00907E58"/>
    <w:rsid w:val="00910EA5"/>
    <w:rsid w:val="00911060"/>
    <w:rsid w:val="009121D3"/>
    <w:rsid w:val="009121DC"/>
    <w:rsid w:val="0091226E"/>
    <w:rsid w:val="00912274"/>
    <w:rsid w:val="0091295C"/>
    <w:rsid w:val="00912DA9"/>
    <w:rsid w:val="00914175"/>
    <w:rsid w:val="00914375"/>
    <w:rsid w:val="00914D31"/>
    <w:rsid w:val="00915909"/>
    <w:rsid w:val="00915924"/>
    <w:rsid w:val="00915BCE"/>
    <w:rsid w:val="00916A02"/>
    <w:rsid w:val="00916C1C"/>
    <w:rsid w:val="00917428"/>
    <w:rsid w:val="00920771"/>
    <w:rsid w:val="00921622"/>
    <w:rsid w:val="0092179D"/>
    <w:rsid w:val="00921CD2"/>
    <w:rsid w:val="0092249F"/>
    <w:rsid w:val="00922741"/>
    <w:rsid w:val="00922B91"/>
    <w:rsid w:val="00922F56"/>
    <w:rsid w:val="0092319A"/>
    <w:rsid w:val="009231BD"/>
    <w:rsid w:val="009236E3"/>
    <w:rsid w:val="00923C7C"/>
    <w:rsid w:val="00923DA8"/>
    <w:rsid w:val="00924264"/>
    <w:rsid w:val="009247BD"/>
    <w:rsid w:val="009248CB"/>
    <w:rsid w:val="00924EE4"/>
    <w:rsid w:val="0092545E"/>
    <w:rsid w:val="00925BA0"/>
    <w:rsid w:val="00925F69"/>
    <w:rsid w:val="00926216"/>
    <w:rsid w:val="00926A38"/>
    <w:rsid w:val="00926C0C"/>
    <w:rsid w:val="0092724F"/>
    <w:rsid w:val="0092736D"/>
    <w:rsid w:val="00927E0B"/>
    <w:rsid w:val="0093099D"/>
    <w:rsid w:val="00930FA0"/>
    <w:rsid w:val="0093109B"/>
    <w:rsid w:val="00931852"/>
    <w:rsid w:val="00932020"/>
    <w:rsid w:val="0093244F"/>
    <w:rsid w:val="00932CAA"/>
    <w:rsid w:val="0093350C"/>
    <w:rsid w:val="00933CF8"/>
    <w:rsid w:val="0093423E"/>
    <w:rsid w:val="0093499E"/>
    <w:rsid w:val="00935395"/>
    <w:rsid w:val="00935492"/>
    <w:rsid w:val="009355E4"/>
    <w:rsid w:val="00935CBD"/>
    <w:rsid w:val="00936096"/>
    <w:rsid w:val="00936A4A"/>
    <w:rsid w:val="00937656"/>
    <w:rsid w:val="009414A5"/>
    <w:rsid w:val="009417A5"/>
    <w:rsid w:val="00941D94"/>
    <w:rsid w:val="009425E4"/>
    <w:rsid w:val="009444EC"/>
    <w:rsid w:val="009446D8"/>
    <w:rsid w:val="00944895"/>
    <w:rsid w:val="00944E3B"/>
    <w:rsid w:val="009459A2"/>
    <w:rsid w:val="00945C99"/>
    <w:rsid w:val="009461E0"/>
    <w:rsid w:val="009478D9"/>
    <w:rsid w:val="00950249"/>
    <w:rsid w:val="009510F5"/>
    <w:rsid w:val="00951A34"/>
    <w:rsid w:val="00951C4C"/>
    <w:rsid w:val="009531A4"/>
    <w:rsid w:val="009532B8"/>
    <w:rsid w:val="00953C3C"/>
    <w:rsid w:val="00953E80"/>
    <w:rsid w:val="00953FC9"/>
    <w:rsid w:val="0095483A"/>
    <w:rsid w:val="00955449"/>
    <w:rsid w:val="00955710"/>
    <w:rsid w:val="0095695F"/>
    <w:rsid w:val="00957A0B"/>
    <w:rsid w:val="00960039"/>
    <w:rsid w:val="00960B92"/>
    <w:rsid w:val="00960BF4"/>
    <w:rsid w:val="00960E96"/>
    <w:rsid w:val="00960F1E"/>
    <w:rsid w:val="00961CF9"/>
    <w:rsid w:val="00961D6B"/>
    <w:rsid w:val="00963AC1"/>
    <w:rsid w:val="00963D5F"/>
    <w:rsid w:val="0096453D"/>
    <w:rsid w:val="00965056"/>
    <w:rsid w:val="00965198"/>
    <w:rsid w:val="00965DE9"/>
    <w:rsid w:val="009660C1"/>
    <w:rsid w:val="009662EA"/>
    <w:rsid w:val="009665E0"/>
    <w:rsid w:val="00966B76"/>
    <w:rsid w:val="00966B87"/>
    <w:rsid w:val="00966E45"/>
    <w:rsid w:val="00966F17"/>
    <w:rsid w:val="00967F12"/>
    <w:rsid w:val="00970663"/>
    <w:rsid w:val="00970959"/>
    <w:rsid w:val="00970D23"/>
    <w:rsid w:val="0097150E"/>
    <w:rsid w:val="0097171D"/>
    <w:rsid w:val="009718B4"/>
    <w:rsid w:val="009728AC"/>
    <w:rsid w:val="00972A00"/>
    <w:rsid w:val="00972F0E"/>
    <w:rsid w:val="00973B0C"/>
    <w:rsid w:val="009741FF"/>
    <w:rsid w:val="00974721"/>
    <w:rsid w:val="0097599A"/>
    <w:rsid w:val="00975CFD"/>
    <w:rsid w:val="00975FDC"/>
    <w:rsid w:val="00977F4D"/>
    <w:rsid w:val="009823D1"/>
    <w:rsid w:val="0098299B"/>
    <w:rsid w:val="00983B18"/>
    <w:rsid w:val="00983B8E"/>
    <w:rsid w:val="00984A05"/>
    <w:rsid w:val="00984B1C"/>
    <w:rsid w:val="0098539A"/>
    <w:rsid w:val="00985615"/>
    <w:rsid w:val="009858CB"/>
    <w:rsid w:val="009859D4"/>
    <w:rsid w:val="00985D6B"/>
    <w:rsid w:val="00986568"/>
    <w:rsid w:val="00986D1C"/>
    <w:rsid w:val="00987BCC"/>
    <w:rsid w:val="009903C3"/>
    <w:rsid w:val="0099041B"/>
    <w:rsid w:val="009907E8"/>
    <w:rsid w:val="00993208"/>
    <w:rsid w:val="009934C8"/>
    <w:rsid w:val="0099364F"/>
    <w:rsid w:val="00993CAC"/>
    <w:rsid w:val="009947A8"/>
    <w:rsid w:val="009948D8"/>
    <w:rsid w:val="009948F6"/>
    <w:rsid w:val="0099503B"/>
    <w:rsid w:val="0099587F"/>
    <w:rsid w:val="00996648"/>
    <w:rsid w:val="00996C8F"/>
    <w:rsid w:val="00997544"/>
    <w:rsid w:val="009A0222"/>
    <w:rsid w:val="009A0BA8"/>
    <w:rsid w:val="009A127D"/>
    <w:rsid w:val="009A19BA"/>
    <w:rsid w:val="009A1AB3"/>
    <w:rsid w:val="009A1F00"/>
    <w:rsid w:val="009A1FD0"/>
    <w:rsid w:val="009A2137"/>
    <w:rsid w:val="009A3527"/>
    <w:rsid w:val="009A36C6"/>
    <w:rsid w:val="009A39C5"/>
    <w:rsid w:val="009A3E05"/>
    <w:rsid w:val="009A3E0F"/>
    <w:rsid w:val="009A4007"/>
    <w:rsid w:val="009A4258"/>
    <w:rsid w:val="009A4359"/>
    <w:rsid w:val="009A44D4"/>
    <w:rsid w:val="009A4FCD"/>
    <w:rsid w:val="009A51F9"/>
    <w:rsid w:val="009A609B"/>
    <w:rsid w:val="009A696E"/>
    <w:rsid w:val="009A7444"/>
    <w:rsid w:val="009A795B"/>
    <w:rsid w:val="009A7F16"/>
    <w:rsid w:val="009B0740"/>
    <w:rsid w:val="009B17F6"/>
    <w:rsid w:val="009B1B0D"/>
    <w:rsid w:val="009B26AC"/>
    <w:rsid w:val="009B26E2"/>
    <w:rsid w:val="009B2891"/>
    <w:rsid w:val="009B3B2B"/>
    <w:rsid w:val="009B3CD3"/>
    <w:rsid w:val="009B3FFA"/>
    <w:rsid w:val="009B41B2"/>
    <w:rsid w:val="009B48CA"/>
    <w:rsid w:val="009B4AE3"/>
    <w:rsid w:val="009B55D6"/>
    <w:rsid w:val="009B5D53"/>
    <w:rsid w:val="009B697F"/>
    <w:rsid w:val="009B6C4B"/>
    <w:rsid w:val="009B6F4D"/>
    <w:rsid w:val="009B727D"/>
    <w:rsid w:val="009B75F2"/>
    <w:rsid w:val="009B79B5"/>
    <w:rsid w:val="009B7F41"/>
    <w:rsid w:val="009C0099"/>
    <w:rsid w:val="009C064E"/>
    <w:rsid w:val="009C20B1"/>
    <w:rsid w:val="009C2226"/>
    <w:rsid w:val="009C28FF"/>
    <w:rsid w:val="009C2B07"/>
    <w:rsid w:val="009C2F18"/>
    <w:rsid w:val="009C2FB9"/>
    <w:rsid w:val="009C32B8"/>
    <w:rsid w:val="009C33F4"/>
    <w:rsid w:val="009C3EE1"/>
    <w:rsid w:val="009C4C3C"/>
    <w:rsid w:val="009C4DC8"/>
    <w:rsid w:val="009C5113"/>
    <w:rsid w:val="009C53FD"/>
    <w:rsid w:val="009C5E83"/>
    <w:rsid w:val="009D0AF7"/>
    <w:rsid w:val="009D14CE"/>
    <w:rsid w:val="009D15AD"/>
    <w:rsid w:val="009D1BFA"/>
    <w:rsid w:val="009D2766"/>
    <w:rsid w:val="009D3BB9"/>
    <w:rsid w:val="009D3C21"/>
    <w:rsid w:val="009D3C9D"/>
    <w:rsid w:val="009D428B"/>
    <w:rsid w:val="009D509D"/>
    <w:rsid w:val="009D58BD"/>
    <w:rsid w:val="009D5D12"/>
    <w:rsid w:val="009D69EA"/>
    <w:rsid w:val="009D6BAA"/>
    <w:rsid w:val="009D6CA1"/>
    <w:rsid w:val="009D7217"/>
    <w:rsid w:val="009D7B0A"/>
    <w:rsid w:val="009D7CBD"/>
    <w:rsid w:val="009D7FE3"/>
    <w:rsid w:val="009E0E2E"/>
    <w:rsid w:val="009E0EE6"/>
    <w:rsid w:val="009E14B8"/>
    <w:rsid w:val="009E19CD"/>
    <w:rsid w:val="009E2106"/>
    <w:rsid w:val="009E28AF"/>
    <w:rsid w:val="009E3354"/>
    <w:rsid w:val="009E3AC7"/>
    <w:rsid w:val="009E41FC"/>
    <w:rsid w:val="009E4796"/>
    <w:rsid w:val="009E4A5A"/>
    <w:rsid w:val="009E4C39"/>
    <w:rsid w:val="009E513F"/>
    <w:rsid w:val="009E56A2"/>
    <w:rsid w:val="009E5805"/>
    <w:rsid w:val="009E6150"/>
    <w:rsid w:val="009E656E"/>
    <w:rsid w:val="009E68E7"/>
    <w:rsid w:val="009E6D41"/>
    <w:rsid w:val="009E7263"/>
    <w:rsid w:val="009F157E"/>
    <w:rsid w:val="009F180B"/>
    <w:rsid w:val="009F1C96"/>
    <w:rsid w:val="009F335A"/>
    <w:rsid w:val="009F375D"/>
    <w:rsid w:val="009F381D"/>
    <w:rsid w:val="009F3872"/>
    <w:rsid w:val="009F534D"/>
    <w:rsid w:val="009F54F0"/>
    <w:rsid w:val="009F64CD"/>
    <w:rsid w:val="009F71E5"/>
    <w:rsid w:val="009F7AA0"/>
    <w:rsid w:val="00A007A2"/>
    <w:rsid w:val="00A01F63"/>
    <w:rsid w:val="00A02FAA"/>
    <w:rsid w:val="00A030B1"/>
    <w:rsid w:val="00A03A5A"/>
    <w:rsid w:val="00A03B13"/>
    <w:rsid w:val="00A042A5"/>
    <w:rsid w:val="00A05A35"/>
    <w:rsid w:val="00A05E5C"/>
    <w:rsid w:val="00A05E9F"/>
    <w:rsid w:val="00A0682C"/>
    <w:rsid w:val="00A0704F"/>
    <w:rsid w:val="00A070F9"/>
    <w:rsid w:val="00A07605"/>
    <w:rsid w:val="00A1023A"/>
    <w:rsid w:val="00A116E9"/>
    <w:rsid w:val="00A12100"/>
    <w:rsid w:val="00A12E0D"/>
    <w:rsid w:val="00A1342E"/>
    <w:rsid w:val="00A13561"/>
    <w:rsid w:val="00A135DF"/>
    <w:rsid w:val="00A13C85"/>
    <w:rsid w:val="00A13D0B"/>
    <w:rsid w:val="00A149AE"/>
    <w:rsid w:val="00A15092"/>
    <w:rsid w:val="00A15883"/>
    <w:rsid w:val="00A165D1"/>
    <w:rsid w:val="00A17A3E"/>
    <w:rsid w:val="00A17BBD"/>
    <w:rsid w:val="00A17D87"/>
    <w:rsid w:val="00A2042C"/>
    <w:rsid w:val="00A205AD"/>
    <w:rsid w:val="00A20830"/>
    <w:rsid w:val="00A20BC5"/>
    <w:rsid w:val="00A20BE5"/>
    <w:rsid w:val="00A218A6"/>
    <w:rsid w:val="00A21990"/>
    <w:rsid w:val="00A21AF2"/>
    <w:rsid w:val="00A21D9D"/>
    <w:rsid w:val="00A22A88"/>
    <w:rsid w:val="00A231DF"/>
    <w:rsid w:val="00A23726"/>
    <w:rsid w:val="00A23BFF"/>
    <w:rsid w:val="00A24130"/>
    <w:rsid w:val="00A24197"/>
    <w:rsid w:val="00A2558F"/>
    <w:rsid w:val="00A25693"/>
    <w:rsid w:val="00A25B30"/>
    <w:rsid w:val="00A25C8F"/>
    <w:rsid w:val="00A26008"/>
    <w:rsid w:val="00A2617D"/>
    <w:rsid w:val="00A26A77"/>
    <w:rsid w:val="00A275F8"/>
    <w:rsid w:val="00A27C1E"/>
    <w:rsid w:val="00A27DBE"/>
    <w:rsid w:val="00A27EBA"/>
    <w:rsid w:val="00A301DD"/>
    <w:rsid w:val="00A306F0"/>
    <w:rsid w:val="00A319F2"/>
    <w:rsid w:val="00A31AA9"/>
    <w:rsid w:val="00A31F35"/>
    <w:rsid w:val="00A3295E"/>
    <w:rsid w:val="00A335C7"/>
    <w:rsid w:val="00A33AA0"/>
    <w:rsid w:val="00A35449"/>
    <w:rsid w:val="00A35AEF"/>
    <w:rsid w:val="00A360E6"/>
    <w:rsid w:val="00A366F1"/>
    <w:rsid w:val="00A36C24"/>
    <w:rsid w:val="00A375FA"/>
    <w:rsid w:val="00A37B60"/>
    <w:rsid w:val="00A41997"/>
    <w:rsid w:val="00A424E2"/>
    <w:rsid w:val="00A42917"/>
    <w:rsid w:val="00A431D6"/>
    <w:rsid w:val="00A43A2F"/>
    <w:rsid w:val="00A43C7B"/>
    <w:rsid w:val="00A44606"/>
    <w:rsid w:val="00A44EB4"/>
    <w:rsid w:val="00A454BE"/>
    <w:rsid w:val="00A454D1"/>
    <w:rsid w:val="00A45FD5"/>
    <w:rsid w:val="00A464F3"/>
    <w:rsid w:val="00A464F5"/>
    <w:rsid w:val="00A47B93"/>
    <w:rsid w:val="00A5199A"/>
    <w:rsid w:val="00A524BD"/>
    <w:rsid w:val="00A52BFA"/>
    <w:rsid w:val="00A5370D"/>
    <w:rsid w:val="00A53A99"/>
    <w:rsid w:val="00A541EE"/>
    <w:rsid w:val="00A551B3"/>
    <w:rsid w:val="00A562DF"/>
    <w:rsid w:val="00A56449"/>
    <w:rsid w:val="00A56F08"/>
    <w:rsid w:val="00A57D46"/>
    <w:rsid w:val="00A57E9B"/>
    <w:rsid w:val="00A60838"/>
    <w:rsid w:val="00A60CD0"/>
    <w:rsid w:val="00A61419"/>
    <w:rsid w:val="00A61E32"/>
    <w:rsid w:val="00A6265A"/>
    <w:rsid w:val="00A62B8D"/>
    <w:rsid w:val="00A6387E"/>
    <w:rsid w:val="00A63951"/>
    <w:rsid w:val="00A651DA"/>
    <w:rsid w:val="00A653FC"/>
    <w:rsid w:val="00A65A66"/>
    <w:rsid w:val="00A65AC4"/>
    <w:rsid w:val="00A66237"/>
    <w:rsid w:val="00A66677"/>
    <w:rsid w:val="00A668EF"/>
    <w:rsid w:val="00A66D20"/>
    <w:rsid w:val="00A67286"/>
    <w:rsid w:val="00A67DCC"/>
    <w:rsid w:val="00A7027D"/>
    <w:rsid w:val="00A703C4"/>
    <w:rsid w:val="00A70BFC"/>
    <w:rsid w:val="00A70D0D"/>
    <w:rsid w:val="00A712F7"/>
    <w:rsid w:val="00A71470"/>
    <w:rsid w:val="00A71861"/>
    <w:rsid w:val="00A72338"/>
    <w:rsid w:val="00A73099"/>
    <w:rsid w:val="00A73C3E"/>
    <w:rsid w:val="00A73C71"/>
    <w:rsid w:val="00A744F7"/>
    <w:rsid w:val="00A74871"/>
    <w:rsid w:val="00A74AE3"/>
    <w:rsid w:val="00A7668C"/>
    <w:rsid w:val="00A76814"/>
    <w:rsid w:val="00A80109"/>
    <w:rsid w:val="00A80358"/>
    <w:rsid w:val="00A809A3"/>
    <w:rsid w:val="00A80A13"/>
    <w:rsid w:val="00A80DC5"/>
    <w:rsid w:val="00A810A0"/>
    <w:rsid w:val="00A818D8"/>
    <w:rsid w:val="00A82B6B"/>
    <w:rsid w:val="00A82D97"/>
    <w:rsid w:val="00A83106"/>
    <w:rsid w:val="00A83745"/>
    <w:rsid w:val="00A83A60"/>
    <w:rsid w:val="00A843C8"/>
    <w:rsid w:val="00A84785"/>
    <w:rsid w:val="00A85998"/>
    <w:rsid w:val="00A85DCC"/>
    <w:rsid w:val="00A86142"/>
    <w:rsid w:val="00A861B4"/>
    <w:rsid w:val="00A8624A"/>
    <w:rsid w:val="00A86513"/>
    <w:rsid w:val="00A86D09"/>
    <w:rsid w:val="00A872DC"/>
    <w:rsid w:val="00A874AB"/>
    <w:rsid w:val="00A87916"/>
    <w:rsid w:val="00A879EF"/>
    <w:rsid w:val="00A87D38"/>
    <w:rsid w:val="00A90883"/>
    <w:rsid w:val="00A909FD"/>
    <w:rsid w:val="00A90AB0"/>
    <w:rsid w:val="00A91296"/>
    <w:rsid w:val="00A92107"/>
    <w:rsid w:val="00A928CE"/>
    <w:rsid w:val="00A93B84"/>
    <w:rsid w:val="00A94156"/>
    <w:rsid w:val="00A95279"/>
    <w:rsid w:val="00A95C85"/>
    <w:rsid w:val="00A95DF9"/>
    <w:rsid w:val="00A96B1E"/>
    <w:rsid w:val="00A96D19"/>
    <w:rsid w:val="00A96E1C"/>
    <w:rsid w:val="00A96EA5"/>
    <w:rsid w:val="00A9711A"/>
    <w:rsid w:val="00A97C99"/>
    <w:rsid w:val="00A97CC8"/>
    <w:rsid w:val="00AA0306"/>
    <w:rsid w:val="00AA0975"/>
    <w:rsid w:val="00AA0B61"/>
    <w:rsid w:val="00AA10CC"/>
    <w:rsid w:val="00AA1B47"/>
    <w:rsid w:val="00AA1C1C"/>
    <w:rsid w:val="00AA2508"/>
    <w:rsid w:val="00AA286D"/>
    <w:rsid w:val="00AA31AA"/>
    <w:rsid w:val="00AA3662"/>
    <w:rsid w:val="00AA3918"/>
    <w:rsid w:val="00AA425B"/>
    <w:rsid w:val="00AA4E06"/>
    <w:rsid w:val="00AA528E"/>
    <w:rsid w:val="00AA58F7"/>
    <w:rsid w:val="00AA5C94"/>
    <w:rsid w:val="00AA5DC5"/>
    <w:rsid w:val="00AA669F"/>
    <w:rsid w:val="00AA674F"/>
    <w:rsid w:val="00AA6B0D"/>
    <w:rsid w:val="00AA7E44"/>
    <w:rsid w:val="00AB10D6"/>
    <w:rsid w:val="00AB127B"/>
    <w:rsid w:val="00AB131D"/>
    <w:rsid w:val="00AB1F87"/>
    <w:rsid w:val="00AB254C"/>
    <w:rsid w:val="00AB272A"/>
    <w:rsid w:val="00AB2795"/>
    <w:rsid w:val="00AB29EA"/>
    <w:rsid w:val="00AB321B"/>
    <w:rsid w:val="00AB389E"/>
    <w:rsid w:val="00AB3A4F"/>
    <w:rsid w:val="00AB3B9D"/>
    <w:rsid w:val="00AB4AB9"/>
    <w:rsid w:val="00AB4F51"/>
    <w:rsid w:val="00AB5097"/>
    <w:rsid w:val="00AB53FE"/>
    <w:rsid w:val="00AB5B39"/>
    <w:rsid w:val="00AB5D6C"/>
    <w:rsid w:val="00AB5F8E"/>
    <w:rsid w:val="00AB60F3"/>
    <w:rsid w:val="00AB76A7"/>
    <w:rsid w:val="00AC0582"/>
    <w:rsid w:val="00AC083E"/>
    <w:rsid w:val="00AC1DBD"/>
    <w:rsid w:val="00AC249A"/>
    <w:rsid w:val="00AC259D"/>
    <w:rsid w:val="00AC27E8"/>
    <w:rsid w:val="00AC2897"/>
    <w:rsid w:val="00AC28EB"/>
    <w:rsid w:val="00AC2FCC"/>
    <w:rsid w:val="00AC37A9"/>
    <w:rsid w:val="00AC4D45"/>
    <w:rsid w:val="00AC53F9"/>
    <w:rsid w:val="00AC5D43"/>
    <w:rsid w:val="00AC5E70"/>
    <w:rsid w:val="00AD0871"/>
    <w:rsid w:val="00AD0B9D"/>
    <w:rsid w:val="00AD1D7C"/>
    <w:rsid w:val="00AD28BA"/>
    <w:rsid w:val="00AD2EFF"/>
    <w:rsid w:val="00AD30D3"/>
    <w:rsid w:val="00AD4198"/>
    <w:rsid w:val="00AD4A02"/>
    <w:rsid w:val="00AD4C7E"/>
    <w:rsid w:val="00AD64A5"/>
    <w:rsid w:val="00AD6FB7"/>
    <w:rsid w:val="00AD7581"/>
    <w:rsid w:val="00AE0171"/>
    <w:rsid w:val="00AE03C9"/>
    <w:rsid w:val="00AE121E"/>
    <w:rsid w:val="00AE158B"/>
    <w:rsid w:val="00AE1893"/>
    <w:rsid w:val="00AE18D8"/>
    <w:rsid w:val="00AE1DB1"/>
    <w:rsid w:val="00AE2235"/>
    <w:rsid w:val="00AE2455"/>
    <w:rsid w:val="00AE287D"/>
    <w:rsid w:val="00AE2AC9"/>
    <w:rsid w:val="00AE2AFE"/>
    <w:rsid w:val="00AE439A"/>
    <w:rsid w:val="00AE45AD"/>
    <w:rsid w:val="00AE5287"/>
    <w:rsid w:val="00AE655B"/>
    <w:rsid w:val="00AF016F"/>
    <w:rsid w:val="00AF0670"/>
    <w:rsid w:val="00AF0897"/>
    <w:rsid w:val="00AF0A0B"/>
    <w:rsid w:val="00AF124A"/>
    <w:rsid w:val="00AF2173"/>
    <w:rsid w:val="00AF21D9"/>
    <w:rsid w:val="00AF252D"/>
    <w:rsid w:val="00AF2D7C"/>
    <w:rsid w:val="00AF365E"/>
    <w:rsid w:val="00AF38D5"/>
    <w:rsid w:val="00AF3E77"/>
    <w:rsid w:val="00AF42A2"/>
    <w:rsid w:val="00AF4472"/>
    <w:rsid w:val="00AF452C"/>
    <w:rsid w:val="00AF595D"/>
    <w:rsid w:val="00AF627C"/>
    <w:rsid w:val="00AF7B29"/>
    <w:rsid w:val="00B00190"/>
    <w:rsid w:val="00B014AE"/>
    <w:rsid w:val="00B01B4F"/>
    <w:rsid w:val="00B01D5B"/>
    <w:rsid w:val="00B01D72"/>
    <w:rsid w:val="00B0209E"/>
    <w:rsid w:val="00B02378"/>
    <w:rsid w:val="00B03D7B"/>
    <w:rsid w:val="00B04A97"/>
    <w:rsid w:val="00B0556D"/>
    <w:rsid w:val="00B05645"/>
    <w:rsid w:val="00B0674D"/>
    <w:rsid w:val="00B06AEE"/>
    <w:rsid w:val="00B071F2"/>
    <w:rsid w:val="00B07709"/>
    <w:rsid w:val="00B10592"/>
    <w:rsid w:val="00B10D91"/>
    <w:rsid w:val="00B11AFC"/>
    <w:rsid w:val="00B12152"/>
    <w:rsid w:val="00B121BB"/>
    <w:rsid w:val="00B13AE2"/>
    <w:rsid w:val="00B13C30"/>
    <w:rsid w:val="00B14E77"/>
    <w:rsid w:val="00B154D6"/>
    <w:rsid w:val="00B15B08"/>
    <w:rsid w:val="00B16885"/>
    <w:rsid w:val="00B16C07"/>
    <w:rsid w:val="00B16C08"/>
    <w:rsid w:val="00B17301"/>
    <w:rsid w:val="00B174A7"/>
    <w:rsid w:val="00B178FA"/>
    <w:rsid w:val="00B17907"/>
    <w:rsid w:val="00B204F1"/>
    <w:rsid w:val="00B206C8"/>
    <w:rsid w:val="00B20C59"/>
    <w:rsid w:val="00B20D76"/>
    <w:rsid w:val="00B21476"/>
    <w:rsid w:val="00B21FCE"/>
    <w:rsid w:val="00B2417E"/>
    <w:rsid w:val="00B24598"/>
    <w:rsid w:val="00B25251"/>
    <w:rsid w:val="00B260FB"/>
    <w:rsid w:val="00B26A62"/>
    <w:rsid w:val="00B26E80"/>
    <w:rsid w:val="00B26F2D"/>
    <w:rsid w:val="00B3210A"/>
    <w:rsid w:val="00B3329C"/>
    <w:rsid w:val="00B3370B"/>
    <w:rsid w:val="00B342E2"/>
    <w:rsid w:val="00B34704"/>
    <w:rsid w:val="00B3478F"/>
    <w:rsid w:val="00B34D34"/>
    <w:rsid w:val="00B358C5"/>
    <w:rsid w:val="00B35F48"/>
    <w:rsid w:val="00B360B1"/>
    <w:rsid w:val="00B36E01"/>
    <w:rsid w:val="00B3703C"/>
    <w:rsid w:val="00B37443"/>
    <w:rsid w:val="00B377F8"/>
    <w:rsid w:val="00B37C81"/>
    <w:rsid w:val="00B37E20"/>
    <w:rsid w:val="00B408B7"/>
    <w:rsid w:val="00B418E3"/>
    <w:rsid w:val="00B42608"/>
    <w:rsid w:val="00B4269E"/>
    <w:rsid w:val="00B43522"/>
    <w:rsid w:val="00B435E1"/>
    <w:rsid w:val="00B43D1C"/>
    <w:rsid w:val="00B445B5"/>
    <w:rsid w:val="00B44955"/>
    <w:rsid w:val="00B45459"/>
    <w:rsid w:val="00B45552"/>
    <w:rsid w:val="00B45654"/>
    <w:rsid w:val="00B45D14"/>
    <w:rsid w:val="00B461A3"/>
    <w:rsid w:val="00B46457"/>
    <w:rsid w:val="00B47F4F"/>
    <w:rsid w:val="00B50DA6"/>
    <w:rsid w:val="00B5180D"/>
    <w:rsid w:val="00B52637"/>
    <w:rsid w:val="00B52661"/>
    <w:rsid w:val="00B529AD"/>
    <w:rsid w:val="00B52ADB"/>
    <w:rsid w:val="00B53903"/>
    <w:rsid w:val="00B54344"/>
    <w:rsid w:val="00B55636"/>
    <w:rsid w:val="00B560D1"/>
    <w:rsid w:val="00B56335"/>
    <w:rsid w:val="00B5708C"/>
    <w:rsid w:val="00B574FE"/>
    <w:rsid w:val="00B57915"/>
    <w:rsid w:val="00B61405"/>
    <w:rsid w:val="00B61919"/>
    <w:rsid w:val="00B61BFB"/>
    <w:rsid w:val="00B6295F"/>
    <w:rsid w:val="00B63B77"/>
    <w:rsid w:val="00B63F28"/>
    <w:rsid w:val="00B64306"/>
    <w:rsid w:val="00B64CB4"/>
    <w:rsid w:val="00B65C7E"/>
    <w:rsid w:val="00B661E6"/>
    <w:rsid w:val="00B6702C"/>
    <w:rsid w:val="00B67B39"/>
    <w:rsid w:val="00B70A1D"/>
    <w:rsid w:val="00B72481"/>
    <w:rsid w:val="00B72500"/>
    <w:rsid w:val="00B726F9"/>
    <w:rsid w:val="00B731E0"/>
    <w:rsid w:val="00B73BA5"/>
    <w:rsid w:val="00B74413"/>
    <w:rsid w:val="00B75F87"/>
    <w:rsid w:val="00B762E2"/>
    <w:rsid w:val="00B772D5"/>
    <w:rsid w:val="00B80BD5"/>
    <w:rsid w:val="00B80FBB"/>
    <w:rsid w:val="00B81247"/>
    <w:rsid w:val="00B81878"/>
    <w:rsid w:val="00B81B4D"/>
    <w:rsid w:val="00B83160"/>
    <w:rsid w:val="00B83913"/>
    <w:rsid w:val="00B8423A"/>
    <w:rsid w:val="00B84FF7"/>
    <w:rsid w:val="00B859BC"/>
    <w:rsid w:val="00B86591"/>
    <w:rsid w:val="00B87102"/>
    <w:rsid w:val="00B87179"/>
    <w:rsid w:val="00B8744E"/>
    <w:rsid w:val="00B87BC6"/>
    <w:rsid w:val="00B911FA"/>
    <w:rsid w:val="00B924DE"/>
    <w:rsid w:val="00B9293A"/>
    <w:rsid w:val="00B92D6D"/>
    <w:rsid w:val="00B9315A"/>
    <w:rsid w:val="00B932A4"/>
    <w:rsid w:val="00B935F1"/>
    <w:rsid w:val="00B93AFD"/>
    <w:rsid w:val="00B93E9E"/>
    <w:rsid w:val="00B94FE0"/>
    <w:rsid w:val="00B95D8F"/>
    <w:rsid w:val="00B96792"/>
    <w:rsid w:val="00B96843"/>
    <w:rsid w:val="00B9688C"/>
    <w:rsid w:val="00B96B74"/>
    <w:rsid w:val="00B9705F"/>
    <w:rsid w:val="00B978E0"/>
    <w:rsid w:val="00B97CB0"/>
    <w:rsid w:val="00B97CEF"/>
    <w:rsid w:val="00BA07A4"/>
    <w:rsid w:val="00BA0E2B"/>
    <w:rsid w:val="00BA0F90"/>
    <w:rsid w:val="00BA111A"/>
    <w:rsid w:val="00BA1130"/>
    <w:rsid w:val="00BA167D"/>
    <w:rsid w:val="00BA19EA"/>
    <w:rsid w:val="00BA310C"/>
    <w:rsid w:val="00BA3BD6"/>
    <w:rsid w:val="00BA3C8B"/>
    <w:rsid w:val="00BA5479"/>
    <w:rsid w:val="00BA6050"/>
    <w:rsid w:val="00BA6AA5"/>
    <w:rsid w:val="00BA6AAD"/>
    <w:rsid w:val="00BA7EC0"/>
    <w:rsid w:val="00BB06FC"/>
    <w:rsid w:val="00BB0835"/>
    <w:rsid w:val="00BB0CC2"/>
    <w:rsid w:val="00BB1C59"/>
    <w:rsid w:val="00BB2F4E"/>
    <w:rsid w:val="00BB3122"/>
    <w:rsid w:val="00BB32FF"/>
    <w:rsid w:val="00BB36D1"/>
    <w:rsid w:val="00BB4657"/>
    <w:rsid w:val="00BB48ED"/>
    <w:rsid w:val="00BB4988"/>
    <w:rsid w:val="00BB4B64"/>
    <w:rsid w:val="00BB5164"/>
    <w:rsid w:val="00BB5395"/>
    <w:rsid w:val="00BB660E"/>
    <w:rsid w:val="00BB7A16"/>
    <w:rsid w:val="00BC0685"/>
    <w:rsid w:val="00BC0C7A"/>
    <w:rsid w:val="00BC14CF"/>
    <w:rsid w:val="00BC1C1E"/>
    <w:rsid w:val="00BC2030"/>
    <w:rsid w:val="00BC24BE"/>
    <w:rsid w:val="00BC2707"/>
    <w:rsid w:val="00BC299D"/>
    <w:rsid w:val="00BC32CA"/>
    <w:rsid w:val="00BC357B"/>
    <w:rsid w:val="00BC37B6"/>
    <w:rsid w:val="00BC3D14"/>
    <w:rsid w:val="00BC490F"/>
    <w:rsid w:val="00BC5075"/>
    <w:rsid w:val="00BC5D77"/>
    <w:rsid w:val="00BC5D87"/>
    <w:rsid w:val="00BC617C"/>
    <w:rsid w:val="00BC62AF"/>
    <w:rsid w:val="00BC66B9"/>
    <w:rsid w:val="00BC69C7"/>
    <w:rsid w:val="00BD002A"/>
    <w:rsid w:val="00BD0302"/>
    <w:rsid w:val="00BD0A2F"/>
    <w:rsid w:val="00BD0C86"/>
    <w:rsid w:val="00BD1BDD"/>
    <w:rsid w:val="00BD20FE"/>
    <w:rsid w:val="00BD2BD9"/>
    <w:rsid w:val="00BD3AAB"/>
    <w:rsid w:val="00BD3AAC"/>
    <w:rsid w:val="00BD41C7"/>
    <w:rsid w:val="00BD4E8A"/>
    <w:rsid w:val="00BD64D0"/>
    <w:rsid w:val="00BD66BD"/>
    <w:rsid w:val="00BD69D1"/>
    <w:rsid w:val="00BD741D"/>
    <w:rsid w:val="00BD77FA"/>
    <w:rsid w:val="00BD7D3A"/>
    <w:rsid w:val="00BD7E01"/>
    <w:rsid w:val="00BE01C3"/>
    <w:rsid w:val="00BE032A"/>
    <w:rsid w:val="00BE0444"/>
    <w:rsid w:val="00BE04BB"/>
    <w:rsid w:val="00BE04F0"/>
    <w:rsid w:val="00BE09D9"/>
    <w:rsid w:val="00BE1DF9"/>
    <w:rsid w:val="00BE2DC2"/>
    <w:rsid w:val="00BE33FE"/>
    <w:rsid w:val="00BE3CAE"/>
    <w:rsid w:val="00BE3CD6"/>
    <w:rsid w:val="00BE4743"/>
    <w:rsid w:val="00BE5B09"/>
    <w:rsid w:val="00BE5C42"/>
    <w:rsid w:val="00BE6E2C"/>
    <w:rsid w:val="00BE7161"/>
    <w:rsid w:val="00BE7787"/>
    <w:rsid w:val="00BF03E2"/>
    <w:rsid w:val="00BF1B01"/>
    <w:rsid w:val="00BF207B"/>
    <w:rsid w:val="00BF272D"/>
    <w:rsid w:val="00BF3301"/>
    <w:rsid w:val="00BF3422"/>
    <w:rsid w:val="00BF35FC"/>
    <w:rsid w:val="00BF40E6"/>
    <w:rsid w:val="00BF4888"/>
    <w:rsid w:val="00BF48EA"/>
    <w:rsid w:val="00BF4943"/>
    <w:rsid w:val="00BF4AD5"/>
    <w:rsid w:val="00BF4E7D"/>
    <w:rsid w:val="00BF52D2"/>
    <w:rsid w:val="00BF559E"/>
    <w:rsid w:val="00BF6B18"/>
    <w:rsid w:val="00BF772B"/>
    <w:rsid w:val="00BF7BA1"/>
    <w:rsid w:val="00BF7CED"/>
    <w:rsid w:val="00C001C0"/>
    <w:rsid w:val="00C005A1"/>
    <w:rsid w:val="00C00BE8"/>
    <w:rsid w:val="00C00DB1"/>
    <w:rsid w:val="00C020AF"/>
    <w:rsid w:val="00C024C4"/>
    <w:rsid w:val="00C0308E"/>
    <w:rsid w:val="00C03166"/>
    <w:rsid w:val="00C0341F"/>
    <w:rsid w:val="00C03B67"/>
    <w:rsid w:val="00C03F85"/>
    <w:rsid w:val="00C04088"/>
    <w:rsid w:val="00C040EC"/>
    <w:rsid w:val="00C046A9"/>
    <w:rsid w:val="00C0475A"/>
    <w:rsid w:val="00C05114"/>
    <w:rsid w:val="00C05134"/>
    <w:rsid w:val="00C063D3"/>
    <w:rsid w:val="00C06452"/>
    <w:rsid w:val="00C064AC"/>
    <w:rsid w:val="00C067FD"/>
    <w:rsid w:val="00C10CC4"/>
    <w:rsid w:val="00C119E4"/>
    <w:rsid w:val="00C11F85"/>
    <w:rsid w:val="00C1236B"/>
    <w:rsid w:val="00C127DB"/>
    <w:rsid w:val="00C12887"/>
    <w:rsid w:val="00C13788"/>
    <w:rsid w:val="00C143AF"/>
    <w:rsid w:val="00C1454C"/>
    <w:rsid w:val="00C14984"/>
    <w:rsid w:val="00C14CEF"/>
    <w:rsid w:val="00C15B4D"/>
    <w:rsid w:val="00C16054"/>
    <w:rsid w:val="00C16778"/>
    <w:rsid w:val="00C1722A"/>
    <w:rsid w:val="00C17E91"/>
    <w:rsid w:val="00C20B5D"/>
    <w:rsid w:val="00C214EC"/>
    <w:rsid w:val="00C21726"/>
    <w:rsid w:val="00C21F12"/>
    <w:rsid w:val="00C21FBE"/>
    <w:rsid w:val="00C2206C"/>
    <w:rsid w:val="00C222BC"/>
    <w:rsid w:val="00C22424"/>
    <w:rsid w:val="00C2332F"/>
    <w:rsid w:val="00C2333B"/>
    <w:rsid w:val="00C238DE"/>
    <w:rsid w:val="00C23B7A"/>
    <w:rsid w:val="00C2507F"/>
    <w:rsid w:val="00C25DC7"/>
    <w:rsid w:val="00C25E4D"/>
    <w:rsid w:val="00C260F9"/>
    <w:rsid w:val="00C26CF1"/>
    <w:rsid w:val="00C27205"/>
    <w:rsid w:val="00C301F7"/>
    <w:rsid w:val="00C308F4"/>
    <w:rsid w:val="00C30B09"/>
    <w:rsid w:val="00C30E27"/>
    <w:rsid w:val="00C31011"/>
    <w:rsid w:val="00C3143D"/>
    <w:rsid w:val="00C31B59"/>
    <w:rsid w:val="00C32505"/>
    <w:rsid w:val="00C32835"/>
    <w:rsid w:val="00C32C86"/>
    <w:rsid w:val="00C35A13"/>
    <w:rsid w:val="00C36FD4"/>
    <w:rsid w:val="00C37261"/>
    <w:rsid w:val="00C37299"/>
    <w:rsid w:val="00C37467"/>
    <w:rsid w:val="00C406B9"/>
    <w:rsid w:val="00C406C9"/>
    <w:rsid w:val="00C40A78"/>
    <w:rsid w:val="00C411CE"/>
    <w:rsid w:val="00C42EF2"/>
    <w:rsid w:val="00C44717"/>
    <w:rsid w:val="00C44BA1"/>
    <w:rsid w:val="00C44ED6"/>
    <w:rsid w:val="00C4519C"/>
    <w:rsid w:val="00C456F2"/>
    <w:rsid w:val="00C46105"/>
    <w:rsid w:val="00C46113"/>
    <w:rsid w:val="00C46B84"/>
    <w:rsid w:val="00C4701C"/>
    <w:rsid w:val="00C4779C"/>
    <w:rsid w:val="00C478C6"/>
    <w:rsid w:val="00C47BC5"/>
    <w:rsid w:val="00C507F8"/>
    <w:rsid w:val="00C51E2C"/>
    <w:rsid w:val="00C523BA"/>
    <w:rsid w:val="00C52AD6"/>
    <w:rsid w:val="00C5305A"/>
    <w:rsid w:val="00C5376C"/>
    <w:rsid w:val="00C53F49"/>
    <w:rsid w:val="00C553D3"/>
    <w:rsid w:val="00C55473"/>
    <w:rsid w:val="00C55736"/>
    <w:rsid w:val="00C557D2"/>
    <w:rsid w:val="00C56212"/>
    <w:rsid w:val="00C5630B"/>
    <w:rsid w:val="00C563BE"/>
    <w:rsid w:val="00C56BB0"/>
    <w:rsid w:val="00C56DD0"/>
    <w:rsid w:val="00C57839"/>
    <w:rsid w:val="00C601A0"/>
    <w:rsid w:val="00C60A1A"/>
    <w:rsid w:val="00C61A4E"/>
    <w:rsid w:val="00C626C7"/>
    <w:rsid w:val="00C6294D"/>
    <w:rsid w:val="00C62B43"/>
    <w:rsid w:val="00C62B86"/>
    <w:rsid w:val="00C632DC"/>
    <w:rsid w:val="00C635B5"/>
    <w:rsid w:val="00C6404F"/>
    <w:rsid w:val="00C645C3"/>
    <w:rsid w:val="00C64600"/>
    <w:rsid w:val="00C64859"/>
    <w:rsid w:val="00C64A5A"/>
    <w:rsid w:val="00C65331"/>
    <w:rsid w:val="00C654C0"/>
    <w:rsid w:val="00C65924"/>
    <w:rsid w:val="00C66E22"/>
    <w:rsid w:val="00C67669"/>
    <w:rsid w:val="00C70F0E"/>
    <w:rsid w:val="00C7112D"/>
    <w:rsid w:val="00C71707"/>
    <w:rsid w:val="00C71889"/>
    <w:rsid w:val="00C71F56"/>
    <w:rsid w:val="00C7203E"/>
    <w:rsid w:val="00C728DB"/>
    <w:rsid w:val="00C72BE7"/>
    <w:rsid w:val="00C73C5C"/>
    <w:rsid w:val="00C73C77"/>
    <w:rsid w:val="00C73F88"/>
    <w:rsid w:val="00C74A17"/>
    <w:rsid w:val="00C74A8A"/>
    <w:rsid w:val="00C75048"/>
    <w:rsid w:val="00C75931"/>
    <w:rsid w:val="00C75CC6"/>
    <w:rsid w:val="00C76004"/>
    <w:rsid w:val="00C76FF8"/>
    <w:rsid w:val="00C77751"/>
    <w:rsid w:val="00C80479"/>
    <w:rsid w:val="00C80657"/>
    <w:rsid w:val="00C80B7A"/>
    <w:rsid w:val="00C80C34"/>
    <w:rsid w:val="00C80E8B"/>
    <w:rsid w:val="00C81268"/>
    <w:rsid w:val="00C816C4"/>
    <w:rsid w:val="00C822AD"/>
    <w:rsid w:val="00C82447"/>
    <w:rsid w:val="00C833EE"/>
    <w:rsid w:val="00C83A1A"/>
    <w:rsid w:val="00C83C0F"/>
    <w:rsid w:val="00C8548C"/>
    <w:rsid w:val="00C864CF"/>
    <w:rsid w:val="00C865AD"/>
    <w:rsid w:val="00C8668E"/>
    <w:rsid w:val="00C86F73"/>
    <w:rsid w:val="00C90C54"/>
    <w:rsid w:val="00C90D40"/>
    <w:rsid w:val="00C9104C"/>
    <w:rsid w:val="00C91496"/>
    <w:rsid w:val="00C91827"/>
    <w:rsid w:val="00C91862"/>
    <w:rsid w:val="00C91DE7"/>
    <w:rsid w:val="00C92161"/>
    <w:rsid w:val="00C92F14"/>
    <w:rsid w:val="00C934D3"/>
    <w:rsid w:val="00C945D9"/>
    <w:rsid w:val="00C94CDE"/>
    <w:rsid w:val="00C94D42"/>
    <w:rsid w:val="00C95166"/>
    <w:rsid w:val="00C95A4F"/>
    <w:rsid w:val="00C95B54"/>
    <w:rsid w:val="00C95B97"/>
    <w:rsid w:val="00C95F03"/>
    <w:rsid w:val="00C96315"/>
    <w:rsid w:val="00C9678D"/>
    <w:rsid w:val="00C96860"/>
    <w:rsid w:val="00C96D76"/>
    <w:rsid w:val="00C972B6"/>
    <w:rsid w:val="00C97440"/>
    <w:rsid w:val="00C97564"/>
    <w:rsid w:val="00C9757C"/>
    <w:rsid w:val="00C97709"/>
    <w:rsid w:val="00C979E7"/>
    <w:rsid w:val="00CA010F"/>
    <w:rsid w:val="00CA13DF"/>
    <w:rsid w:val="00CA1A91"/>
    <w:rsid w:val="00CA1ACF"/>
    <w:rsid w:val="00CA242F"/>
    <w:rsid w:val="00CA3A61"/>
    <w:rsid w:val="00CA3FE6"/>
    <w:rsid w:val="00CA4348"/>
    <w:rsid w:val="00CA45D0"/>
    <w:rsid w:val="00CA4736"/>
    <w:rsid w:val="00CA4F33"/>
    <w:rsid w:val="00CA5FA5"/>
    <w:rsid w:val="00CA69A6"/>
    <w:rsid w:val="00CA6A06"/>
    <w:rsid w:val="00CA75BB"/>
    <w:rsid w:val="00CA79EA"/>
    <w:rsid w:val="00CA7C28"/>
    <w:rsid w:val="00CA7EF3"/>
    <w:rsid w:val="00CB05D6"/>
    <w:rsid w:val="00CB0D76"/>
    <w:rsid w:val="00CB175A"/>
    <w:rsid w:val="00CB17C0"/>
    <w:rsid w:val="00CB1C8A"/>
    <w:rsid w:val="00CB2C23"/>
    <w:rsid w:val="00CB2CF7"/>
    <w:rsid w:val="00CB3257"/>
    <w:rsid w:val="00CB3398"/>
    <w:rsid w:val="00CB37B3"/>
    <w:rsid w:val="00CB3B5D"/>
    <w:rsid w:val="00CB3F2A"/>
    <w:rsid w:val="00CB40F8"/>
    <w:rsid w:val="00CB4D98"/>
    <w:rsid w:val="00CB56C4"/>
    <w:rsid w:val="00CB5AA8"/>
    <w:rsid w:val="00CB6323"/>
    <w:rsid w:val="00CB732F"/>
    <w:rsid w:val="00CC0F03"/>
    <w:rsid w:val="00CC1A49"/>
    <w:rsid w:val="00CC1C8D"/>
    <w:rsid w:val="00CC1FAA"/>
    <w:rsid w:val="00CC2DF4"/>
    <w:rsid w:val="00CC32BF"/>
    <w:rsid w:val="00CC38D3"/>
    <w:rsid w:val="00CC45A9"/>
    <w:rsid w:val="00CC4AA5"/>
    <w:rsid w:val="00CC4E29"/>
    <w:rsid w:val="00CC55DA"/>
    <w:rsid w:val="00CC5B91"/>
    <w:rsid w:val="00CC60EF"/>
    <w:rsid w:val="00CC612B"/>
    <w:rsid w:val="00CC6A0B"/>
    <w:rsid w:val="00CC6CAF"/>
    <w:rsid w:val="00CC6FDB"/>
    <w:rsid w:val="00CC7097"/>
    <w:rsid w:val="00CC72A5"/>
    <w:rsid w:val="00CC72B6"/>
    <w:rsid w:val="00CC7750"/>
    <w:rsid w:val="00CC7878"/>
    <w:rsid w:val="00CD04C0"/>
    <w:rsid w:val="00CD0504"/>
    <w:rsid w:val="00CD2542"/>
    <w:rsid w:val="00CD3658"/>
    <w:rsid w:val="00CD4C04"/>
    <w:rsid w:val="00CD5A23"/>
    <w:rsid w:val="00CD653E"/>
    <w:rsid w:val="00CD6A6E"/>
    <w:rsid w:val="00CD6B9F"/>
    <w:rsid w:val="00CD7611"/>
    <w:rsid w:val="00CE0330"/>
    <w:rsid w:val="00CE048E"/>
    <w:rsid w:val="00CE0F36"/>
    <w:rsid w:val="00CE10D1"/>
    <w:rsid w:val="00CE12E6"/>
    <w:rsid w:val="00CE14F6"/>
    <w:rsid w:val="00CE1C5F"/>
    <w:rsid w:val="00CE25E4"/>
    <w:rsid w:val="00CE29B3"/>
    <w:rsid w:val="00CE3ACA"/>
    <w:rsid w:val="00CE49E5"/>
    <w:rsid w:val="00CE6E86"/>
    <w:rsid w:val="00CE74EC"/>
    <w:rsid w:val="00CE754E"/>
    <w:rsid w:val="00CE7B0A"/>
    <w:rsid w:val="00CF0BEE"/>
    <w:rsid w:val="00CF12D4"/>
    <w:rsid w:val="00CF2045"/>
    <w:rsid w:val="00CF2EE0"/>
    <w:rsid w:val="00CF303C"/>
    <w:rsid w:val="00CF3048"/>
    <w:rsid w:val="00CF35A2"/>
    <w:rsid w:val="00CF36E6"/>
    <w:rsid w:val="00CF38D0"/>
    <w:rsid w:val="00CF3AF5"/>
    <w:rsid w:val="00CF3F02"/>
    <w:rsid w:val="00CF3F24"/>
    <w:rsid w:val="00CF45D9"/>
    <w:rsid w:val="00CF4F3E"/>
    <w:rsid w:val="00CF59D8"/>
    <w:rsid w:val="00CF5DFF"/>
    <w:rsid w:val="00CF5F4C"/>
    <w:rsid w:val="00CF720F"/>
    <w:rsid w:val="00CF7E5B"/>
    <w:rsid w:val="00D00349"/>
    <w:rsid w:val="00D005A3"/>
    <w:rsid w:val="00D00866"/>
    <w:rsid w:val="00D00FB9"/>
    <w:rsid w:val="00D02868"/>
    <w:rsid w:val="00D02875"/>
    <w:rsid w:val="00D02D2E"/>
    <w:rsid w:val="00D0352B"/>
    <w:rsid w:val="00D03AF6"/>
    <w:rsid w:val="00D03D3D"/>
    <w:rsid w:val="00D04012"/>
    <w:rsid w:val="00D042C9"/>
    <w:rsid w:val="00D043C4"/>
    <w:rsid w:val="00D05320"/>
    <w:rsid w:val="00D05518"/>
    <w:rsid w:val="00D05800"/>
    <w:rsid w:val="00D059B0"/>
    <w:rsid w:val="00D0650D"/>
    <w:rsid w:val="00D06776"/>
    <w:rsid w:val="00D06BF6"/>
    <w:rsid w:val="00D07423"/>
    <w:rsid w:val="00D077CD"/>
    <w:rsid w:val="00D07EAA"/>
    <w:rsid w:val="00D10040"/>
    <w:rsid w:val="00D1089A"/>
    <w:rsid w:val="00D10DDA"/>
    <w:rsid w:val="00D10FCD"/>
    <w:rsid w:val="00D112E7"/>
    <w:rsid w:val="00D114D6"/>
    <w:rsid w:val="00D117B8"/>
    <w:rsid w:val="00D11FAF"/>
    <w:rsid w:val="00D12967"/>
    <w:rsid w:val="00D12BA0"/>
    <w:rsid w:val="00D12FA0"/>
    <w:rsid w:val="00D14644"/>
    <w:rsid w:val="00D14CA9"/>
    <w:rsid w:val="00D15CE5"/>
    <w:rsid w:val="00D15D78"/>
    <w:rsid w:val="00D1612B"/>
    <w:rsid w:val="00D161C0"/>
    <w:rsid w:val="00D1670E"/>
    <w:rsid w:val="00D1697D"/>
    <w:rsid w:val="00D16D39"/>
    <w:rsid w:val="00D17694"/>
    <w:rsid w:val="00D17C92"/>
    <w:rsid w:val="00D17FF8"/>
    <w:rsid w:val="00D20478"/>
    <w:rsid w:val="00D207F6"/>
    <w:rsid w:val="00D2107D"/>
    <w:rsid w:val="00D222D6"/>
    <w:rsid w:val="00D222E6"/>
    <w:rsid w:val="00D22733"/>
    <w:rsid w:val="00D22CC4"/>
    <w:rsid w:val="00D237F8"/>
    <w:rsid w:val="00D23BFC"/>
    <w:rsid w:val="00D2428E"/>
    <w:rsid w:val="00D24DD8"/>
    <w:rsid w:val="00D253AD"/>
    <w:rsid w:val="00D258B0"/>
    <w:rsid w:val="00D25E72"/>
    <w:rsid w:val="00D261B0"/>
    <w:rsid w:val="00D2674D"/>
    <w:rsid w:val="00D26928"/>
    <w:rsid w:val="00D26B4F"/>
    <w:rsid w:val="00D26E59"/>
    <w:rsid w:val="00D26E84"/>
    <w:rsid w:val="00D27044"/>
    <w:rsid w:val="00D279C7"/>
    <w:rsid w:val="00D27EF2"/>
    <w:rsid w:val="00D30695"/>
    <w:rsid w:val="00D30D71"/>
    <w:rsid w:val="00D30D9D"/>
    <w:rsid w:val="00D31463"/>
    <w:rsid w:val="00D31D4F"/>
    <w:rsid w:val="00D33E4A"/>
    <w:rsid w:val="00D34264"/>
    <w:rsid w:val="00D3444C"/>
    <w:rsid w:val="00D3466B"/>
    <w:rsid w:val="00D34A69"/>
    <w:rsid w:val="00D3506B"/>
    <w:rsid w:val="00D35557"/>
    <w:rsid w:val="00D36290"/>
    <w:rsid w:val="00D363A8"/>
    <w:rsid w:val="00D37CF3"/>
    <w:rsid w:val="00D40A46"/>
    <w:rsid w:val="00D412CC"/>
    <w:rsid w:val="00D41B89"/>
    <w:rsid w:val="00D41BA2"/>
    <w:rsid w:val="00D41C8C"/>
    <w:rsid w:val="00D422D8"/>
    <w:rsid w:val="00D4275A"/>
    <w:rsid w:val="00D42C18"/>
    <w:rsid w:val="00D4346A"/>
    <w:rsid w:val="00D4387F"/>
    <w:rsid w:val="00D441EC"/>
    <w:rsid w:val="00D45802"/>
    <w:rsid w:val="00D460B1"/>
    <w:rsid w:val="00D47051"/>
    <w:rsid w:val="00D472D1"/>
    <w:rsid w:val="00D5090A"/>
    <w:rsid w:val="00D509E1"/>
    <w:rsid w:val="00D51420"/>
    <w:rsid w:val="00D5242D"/>
    <w:rsid w:val="00D528E9"/>
    <w:rsid w:val="00D530C8"/>
    <w:rsid w:val="00D53974"/>
    <w:rsid w:val="00D53CDC"/>
    <w:rsid w:val="00D54095"/>
    <w:rsid w:val="00D54FC3"/>
    <w:rsid w:val="00D558A8"/>
    <w:rsid w:val="00D558D9"/>
    <w:rsid w:val="00D559BD"/>
    <w:rsid w:val="00D55EE6"/>
    <w:rsid w:val="00D56E6D"/>
    <w:rsid w:val="00D56FD2"/>
    <w:rsid w:val="00D57A8F"/>
    <w:rsid w:val="00D6054C"/>
    <w:rsid w:val="00D60BB6"/>
    <w:rsid w:val="00D6145A"/>
    <w:rsid w:val="00D61729"/>
    <w:rsid w:val="00D61E51"/>
    <w:rsid w:val="00D625EB"/>
    <w:rsid w:val="00D629F3"/>
    <w:rsid w:val="00D630BB"/>
    <w:rsid w:val="00D6408C"/>
    <w:rsid w:val="00D6442B"/>
    <w:rsid w:val="00D64833"/>
    <w:rsid w:val="00D65057"/>
    <w:rsid w:val="00D65C1E"/>
    <w:rsid w:val="00D65C2F"/>
    <w:rsid w:val="00D65DF2"/>
    <w:rsid w:val="00D669DD"/>
    <w:rsid w:val="00D675A4"/>
    <w:rsid w:val="00D67635"/>
    <w:rsid w:val="00D67A58"/>
    <w:rsid w:val="00D67B08"/>
    <w:rsid w:val="00D7000E"/>
    <w:rsid w:val="00D711F3"/>
    <w:rsid w:val="00D71D4D"/>
    <w:rsid w:val="00D72272"/>
    <w:rsid w:val="00D724B9"/>
    <w:rsid w:val="00D7288B"/>
    <w:rsid w:val="00D72C5D"/>
    <w:rsid w:val="00D72F6A"/>
    <w:rsid w:val="00D7303A"/>
    <w:rsid w:val="00D731ED"/>
    <w:rsid w:val="00D73911"/>
    <w:rsid w:val="00D74991"/>
    <w:rsid w:val="00D749D9"/>
    <w:rsid w:val="00D74AC7"/>
    <w:rsid w:val="00D74CA8"/>
    <w:rsid w:val="00D75758"/>
    <w:rsid w:val="00D76A49"/>
    <w:rsid w:val="00D76FBB"/>
    <w:rsid w:val="00D7733F"/>
    <w:rsid w:val="00D77FD0"/>
    <w:rsid w:val="00D8033A"/>
    <w:rsid w:val="00D803CA"/>
    <w:rsid w:val="00D80705"/>
    <w:rsid w:val="00D80949"/>
    <w:rsid w:val="00D81837"/>
    <w:rsid w:val="00D81EF0"/>
    <w:rsid w:val="00D82642"/>
    <w:rsid w:val="00D8273F"/>
    <w:rsid w:val="00D82852"/>
    <w:rsid w:val="00D83A79"/>
    <w:rsid w:val="00D84D06"/>
    <w:rsid w:val="00D85B39"/>
    <w:rsid w:val="00D87C42"/>
    <w:rsid w:val="00D90703"/>
    <w:rsid w:val="00D91811"/>
    <w:rsid w:val="00D919CA"/>
    <w:rsid w:val="00D91B69"/>
    <w:rsid w:val="00D91BA8"/>
    <w:rsid w:val="00D950DD"/>
    <w:rsid w:val="00D952CD"/>
    <w:rsid w:val="00D9547B"/>
    <w:rsid w:val="00D974AF"/>
    <w:rsid w:val="00D97DC8"/>
    <w:rsid w:val="00DA0836"/>
    <w:rsid w:val="00DA090D"/>
    <w:rsid w:val="00DA0A99"/>
    <w:rsid w:val="00DA2D56"/>
    <w:rsid w:val="00DA37D9"/>
    <w:rsid w:val="00DA3FBB"/>
    <w:rsid w:val="00DA40B1"/>
    <w:rsid w:val="00DA418D"/>
    <w:rsid w:val="00DA4546"/>
    <w:rsid w:val="00DA45F1"/>
    <w:rsid w:val="00DA4709"/>
    <w:rsid w:val="00DA4977"/>
    <w:rsid w:val="00DA598B"/>
    <w:rsid w:val="00DA66EF"/>
    <w:rsid w:val="00DA6B9C"/>
    <w:rsid w:val="00DA74DB"/>
    <w:rsid w:val="00DA7736"/>
    <w:rsid w:val="00DB08E7"/>
    <w:rsid w:val="00DB0ADF"/>
    <w:rsid w:val="00DB1122"/>
    <w:rsid w:val="00DB16EE"/>
    <w:rsid w:val="00DB1962"/>
    <w:rsid w:val="00DB1F64"/>
    <w:rsid w:val="00DB220E"/>
    <w:rsid w:val="00DB2225"/>
    <w:rsid w:val="00DB3212"/>
    <w:rsid w:val="00DB3266"/>
    <w:rsid w:val="00DB3372"/>
    <w:rsid w:val="00DB347B"/>
    <w:rsid w:val="00DB43BD"/>
    <w:rsid w:val="00DB696F"/>
    <w:rsid w:val="00DB7149"/>
    <w:rsid w:val="00DC01F6"/>
    <w:rsid w:val="00DC0528"/>
    <w:rsid w:val="00DC13B2"/>
    <w:rsid w:val="00DC1803"/>
    <w:rsid w:val="00DC2672"/>
    <w:rsid w:val="00DC294D"/>
    <w:rsid w:val="00DC2AE0"/>
    <w:rsid w:val="00DC3070"/>
    <w:rsid w:val="00DC333F"/>
    <w:rsid w:val="00DC3409"/>
    <w:rsid w:val="00DC37EA"/>
    <w:rsid w:val="00DC3942"/>
    <w:rsid w:val="00DC3E90"/>
    <w:rsid w:val="00DC4152"/>
    <w:rsid w:val="00DC43B4"/>
    <w:rsid w:val="00DC4541"/>
    <w:rsid w:val="00DC4EC8"/>
    <w:rsid w:val="00DC50A4"/>
    <w:rsid w:val="00DC561E"/>
    <w:rsid w:val="00DC5821"/>
    <w:rsid w:val="00DC590B"/>
    <w:rsid w:val="00DC6A9F"/>
    <w:rsid w:val="00DC6B46"/>
    <w:rsid w:val="00DC6FCB"/>
    <w:rsid w:val="00DC70E6"/>
    <w:rsid w:val="00DC74E2"/>
    <w:rsid w:val="00DC7566"/>
    <w:rsid w:val="00DD0861"/>
    <w:rsid w:val="00DD0F7F"/>
    <w:rsid w:val="00DD198B"/>
    <w:rsid w:val="00DD198F"/>
    <w:rsid w:val="00DD1A4E"/>
    <w:rsid w:val="00DD2CE7"/>
    <w:rsid w:val="00DD3056"/>
    <w:rsid w:val="00DD3409"/>
    <w:rsid w:val="00DD3DD0"/>
    <w:rsid w:val="00DD42B2"/>
    <w:rsid w:val="00DD5AFD"/>
    <w:rsid w:val="00DD6454"/>
    <w:rsid w:val="00DD740C"/>
    <w:rsid w:val="00DD794B"/>
    <w:rsid w:val="00DD7DA6"/>
    <w:rsid w:val="00DE0112"/>
    <w:rsid w:val="00DE0940"/>
    <w:rsid w:val="00DE1296"/>
    <w:rsid w:val="00DE1523"/>
    <w:rsid w:val="00DE16E6"/>
    <w:rsid w:val="00DE1749"/>
    <w:rsid w:val="00DE1865"/>
    <w:rsid w:val="00DE1EC4"/>
    <w:rsid w:val="00DE20E6"/>
    <w:rsid w:val="00DE2471"/>
    <w:rsid w:val="00DE254B"/>
    <w:rsid w:val="00DE278B"/>
    <w:rsid w:val="00DE333F"/>
    <w:rsid w:val="00DE361E"/>
    <w:rsid w:val="00DE4E80"/>
    <w:rsid w:val="00DE6E77"/>
    <w:rsid w:val="00DE73D1"/>
    <w:rsid w:val="00DE78B4"/>
    <w:rsid w:val="00DE7AC2"/>
    <w:rsid w:val="00DE7B01"/>
    <w:rsid w:val="00DF0EA7"/>
    <w:rsid w:val="00DF1642"/>
    <w:rsid w:val="00DF2394"/>
    <w:rsid w:val="00DF2B5E"/>
    <w:rsid w:val="00DF333A"/>
    <w:rsid w:val="00DF356B"/>
    <w:rsid w:val="00DF41BC"/>
    <w:rsid w:val="00DF450B"/>
    <w:rsid w:val="00DF4A57"/>
    <w:rsid w:val="00DF5808"/>
    <w:rsid w:val="00DF58F5"/>
    <w:rsid w:val="00DF5F1D"/>
    <w:rsid w:val="00DF605D"/>
    <w:rsid w:val="00DF61EA"/>
    <w:rsid w:val="00DF6DD4"/>
    <w:rsid w:val="00DF741C"/>
    <w:rsid w:val="00DF7526"/>
    <w:rsid w:val="00DF7591"/>
    <w:rsid w:val="00DF7935"/>
    <w:rsid w:val="00DF7993"/>
    <w:rsid w:val="00DF7AA4"/>
    <w:rsid w:val="00E00EF4"/>
    <w:rsid w:val="00E010CC"/>
    <w:rsid w:val="00E01161"/>
    <w:rsid w:val="00E016F7"/>
    <w:rsid w:val="00E0182A"/>
    <w:rsid w:val="00E03A30"/>
    <w:rsid w:val="00E03A4E"/>
    <w:rsid w:val="00E04335"/>
    <w:rsid w:val="00E04C2C"/>
    <w:rsid w:val="00E0533D"/>
    <w:rsid w:val="00E062EF"/>
    <w:rsid w:val="00E06C22"/>
    <w:rsid w:val="00E06C2A"/>
    <w:rsid w:val="00E07105"/>
    <w:rsid w:val="00E07ADF"/>
    <w:rsid w:val="00E07C33"/>
    <w:rsid w:val="00E10499"/>
    <w:rsid w:val="00E1059C"/>
    <w:rsid w:val="00E1095C"/>
    <w:rsid w:val="00E10D7E"/>
    <w:rsid w:val="00E123A1"/>
    <w:rsid w:val="00E12A55"/>
    <w:rsid w:val="00E12AD5"/>
    <w:rsid w:val="00E14633"/>
    <w:rsid w:val="00E155CB"/>
    <w:rsid w:val="00E15701"/>
    <w:rsid w:val="00E163BB"/>
    <w:rsid w:val="00E2132F"/>
    <w:rsid w:val="00E227FA"/>
    <w:rsid w:val="00E2309A"/>
    <w:rsid w:val="00E23623"/>
    <w:rsid w:val="00E23FA4"/>
    <w:rsid w:val="00E245A5"/>
    <w:rsid w:val="00E249B9"/>
    <w:rsid w:val="00E24BF0"/>
    <w:rsid w:val="00E24D1A"/>
    <w:rsid w:val="00E24D3D"/>
    <w:rsid w:val="00E258F2"/>
    <w:rsid w:val="00E26A30"/>
    <w:rsid w:val="00E2709C"/>
    <w:rsid w:val="00E272AC"/>
    <w:rsid w:val="00E27724"/>
    <w:rsid w:val="00E2781F"/>
    <w:rsid w:val="00E2798C"/>
    <w:rsid w:val="00E30874"/>
    <w:rsid w:val="00E30C7B"/>
    <w:rsid w:val="00E31D4E"/>
    <w:rsid w:val="00E31E41"/>
    <w:rsid w:val="00E32CAC"/>
    <w:rsid w:val="00E32D5F"/>
    <w:rsid w:val="00E32F63"/>
    <w:rsid w:val="00E33157"/>
    <w:rsid w:val="00E33FA5"/>
    <w:rsid w:val="00E355ED"/>
    <w:rsid w:val="00E3560A"/>
    <w:rsid w:val="00E36189"/>
    <w:rsid w:val="00E365FA"/>
    <w:rsid w:val="00E36966"/>
    <w:rsid w:val="00E36FE2"/>
    <w:rsid w:val="00E373CF"/>
    <w:rsid w:val="00E3747C"/>
    <w:rsid w:val="00E37CA9"/>
    <w:rsid w:val="00E37FBA"/>
    <w:rsid w:val="00E41B61"/>
    <w:rsid w:val="00E41CAE"/>
    <w:rsid w:val="00E4204D"/>
    <w:rsid w:val="00E42053"/>
    <w:rsid w:val="00E424D2"/>
    <w:rsid w:val="00E42525"/>
    <w:rsid w:val="00E434EC"/>
    <w:rsid w:val="00E44D45"/>
    <w:rsid w:val="00E455C9"/>
    <w:rsid w:val="00E45742"/>
    <w:rsid w:val="00E458B8"/>
    <w:rsid w:val="00E45A38"/>
    <w:rsid w:val="00E46249"/>
    <w:rsid w:val="00E46FBE"/>
    <w:rsid w:val="00E47C59"/>
    <w:rsid w:val="00E47E8B"/>
    <w:rsid w:val="00E50058"/>
    <w:rsid w:val="00E500F2"/>
    <w:rsid w:val="00E503D8"/>
    <w:rsid w:val="00E50431"/>
    <w:rsid w:val="00E50BF6"/>
    <w:rsid w:val="00E52FB6"/>
    <w:rsid w:val="00E53888"/>
    <w:rsid w:val="00E53A1E"/>
    <w:rsid w:val="00E5498B"/>
    <w:rsid w:val="00E55140"/>
    <w:rsid w:val="00E55573"/>
    <w:rsid w:val="00E55A31"/>
    <w:rsid w:val="00E55C69"/>
    <w:rsid w:val="00E56C56"/>
    <w:rsid w:val="00E62674"/>
    <w:rsid w:val="00E62A1E"/>
    <w:rsid w:val="00E62F5E"/>
    <w:rsid w:val="00E6320A"/>
    <w:rsid w:val="00E63217"/>
    <w:rsid w:val="00E633DD"/>
    <w:rsid w:val="00E63B68"/>
    <w:rsid w:val="00E640A5"/>
    <w:rsid w:val="00E6413C"/>
    <w:rsid w:val="00E64C70"/>
    <w:rsid w:val="00E65A5C"/>
    <w:rsid w:val="00E667B0"/>
    <w:rsid w:val="00E668CD"/>
    <w:rsid w:val="00E672D4"/>
    <w:rsid w:val="00E67671"/>
    <w:rsid w:val="00E67BDE"/>
    <w:rsid w:val="00E67CB1"/>
    <w:rsid w:val="00E67D30"/>
    <w:rsid w:val="00E70891"/>
    <w:rsid w:val="00E70FC4"/>
    <w:rsid w:val="00E70FCD"/>
    <w:rsid w:val="00E711EF"/>
    <w:rsid w:val="00E71926"/>
    <w:rsid w:val="00E71D46"/>
    <w:rsid w:val="00E72FE1"/>
    <w:rsid w:val="00E73267"/>
    <w:rsid w:val="00E734C0"/>
    <w:rsid w:val="00E73651"/>
    <w:rsid w:val="00E73674"/>
    <w:rsid w:val="00E737D3"/>
    <w:rsid w:val="00E73C72"/>
    <w:rsid w:val="00E74203"/>
    <w:rsid w:val="00E7437C"/>
    <w:rsid w:val="00E74A9D"/>
    <w:rsid w:val="00E74E1F"/>
    <w:rsid w:val="00E75203"/>
    <w:rsid w:val="00E763DC"/>
    <w:rsid w:val="00E80062"/>
    <w:rsid w:val="00E80096"/>
    <w:rsid w:val="00E8009C"/>
    <w:rsid w:val="00E805F6"/>
    <w:rsid w:val="00E80968"/>
    <w:rsid w:val="00E80E33"/>
    <w:rsid w:val="00E81513"/>
    <w:rsid w:val="00E81EE5"/>
    <w:rsid w:val="00E83430"/>
    <w:rsid w:val="00E83628"/>
    <w:rsid w:val="00E83C94"/>
    <w:rsid w:val="00E84FEB"/>
    <w:rsid w:val="00E851BE"/>
    <w:rsid w:val="00E8567D"/>
    <w:rsid w:val="00E8613B"/>
    <w:rsid w:val="00E86E03"/>
    <w:rsid w:val="00E87FA8"/>
    <w:rsid w:val="00E90027"/>
    <w:rsid w:val="00E90331"/>
    <w:rsid w:val="00E90625"/>
    <w:rsid w:val="00E90BF3"/>
    <w:rsid w:val="00E91270"/>
    <w:rsid w:val="00E91BB4"/>
    <w:rsid w:val="00E92BCD"/>
    <w:rsid w:val="00E94268"/>
    <w:rsid w:val="00E9429D"/>
    <w:rsid w:val="00E943B0"/>
    <w:rsid w:val="00E95191"/>
    <w:rsid w:val="00E957B9"/>
    <w:rsid w:val="00E95CCC"/>
    <w:rsid w:val="00E95DC2"/>
    <w:rsid w:val="00E963A2"/>
    <w:rsid w:val="00EA06FB"/>
    <w:rsid w:val="00EA19B7"/>
    <w:rsid w:val="00EA2536"/>
    <w:rsid w:val="00EA33FC"/>
    <w:rsid w:val="00EA3789"/>
    <w:rsid w:val="00EA3D4C"/>
    <w:rsid w:val="00EA3D6C"/>
    <w:rsid w:val="00EA447E"/>
    <w:rsid w:val="00EA44A3"/>
    <w:rsid w:val="00EA46A0"/>
    <w:rsid w:val="00EA4C8A"/>
    <w:rsid w:val="00EA559D"/>
    <w:rsid w:val="00EA5801"/>
    <w:rsid w:val="00EA7990"/>
    <w:rsid w:val="00EB026B"/>
    <w:rsid w:val="00EB07AF"/>
    <w:rsid w:val="00EB22F9"/>
    <w:rsid w:val="00EB2896"/>
    <w:rsid w:val="00EB468B"/>
    <w:rsid w:val="00EB4BAE"/>
    <w:rsid w:val="00EB51DD"/>
    <w:rsid w:val="00EB557E"/>
    <w:rsid w:val="00EB6192"/>
    <w:rsid w:val="00EB65C3"/>
    <w:rsid w:val="00EB6690"/>
    <w:rsid w:val="00EC05E2"/>
    <w:rsid w:val="00EC188E"/>
    <w:rsid w:val="00EC2EA5"/>
    <w:rsid w:val="00EC33F3"/>
    <w:rsid w:val="00EC49A3"/>
    <w:rsid w:val="00EC4A9C"/>
    <w:rsid w:val="00EC4FA7"/>
    <w:rsid w:val="00EC5DD9"/>
    <w:rsid w:val="00EC5FF0"/>
    <w:rsid w:val="00EC6608"/>
    <w:rsid w:val="00EC6961"/>
    <w:rsid w:val="00ED0020"/>
    <w:rsid w:val="00ED015C"/>
    <w:rsid w:val="00ED01DE"/>
    <w:rsid w:val="00ED0821"/>
    <w:rsid w:val="00ED0E8D"/>
    <w:rsid w:val="00ED0F83"/>
    <w:rsid w:val="00ED119D"/>
    <w:rsid w:val="00ED132E"/>
    <w:rsid w:val="00ED153D"/>
    <w:rsid w:val="00ED188D"/>
    <w:rsid w:val="00ED199C"/>
    <w:rsid w:val="00ED1EA2"/>
    <w:rsid w:val="00ED24E2"/>
    <w:rsid w:val="00ED27C5"/>
    <w:rsid w:val="00ED27DF"/>
    <w:rsid w:val="00ED34C4"/>
    <w:rsid w:val="00ED407F"/>
    <w:rsid w:val="00ED5968"/>
    <w:rsid w:val="00ED5CA3"/>
    <w:rsid w:val="00ED607F"/>
    <w:rsid w:val="00ED6F8F"/>
    <w:rsid w:val="00ED7204"/>
    <w:rsid w:val="00ED7C39"/>
    <w:rsid w:val="00ED7ECB"/>
    <w:rsid w:val="00EE0209"/>
    <w:rsid w:val="00EE078C"/>
    <w:rsid w:val="00EE11AD"/>
    <w:rsid w:val="00EE17A7"/>
    <w:rsid w:val="00EE2A5F"/>
    <w:rsid w:val="00EE3150"/>
    <w:rsid w:val="00EE31F6"/>
    <w:rsid w:val="00EE3791"/>
    <w:rsid w:val="00EE3983"/>
    <w:rsid w:val="00EE3DBC"/>
    <w:rsid w:val="00EE40F2"/>
    <w:rsid w:val="00EE4138"/>
    <w:rsid w:val="00EE4E23"/>
    <w:rsid w:val="00EE505B"/>
    <w:rsid w:val="00EE5515"/>
    <w:rsid w:val="00EE551C"/>
    <w:rsid w:val="00EE5C1B"/>
    <w:rsid w:val="00EE6494"/>
    <w:rsid w:val="00EE692A"/>
    <w:rsid w:val="00EE7AE6"/>
    <w:rsid w:val="00EE7E16"/>
    <w:rsid w:val="00EE7E2C"/>
    <w:rsid w:val="00EF0096"/>
    <w:rsid w:val="00EF0787"/>
    <w:rsid w:val="00EF1952"/>
    <w:rsid w:val="00EF2E07"/>
    <w:rsid w:val="00EF3151"/>
    <w:rsid w:val="00EF4387"/>
    <w:rsid w:val="00EF50A0"/>
    <w:rsid w:val="00EF51E5"/>
    <w:rsid w:val="00EF5506"/>
    <w:rsid w:val="00EF635C"/>
    <w:rsid w:val="00EF6FB1"/>
    <w:rsid w:val="00EF7007"/>
    <w:rsid w:val="00EF7444"/>
    <w:rsid w:val="00EF74B2"/>
    <w:rsid w:val="00EF7856"/>
    <w:rsid w:val="00EF7FDB"/>
    <w:rsid w:val="00F001D2"/>
    <w:rsid w:val="00F006F4"/>
    <w:rsid w:val="00F00758"/>
    <w:rsid w:val="00F00B8B"/>
    <w:rsid w:val="00F01361"/>
    <w:rsid w:val="00F0234D"/>
    <w:rsid w:val="00F023D4"/>
    <w:rsid w:val="00F02428"/>
    <w:rsid w:val="00F040AD"/>
    <w:rsid w:val="00F04814"/>
    <w:rsid w:val="00F04AF4"/>
    <w:rsid w:val="00F04FAB"/>
    <w:rsid w:val="00F0649E"/>
    <w:rsid w:val="00F064FA"/>
    <w:rsid w:val="00F066DD"/>
    <w:rsid w:val="00F06A97"/>
    <w:rsid w:val="00F06F90"/>
    <w:rsid w:val="00F0706B"/>
    <w:rsid w:val="00F07BDF"/>
    <w:rsid w:val="00F1013C"/>
    <w:rsid w:val="00F10337"/>
    <w:rsid w:val="00F10AAF"/>
    <w:rsid w:val="00F116D7"/>
    <w:rsid w:val="00F123F3"/>
    <w:rsid w:val="00F13C6A"/>
    <w:rsid w:val="00F15854"/>
    <w:rsid w:val="00F1621B"/>
    <w:rsid w:val="00F1621E"/>
    <w:rsid w:val="00F16810"/>
    <w:rsid w:val="00F16854"/>
    <w:rsid w:val="00F17BF5"/>
    <w:rsid w:val="00F17C9B"/>
    <w:rsid w:val="00F2003C"/>
    <w:rsid w:val="00F20356"/>
    <w:rsid w:val="00F205DD"/>
    <w:rsid w:val="00F20CBF"/>
    <w:rsid w:val="00F2107D"/>
    <w:rsid w:val="00F21DD4"/>
    <w:rsid w:val="00F2218B"/>
    <w:rsid w:val="00F22EB0"/>
    <w:rsid w:val="00F22FB8"/>
    <w:rsid w:val="00F231DC"/>
    <w:rsid w:val="00F240E4"/>
    <w:rsid w:val="00F2419D"/>
    <w:rsid w:val="00F24376"/>
    <w:rsid w:val="00F24B0E"/>
    <w:rsid w:val="00F25372"/>
    <w:rsid w:val="00F25AB4"/>
    <w:rsid w:val="00F263FB"/>
    <w:rsid w:val="00F26D22"/>
    <w:rsid w:val="00F271CC"/>
    <w:rsid w:val="00F2723F"/>
    <w:rsid w:val="00F273D5"/>
    <w:rsid w:val="00F2754A"/>
    <w:rsid w:val="00F27E3E"/>
    <w:rsid w:val="00F27F86"/>
    <w:rsid w:val="00F30158"/>
    <w:rsid w:val="00F30E41"/>
    <w:rsid w:val="00F312C3"/>
    <w:rsid w:val="00F318A8"/>
    <w:rsid w:val="00F31FD1"/>
    <w:rsid w:val="00F321C2"/>
    <w:rsid w:val="00F32B4B"/>
    <w:rsid w:val="00F3356B"/>
    <w:rsid w:val="00F33C2C"/>
    <w:rsid w:val="00F3454E"/>
    <w:rsid w:val="00F348E9"/>
    <w:rsid w:val="00F34AF1"/>
    <w:rsid w:val="00F35440"/>
    <w:rsid w:val="00F35A68"/>
    <w:rsid w:val="00F36128"/>
    <w:rsid w:val="00F36CE0"/>
    <w:rsid w:val="00F36F37"/>
    <w:rsid w:val="00F37296"/>
    <w:rsid w:val="00F3770E"/>
    <w:rsid w:val="00F3776B"/>
    <w:rsid w:val="00F37F7F"/>
    <w:rsid w:val="00F400AA"/>
    <w:rsid w:val="00F40826"/>
    <w:rsid w:val="00F41534"/>
    <w:rsid w:val="00F415F5"/>
    <w:rsid w:val="00F417BE"/>
    <w:rsid w:val="00F4204B"/>
    <w:rsid w:val="00F42C8C"/>
    <w:rsid w:val="00F42EAE"/>
    <w:rsid w:val="00F43488"/>
    <w:rsid w:val="00F43553"/>
    <w:rsid w:val="00F43739"/>
    <w:rsid w:val="00F44150"/>
    <w:rsid w:val="00F4584C"/>
    <w:rsid w:val="00F45ADD"/>
    <w:rsid w:val="00F45E8E"/>
    <w:rsid w:val="00F46013"/>
    <w:rsid w:val="00F4601F"/>
    <w:rsid w:val="00F47121"/>
    <w:rsid w:val="00F477F0"/>
    <w:rsid w:val="00F47F2B"/>
    <w:rsid w:val="00F51822"/>
    <w:rsid w:val="00F51CF2"/>
    <w:rsid w:val="00F52342"/>
    <w:rsid w:val="00F5243F"/>
    <w:rsid w:val="00F529EB"/>
    <w:rsid w:val="00F52F1B"/>
    <w:rsid w:val="00F535B0"/>
    <w:rsid w:val="00F53D45"/>
    <w:rsid w:val="00F53E1A"/>
    <w:rsid w:val="00F53E56"/>
    <w:rsid w:val="00F53F49"/>
    <w:rsid w:val="00F54D2E"/>
    <w:rsid w:val="00F54F49"/>
    <w:rsid w:val="00F5555D"/>
    <w:rsid w:val="00F55D97"/>
    <w:rsid w:val="00F56197"/>
    <w:rsid w:val="00F562B5"/>
    <w:rsid w:val="00F5668F"/>
    <w:rsid w:val="00F56A6F"/>
    <w:rsid w:val="00F56CFF"/>
    <w:rsid w:val="00F5725C"/>
    <w:rsid w:val="00F575C8"/>
    <w:rsid w:val="00F60225"/>
    <w:rsid w:val="00F60388"/>
    <w:rsid w:val="00F608FA"/>
    <w:rsid w:val="00F6095A"/>
    <w:rsid w:val="00F609B4"/>
    <w:rsid w:val="00F610EA"/>
    <w:rsid w:val="00F6123F"/>
    <w:rsid w:val="00F6239D"/>
    <w:rsid w:val="00F6285D"/>
    <w:rsid w:val="00F63202"/>
    <w:rsid w:val="00F647B4"/>
    <w:rsid w:val="00F64D57"/>
    <w:rsid w:val="00F6511E"/>
    <w:rsid w:val="00F65227"/>
    <w:rsid w:val="00F65883"/>
    <w:rsid w:val="00F66182"/>
    <w:rsid w:val="00F66334"/>
    <w:rsid w:val="00F70128"/>
    <w:rsid w:val="00F708D8"/>
    <w:rsid w:val="00F70E6D"/>
    <w:rsid w:val="00F71991"/>
    <w:rsid w:val="00F728C4"/>
    <w:rsid w:val="00F72948"/>
    <w:rsid w:val="00F729AD"/>
    <w:rsid w:val="00F7354C"/>
    <w:rsid w:val="00F73C82"/>
    <w:rsid w:val="00F74E55"/>
    <w:rsid w:val="00F757B6"/>
    <w:rsid w:val="00F76244"/>
    <w:rsid w:val="00F77428"/>
    <w:rsid w:val="00F802C7"/>
    <w:rsid w:val="00F808E5"/>
    <w:rsid w:val="00F80AFD"/>
    <w:rsid w:val="00F80B02"/>
    <w:rsid w:val="00F80C09"/>
    <w:rsid w:val="00F81EA6"/>
    <w:rsid w:val="00F81EDB"/>
    <w:rsid w:val="00F82ABA"/>
    <w:rsid w:val="00F83014"/>
    <w:rsid w:val="00F83206"/>
    <w:rsid w:val="00F8357F"/>
    <w:rsid w:val="00F83AE3"/>
    <w:rsid w:val="00F83C99"/>
    <w:rsid w:val="00F83CC4"/>
    <w:rsid w:val="00F842A3"/>
    <w:rsid w:val="00F8458B"/>
    <w:rsid w:val="00F845B0"/>
    <w:rsid w:val="00F84E61"/>
    <w:rsid w:val="00F86237"/>
    <w:rsid w:val="00F86310"/>
    <w:rsid w:val="00F864AD"/>
    <w:rsid w:val="00F86F42"/>
    <w:rsid w:val="00F878E5"/>
    <w:rsid w:val="00F87C2B"/>
    <w:rsid w:val="00F91234"/>
    <w:rsid w:val="00F9135B"/>
    <w:rsid w:val="00F91762"/>
    <w:rsid w:val="00F919C6"/>
    <w:rsid w:val="00F91D1E"/>
    <w:rsid w:val="00F91F10"/>
    <w:rsid w:val="00F92593"/>
    <w:rsid w:val="00F936D0"/>
    <w:rsid w:val="00F938A7"/>
    <w:rsid w:val="00F939DF"/>
    <w:rsid w:val="00F93E15"/>
    <w:rsid w:val="00F95328"/>
    <w:rsid w:val="00F95767"/>
    <w:rsid w:val="00F9592D"/>
    <w:rsid w:val="00F95ABB"/>
    <w:rsid w:val="00F95B25"/>
    <w:rsid w:val="00F95CA7"/>
    <w:rsid w:val="00F96145"/>
    <w:rsid w:val="00F974EC"/>
    <w:rsid w:val="00F9769D"/>
    <w:rsid w:val="00FA0D38"/>
    <w:rsid w:val="00FA138E"/>
    <w:rsid w:val="00FA13D1"/>
    <w:rsid w:val="00FA1628"/>
    <w:rsid w:val="00FA208E"/>
    <w:rsid w:val="00FA23F3"/>
    <w:rsid w:val="00FA2D01"/>
    <w:rsid w:val="00FA2FC5"/>
    <w:rsid w:val="00FA322C"/>
    <w:rsid w:val="00FA349F"/>
    <w:rsid w:val="00FA36FB"/>
    <w:rsid w:val="00FA3AD2"/>
    <w:rsid w:val="00FA53B5"/>
    <w:rsid w:val="00FA56F8"/>
    <w:rsid w:val="00FA6263"/>
    <w:rsid w:val="00FA627C"/>
    <w:rsid w:val="00FA6395"/>
    <w:rsid w:val="00FA6E42"/>
    <w:rsid w:val="00FA6F2A"/>
    <w:rsid w:val="00FA769E"/>
    <w:rsid w:val="00FA799A"/>
    <w:rsid w:val="00FB051D"/>
    <w:rsid w:val="00FB1529"/>
    <w:rsid w:val="00FB1939"/>
    <w:rsid w:val="00FB1DE3"/>
    <w:rsid w:val="00FB1E96"/>
    <w:rsid w:val="00FB22F0"/>
    <w:rsid w:val="00FB2E45"/>
    <w:rsid w:val="00FB2EE0"/>
    <w:rsid w:val="00FB363A"/>
    <w:rsid w:val="00FB440E"/>
    <w:rsid w:val="00FB4D05"/>
    <w:rsid w:val="00FB4FDE"/>
    <w:rsid w:val="00FB53D7"/>
    <w:rsid w:val="00FB67EF"/>
    <w:rsid w:val="00FB6EA5"/>
    <w:rsid w:val="00FB72D8"/>
    <w:rsid w:val="00FB736A"/>
    <w:rsid w:val="00FB780F"/>
    <w:rsid w:val="00FB7E0B"/>
    <w:rsid w:val="00FC0F2D"/>
    <w:rsid w:val="00FC129E"/>
    <w:rsid w:val="00FC16A1"/>
    <w:rsid w:val="00FC1B9D"/>
    <w:rsid w:val="00FC1D30"/>
    <w:rsid w:val="00FC1F08"/>
    <w:rsid w:val="00FC22CE"/>
    <w:rsid w:val="00FC31AC"/>
    <w:rsid w:val="00FC32BB"/>
    <w:rsid w:val="00FC3CF0"/>
    <w:rsid w:val="00FC414F"/>
    <w:rsid w:val="00FC428D"/>
    <w:rsid w:val="00FC58AC"/>
    <w:rsid w:val="00FC5BE3"/>
    <w:rsid w:val="00FC68B0"/>
    <w:rsid w:val="00FC75DF"/>
    <w:rsid w:val="00FD0629"/>
    <w:rsid w:val="00FD08A4"/>
    <w:rsid w:val="00FD0B0E"/>
    <w:rsid w:val="00FD12D1"/>
    <w:rsid w:val="00FD1830"/>
    <w:rsid w:val="00FD1C6E"/>
    <w:rsid w:val="00FD1ED2"/>
    <w:rsid w:val="00FD4087"/>
    <w:rsid w:val="00FD462D"/>
    <w:rsid w:val="00FD48E7"/>
    <w:rsid w:val="00FD62C6"/>
    <w:rsid w:val="00FD6625"/>
    <w:rsid w:val="00FD6725"/>
    <w:rsid w:val="00FD71D2"/>
    <w:rsid w:val="00FD72AF"/>
    <w:rsid w:val="00FD798F"/>
    <w:rsid w:val="00FD7C73"/>
    <w:rsid w:val="00FD7D5F"/>
    <w:rsid w:val="00FE07DE"/>
    <w:rsid w:val="00FE0ABB"/>
    <w:rsid w:val="00FE1180"/>
    <w:rsid w:val="00FE1366"/>
    <w:rsid w:val="00FE1D79"/>
    <w:rsid w:val="00FE1E3A"/>
    <w:rsid w:val="00FE2E5E"/>
    <w:rsid w:val="00FE2E8F"/>
    <w:rsid w:val="00FE326A"/>
    <w:rsid w:val="00FE3701"/>
    <w:rsid w:val="00FE3703"/>
    <w:rsid w:val="00FE3725"/>
    <w:rsid w:val="00FE37CE"/>
    <w:rsid w:val="00FE37E8"/>
    <w:rsid w:val="00FE39C5"/>
    <w:rsid w:val="00FE3B33"/>
    <w:rsid w:val="00FE3E35"/>
    <w:rsid w:val="00FE4722"/>
    <w:rsid w:val="00FE48B8"/>
    <w:rsid w:val="00FE4933"/>
    <w:rsid w:val="00FE544D"/>
    <w:rsid w:val="00FE5BE1"/>
    <w:rsid w:val="00FE5C4B"/>
    <w:rsid w:val="00FE652B"/>
    <w:rsid w:val="00FE6CBA"/>
    <w:rsid w:val="00FF01AA"/>
    <w:rsid w:val="00FF08F0"/>
    <w:rsid w:val="00FF0AE4"/>
    <w:rsid w:val="00FF1316"/>
    <w:rsid w:val="00FF2C44"/>
    <w:rsid w:val="00FF318B"/>
    <w:rsid w:val="00FF3310"/>
    <w:rsid w:val="00FF3333"/>
    <w:rsid w:val="00FF3631"/>
    <w:rsid w:val="00FF387D"/>
    <w:rsid w:val="00FF4C6B"/>
    <w:rsid w:val="00FF5158"/>
    <w:rsid w:val="00FF5802"/>
    <w:rsid w:val="00FF5DF5"/>
    <w:rsid w:val="00FF6048"/>
    <w:rsid w:val="00FF6347"/>
    <w:rsid w:val="00FF670E"/>
    <w:rsid w:val="00FF7B89"/>
    <w:rsid w:val="0119EA79"/>
    <w:rsid w:val="02882B92"/>
    <w:rsid w:val="02AB77E0"/>
    <w:rsid w:val="03D6FC59"/>
    <w:rsid w:val="06644799"/>
    <w:rsid w:val="06CED030"/>
    <w:rsid w:val="0793E16C"/>
    <w:rsid w:val="0ADE8CA7"/>
    <w:rsid w:val="0B6BF0E5"/>
    <w:rsid w:val="0B965AB9"/>
    <w:rsid w:val="0D672E4C"/>
    <w:rsid w:val="10860A3D"/>
    <w:rsid w:val="14BB8939"/>
    <w:rsid w:val="15C9A69E"/>
    <w:rsid w:val="16FD603F"/>
    <w:rsid w:val="1A7C9D78"/>
    <w:rsid w:val="1B7B5627"/>
    <w:rsid w:val="1C62C6FD"/>
    <w:rsid w:val="1C9265DE"/>
    <w:rsid w:val="1CA10E03"/>
    <w:rsid w:val="1CAD924B"/>
    <w:rsid w:val="1CB11A03"/>
    <w:rsid w:val="1DF48932"/>
    <w:rsid w:val="1E486C02"/>
    <w:rsid w:val="1ED04CDC"/>
    <w:rsid w:val="203B1ED7"/>
    <w:rsid w:val="2228C13B"/>
    <w:rsid w:val="224FF32F"/>
    <w:rsid w:val="23809F95"/>
    <w:rsid w:val="26679544"/>
    <w:rsid w:val="276F54A4"/>
    <w:rsid w:val="2830FB68"/>
    <w:rsid w:val="2B4D157F"/>
    <w:rsid w:val="2C719471"/>
    <w:rsid w:val="308E09D4"/>
    <w:rsid w:val="31358ABB"/>
    <w:rsid w:val="3200D0CD"/>
    <w:rsid w:val="339AB744"/>
    <w:rsid w:val="35D670C1"/>
    <w:rsid w:val="3819A1FD"/>
    <w:rsid w:val="38933727"/>
    <w:rsid w:val="3918DBF9"/>
    <w:rsid w:val="3BC918AC"/>
    <w:rsid w:val="3C104744"/>
    <w:rsid w:val="3C92FB27"/>
    <w:rsid w:val="3F9C1BD4"/>
    <w:rsid w:val="3FB208DE"/>
    <w:rsid w:val="43DE9F2C"/>
    <w:rsid w:val="4417F109"/>
    <w:rsid w:val="448AF65C"/>
    <w:rsid w:val="46310645"/>
    <w:rsid w:val="46954323"/>
    <w:rsid w:val="4752C741"/>
    <w:rsid w:val="49AF4F3F"/>
    <w:rsid w:val="4AD599F9"/>
    <w:rsid w:val="4EF0278C"/>
    <w:rsid w:val="4F862476"/>
    <w:rsid w:val="52A6DAC4"/>
    <w:rsid w:val="52D59B9A"/>
    <w:rsid w:val="52DA4103"/>
    <w:rsid w:val="53B8BEF1"/>
    <w:rsid w:val="5528DF7E"/>
    <w:rsid w:val="5759348A"/>
    <w:rsid w:val="588712AB"/>
    <w:rsid w:val="5C30D48B"/>
    <w:rsid w:val="5C4E78BB"/>
    <w:rsid w:val="5E2567D8"/>
    <w:rsid w:val="5E524E6F"/>
    <w:rsid w:val="5EC8A94D"/>
    <w:rsid w:val="5F34B32C"/>
    <w:rsid w:val="5F369558"/>
    <w:rsid w:val="60BB2111"/>
    <w:rsid w:val="62550417"/>
    <w:rsid w:val="6512B771"/>
    <w:rsid w:val="6821724D"/>
    <w:rsid w:val="68642A57"/>
    <w:rsid w:val="69B14F28"/>
    <w:rsid w:val="6B6C481A"/>
    <w:rsid w:val="6C2C77DE"/>
    <w:rsid w:val="6C35473B"/>
    <w:rsid w:val="6D2EF0A6"/>
    <w:rsid w:val="6D60C76B"/>
    <w:rsid w:val="6F16BD38"/>
    <w:rsid w:val="6F1E3907"/>
    <w:rsid w:val="7009540C"/>
    <w:rsid w:val="738E9DFF"/>
    <w:rsid w:val="740C2FA1"/>
    <w:rsid w:val="7551DA53"/>
    <w:rsid w:val="76D24BF6"/>
    <w:rsid w:val="78D5CFF0"/>
    <w:rsid w:val="7985C8C9"/>
    <w:rsid w:val="7B305505"/>
    <w:rsid w:val="7BCAA122"/>
    <w:rsid w:val="7CE87157"/>
    <w:rsid w:val="7E51682F"/>
    <w:rsid w:val="7E72712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29CB31"/>
  <w15:chartTrackingRefBased/>
  <w15:docId w15:val="{0FFC2502-6667-42A6-8B96-D7EA8A502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404040" w:themeColor="text1" w:themeTint="BF"/>
        <w:sz w:val="18"/>
        <w:szCs w:val="18"/>
        <w:lang w:val="en-US" w:eastAsia="ja-JP" w:bidi="ar-SA"/>
      </w:rPr>
    </w:rPrDefault>
    <w:pPrDefault>
      <w:pPr>
        <w:spacing w:after="18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36"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5B3C"/>
  </w:style>
  <w:style w:type="paragraph" w:styleId="Heading1">
    <w:name w:val="heading 1"/>
    <w:basedOn w:val="Normal"/>
    <w:next w:val="Normal"/>
    <w:link w:val="Heading1Char"/>
    <w:uiPriority w:val="9"/>
    <w:qFormat/>
    <w:pPr>
      <w:keepNext/>
      <w:keepLines/>
      <w:spacing w:before="600" w:after="240" w:line="240" w:lineRule="auto"/>
      <w:outlineLvl w:val="0"/>
    </w:pPr>
    <w:rPr>
      <w:b/>
      <w:bCs/>
      <w:caps/>
      <w:color w:val="1F4E79" w:themeColor="accent1" w:themeShade="80"/>
      <w:sz w:val="28"/>
      <w:szCs w:val="28"/>
    </w:rPr>
  </w:style>
  <w:style w:type="paragraph" w:styleId="Heading2">
    <w:name w:val="heading 2"/>
    <w:basedOn w:val="Normal"/>
    <w:next w:val="Normal"/>
    <w:link w:val="Heading2Char"/>
    <w:uiPriority w:val="9"/>
    <w:unhideWhenUsed/>
    <w:qFormat/>
    <w:rsid w:val="008961F2"/>
    <w:pPr>
      <w:keepNext/>
      <w:keepLines/>
      <w:spacing w:before="360" w:after="120" w:line="240" w:lineRule="auto"/>
      <w:outlineLvl w:val="1"/>
    </w:pPr>
    <w:rPr>
      <w:b/>
      <w:bCs/>
      <w:color w:val="2E74B5" w:themeColor="accent1" w:themeShade="BF"/>
      <w:sz w:val="24"/>
      <w:szCs w:val="24"/>
    </w:rPr>
  </w:style>
  <w:style w:type="paragraph" w:styleId="Heading4">
    <w:name w:val="heading 4"/>
    <w:basedOn w:val="Normal"/>
    <w:next w:val="Normal"/>
    <w:link w:val="Heading4Char"/>
    <w:uiPriority w:val="9"/>
    <w:semiHidden/>
    <w:unhideWhenUsed/>
    <w:qFormat/>
    <w:rsid w:val="008961F2"/>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8961F2"/>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8961F2"/>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8961F2"/>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8961F2"/>
    <w:pPr>
      <w:keepNext/>
      <w:keepLines/>
      <w:spacing w:before="40" w:after="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9"/>
    <w:semiHidden/>
    <w:unhideWhenUsed/>
    <w:qFormat/>
    <w:rsid w:val="008961F2"/>
    <w:pPr>
      <w:keepNext/>
      <w:keepLines/>
      <w:spacing w:before="40" w:after="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pBdr>
        <w:left w:val="double" w:sz="18" w:space="4" w:color="1F4E79" w:themeColor="accent1" w:themeShade="80"/>
      </w:pBdr>
      <w:spacing w:after="0" w:line="420" w:lineRule="exact"/>
    </w:pPr>
    <w:rPr>
      <w:rFonts w:asciiTheme="majorHAnsi" w:eastAsiaTheme="majorEastAsia" w:hAnsiTheme="majorHAnsi" w:cstheme="majorBidi"/>
      <w:caps/>
      <w:color w:val="1F4E79" w:themeColor="accent1" w:themeShade="80"/>
      <w:kern w:val="28"/>
      <w:sz w:val="38"/>
      <w:szCs w:val="38"/>
    </w:rPr>
  </w:style>
  <w:style w:type="character" w:customStyle="1" w:styleId="TitleChar">
    <w:name w:val="Title Char"/>
    <w:basedOn w:val="DefaultParagraphFont"/>
    <w:link w:val="Title"/>
    <w:uiPriority w:val="10"/>
    <w:rPr>
      <w:rFonts w:asciiTheme="majorHAnsi" w:eastAsiaTheme="majorEastAsia" w:hAnsiTheme="majorHAnsi" w:cstheme="majorBidi"/>
      <w:caps/>
      <w:color w:val="1F4E79" w:themeColor="accent1" w:themeShade="80"/>
      <w:kern w:val="28"/>
      <w:sz w:val="38"/>
      <w:szCs w:val="38"/>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BE3CD6"/>
    <w:pPr>
      <w:numPr>
        <w:ilvl w:val="1"/>
      </w:numPr>
      <w:pBdr>
        <w:left w:val="double" w:sz="18" w:space="4" w:color="1F4E79" w:themeColor="accent1" w:themeShade="80"/>
      </w:pBdr>
      <w:spacing w:before="80" w:after="160" w:line="280" w:lineRule="exact"/>
    </w:pPr>
    <w:rPr>
      <w:b/>
      <w:bCs/>
      <w:color w:val="2E74B5" w:themeColor="accent1" w:themeShade="BF"/>
      <w:sz w:val="24"/>
      <w:szCs w:val="24"/>
    </w:rPr>
  </w:style>
  <w:style w:type="character" w:customStyle="1" w:styleId="SubtitleChar">
    <w:name w:val="Subtitle Char"/>
    <w:basedOn w:val="DefaultParagraphFont"/>
    <w:link w:val="Subtitle"/>
    <w:uiPriority w:val="11"/>
    <w:rsid w:val="00BE3CD6"/>
    <w:rPr>
      <w:b/>
      <w:bCs/>
      <w:color w:val="2E74B5" w:themeColor="accent1" w:themeShade="BF"/>
      <w:sz w:val="24"/>
      <w:szCs w:val="24"/>
    </w:rPr>
  </w:style>
  <w:style w:type="character" w:customStyle="1" w:styleId="Heading1Char">
    <w:name w:val="Heading 1 Char"/>
    <w:basedOn w:val="DefaultParagraphFont"/>
    <w:link w:val="Heading1"/>
    <w:uiPriority w:val="9"/>
    <w:rPr>
      <w:b/>
      <w:bCs/>
      <w:caps/>
      <w:color w:val="1F4E79" w:themeColor="accent1" w:themeShade="80"/>
      <w:sz w:val="28"/>
      <w:szCs w:val="28"/>
    </w:rPr>
  </w:style>
  <w:style w:type="table" w:customStyle="1" w:styleId="TipTable">
    <w:name w:val="Tip Table"/>
    <w:basedOn w:val="TableNormal"/>
    <w:uiPriority w:val="99"/>
    <w:pPr>
      <w:spacing w:after="0" w:line="240" w:lineRule="auto"/>
    </w:pPr>
    <w:tblPr>
      <w:tblCellMar>
        <w:top w:w="144" w:type="dxa"/>
        <w:left w:w="0" w:type="dxa"/>
        <w:right w:w="0" w:type="dxa"/>
      </w:tblCellMar>
    </w:tblPr>
    <w:tcPr>
      <w:shd w:val="clear" w:color="auto" w:fill="DEEAF6" w:themeFill="accent1" w:themeFillTint="33"/>
    </w:tcPr>
    <w:tblStylePr w:type="firstCol">
      <w:pPr>
        <w:wordWrap/>
        <w:jc w:val="center"/>
      </w:pPr>
    </w:tblStylePr>
  </w:style>
  <w:style w:type="paragraph" w:customStyle="1" w:styleId="TipText">
    <w:name w:val="Tip Text"/>
    <w:basedOn w:val="Normal"/>
    <w:uiPriority w:val="99"/>
    <w:rsid w:val="008961F2"/>
    <w:pPr>
      <w:spacing w:after="160" w:line="264" w:lineRule="auto"/>
      <w:ind w:right="576"/>
    </w:pPr>
    <w:rPr>
      <w:i/>
      <w:iCs/>
      <w:color w:val="595959" w:themeColor="text1" w:themeTint="A6"/>
      <w:sz w:val="16"/>
      <w:szCs w:val="16"/>
    </w:rPr>
  </w:style>
  <w:style w:type="character" w:styleId="PlaceholderText">
    <w:name w:val="Placeholder Text"/>
    <w:basedOn w:val="DefaultParagraphFont"/>
    <w:uiPriority w:val="99"/>
    <w:semiHidden/>
    <w:rsid w:val="008961F2"/>
    <w:rPr>
      <w:color w:val="595959" w:themeColor="text1" w:themeTint="A6"/>
    </w:rPr>
  </w:style>
  <w:style w:type="paragraph" w:styleId="NoSpacing">
    <w:name w:val="No Spacing"/>
    <w:uiPriority w:val="36"/>
    <w:qFormat/>
    <w:pPr>
      <w:spacing w:after="0" w:line="240" w:lineRule="auto"/>
    </w:pPr>
  </w:style>
  <w:style w:type="character" w:customStyle="1" w:styleId="Heading2Char">
    <w:name w:val="Heading 2 Char"/>
    <w:basedOn w:val="DefaultParagraphFont"/>
    <w:link w:val="Heading2"/>
    <w:uiPriority w:val="9"/>
    <w:rsid w:val="008961F2"/>
    <w:rPr>
      <w:b/>
      <w:bCs/>
      <w:color w:val="2E74B5" w:themeColor="accent1" w:themeShade="BF"/>
      <w:sz w:val="24"/>
      <w:szCs w:val="24"/>
    </w:rPr>
  </w:style>
  <w:style w:type="paragraph" w:styleId="ListBullet">
    <w:name w:val="List Bullet"/>
    <w:basedOn w:val="Normal"/>
    <w:uiPriority w:val="1"/>
    <w:unhideWhenUsed/>
    <w:qFormat/>
    <w:pPr>
      <w:numPr>
        <w:numId w:val="1"/>
      </w:numPr>
      <w:spacing w:after="60"/>
    </w:p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rsid w:val="002A04F7"/>
    <w:pPr>
      <w:spacing w:before="200" w:after="0" w:line="240" w:lineRule="auto"/>
      <w:ind w:left="-144"/>
      <w:contextualSpacing/>
    </w:pPr>
    <w:rPr>
      <w:rFonts w:asciiTheme="majorHAnsi" w:eastAsiaTheme="majorEastAsia" w:hAnsiTheme="majorHAnsi" w:cstheme="majorBidi"/>
      <w:noProof/>
      <w:color w:val="1F4E79" w:themeColor="accent1" w:themeShade="80"/>
      <w:sz w:val="20"/>
      <w:szCs w:val="20"/>
    </w:rPr>
  </w:style>
  <w:style w:type="character" w:customStyle="1" w:styleId="FooterChar">
    <w:name w:val="Footer Char"/>
    <w:basedOn w:val="DefaultParagraphFont"/>
    <w:link w:val="Footer"/>
    <w:uiPriority w:val="99"/>
    <w:rsid w:val="002A04F7"/>
    <w:rPr>
      <w:rFonts w:asciiTheme="majorHAnsi" w:eastAsiaTheme="majorEastAsia" w:hAnsiTheme="majorHAnsi" w:cstheme="majorBidi"/>
      <w:noProof/>
      <w:color w:val="1F4E79" w:themeColor="accent1" w:themeShade="80"/>
      <w:sz w:val="20"/>
      <w:szCs w:val="20"/>
    </w:rPr>
  </w:style>
  <w:style w:type="table" w:styleId="GridTable4-Accent1">
    <w:name w:val="Grid Table 4 Accent 1"/>
    <w:basedOn w:val="TableNormal"/>
    <w:uiPriority w:val="49"/>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29" w:type="dxa"/>
        <w:bottom w:w="29"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eGridLight">
    <w:name w:val="Grid Table Light"/>
    <w:basedOn w:val="TableNormal"/>
    <w:uiPriority w:val="4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roposalTable">
    <w:name w:val="Proposal Table"/>
    <w:basedOn w:val="TableNormal"/>
    <w:uiPriority w:val="99"/>
    <w:pPr>
      <w:spacing w:before="120" w:after="120" w:line="240" w:lineRule="auto"/>
    </w:pPr>
    <w:tblPr>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CellMar>
        <w:left w:w="144" w:type="dxa"/>
        <w:right w:w="144" w:type="dxa"/>
      </w:tblCellMar>
    </w:tblPr>
    <w:tblStylePr w:type="firstRow">
      <w:pPr>
        <w:keepNext/>
        <w:wordWrap/>
      </w:pPr>
      <w:rPr>
        <w:b/>
      </w:rPr>
      <w:tblPr/>
      <w:tcPr>
        <w:shd w:val="clear" w:color="auto" w:fill="DEEAF6" w:themeFill="accent1" w:themeFillTint="33"/>
        <w:vAlign w:val="bottom"/>
      </w:tcPr>
    </w:tblStylePr>
    <w:tblStylePr w:type="lastRow">
      <w:rPr>
        <w:b/>
        <w:color w:val="FFFFFF" w:themeColor="background1"/>
      </w:rPr>
      <w:tblPr/>
      <w:tcPr>
        <w:shd w:val="clear" w:color="auto" w:fill="5B9BD5" w:themeFill="accent1"/>
      </w:tcPr>
    </w:tblStylePr>
  </w:style>
  <w:style w:type="paragraph" w:styleId="FootnoteText">
    <w:name w:val="footnote text"/>
    <w:basedOn w:val="Normal"/>
    <w:link w:val="FootnoteTextChar"/>
    <w:uiPriority w:val="12"/>
    <w:unhideWhenUsed/>
    <w:qFormat/>
    <w:pPr>
      <w:spacing w:before="140" w:after="0" w:line="240" w:lineRule="auto"/>
    </w:pPr>
    <w:rPr>
      <w:i/>
      <w:iCs/>
      <w:sz w:val="14"/>
      <w:szCs w:val="14"/>
    </w:rPr>
  </w:style>
  <w:style w:type="character" w:customStyle="1" w:styleId="FootnoteTextChar">
    <w:name w:val="Footnote Text Char"/>
    <w:basedOn w:val="DefaultParagraphFont"/>
    <w:link w:val="FootnoteText"/>
    <w:uiPriority w:val="12"/>
    <w:rPr>
      <w:i/>
      <w:iCs/>
      <w:sz w:val="14"/>
      <w:szCs w:val="14"/>
    </w:rPr>
  </w:style>
  <w:style w:type="paragraph" w:customStyle="1" w:styleId="TableTextDecimal">
    <w:name w:val="Table Text Decimal"/>
    <w:basedOn w:val="Normal"/>
    <w:uiPriority w:val="12"/>
    <w:qFormat/>
    <w:pPr>
      <w:tabs>
        <w:tab w:val="decimal" w:pos="936"/>
      </w:tabs>
      <w:spacing w:before="120" w:after="120" w:line="240" w:lineRule="auto"/>
    </w:pPr>
  </w:style>
  <w:style w:type="paragraph" w:styleId="Signature">
    <w:name w:val="Signature"/>
    <w:basedOn w:val="Normal"/>
    <w:link w:val="SignatureChar"/>
    <w:uiPriority w:val="12"/>
    <w:unhideWhenUsed/>
    <w:qFormat/>
    <w:pPr>
      <w:spacing w:before="960" w:after="0" w:line="240" w:lineRule="auto"/>
    </w:pPr>
  </w:style>
  <w:style w:type="character" w:customStyle="1" w:styleId="SignatureChar">
    <w:name w:val="Signature Char"/>
    <w:basedOn w:val="DefaultParagraphFont"/>
    <w:link w:val="Signature"/>
    <w:uiPriority w:val="12"/>
  </w:style>
  <w:style w:type="character" w:styleId="Strong">
    <w:name w:val="Strong"/>
    <w:basedOn w:val="DefaultParagraphFont"/>
    <w:uiPriority w:val="22"/>
    <w:unhideWhenUsed/>
    <w:qFormat/>
    <w:rsid w:val="00117948"/>
    <w:rPr>
      <w:b/>
      <w:bCs/>
    </w:rPr>
  </w:style>
  <w:style w:type="character" w:customStyle="1" w:styleId="Heading4Char">
    <w:name w:val="Heading 4 Char"/>
    <w:basedOn w:val="DefaultParagraphFont"/>
    <w:link w:val="Heading4"/>
    <w:uiPriority w:val="9"/>
    <w:semiHidden/>
    <w:rsid w:val="008961F2"/>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8961F2"/>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8961F2"/>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8961F2"/>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8961F2"/>
    <w:rPr>
      <w:rFonts w:asciiTheme="majorHAnsi" w:eastAsiaTheme="majorEastAsia" w:hAnsiTheme="majorHAnsi" w:cstheme="majorBidi"/>
      <w:color w:val="272727" w:themeColor="text1" w:themeTint="D8"/>
      <w:szCs w:val="21"/>
    </w:rPr>
  </w:style>
  <w:style w:type="character" w:customStyle="1" w:styleId="Heading9Char">
    <w:name w:val="Heading 9 Char"/>
    <w:basedOn w:val="DefaultParagraphFont"/>
    <w:link w:val="Heading9"/>
    <w:uiPriority w:val="9"/>
    <w:semiHidden/>
    <w:rsid w:val="008961F2"/>
    <w:rPr>
      <w:rFonts w:asciiTheme="majorHAnsi" w:eastAsiaTheme="majorEastAsia" w:hAnsiTheme="majorHAnsi" w:cstheme="majorBidi"/>
      <w:i/>
      <w:iCs/>
      <w:color w:val="272727" w:themeColor="text1" w:themeTint="D8"/>
      <w:szCs w:val="21"/>
    </w:rPr>
  </w:style>
  <w:style w:type="character" w:styleId="IntenseEmphasis">
    <w:name w:val="Intense Emphasis"/>
    <w:basedOn w:val="DefaultParagraphFont"/>
    <w:uiPriority w:val="21"/>
    <w:semiHidden/>
    <w:unhideWhenUsed/>
    <w:qFormat/>
    <w:rsid w:val="008961F2"/>
    <w:rPr>
      <w:i/>
      <w:iCs/>
      <w:color w:val="2E74B5" w:themeColor="accent1" w:themeShade="BF"/>
    </w:rPr>
  </w:style>
  <w:style w:type="paragraph" w:styleId="IntenseQuote">
    <w:name w:val="Intense Quote"/>
    <w:basedOn w:val="Normal"/>
    <w:next w:val="Normal"/>
    <w:link w:val="IntenseQuoteChar"/>
    <w:uiPriority w:val="30"/>
    <w:semiHidden/>
    <w:unhideWhenUsed/>
    <w:qFormat/>
    <w:rsid w:val="008961F2"/>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semiHidden/>
    <w:rsid w:val="008961F2"/>
    <w:rPr>
      <w:i/>
      <w:iCs/>
      <w:color w:val="2E74B5" w:themeColor="accent1" w:themeShade="BF"/>
    </w:rPr>
  </w:style>
  <w:style w:type="character" w:styleId="IntenseReference">
    <w:name w:val="Intense Reference"/>
    <w:basedOn w:val="DefaultParagraphFont"/>
    <w:uiPriority w:val="32"/>
    <w:semiHidden/>
    <w:unhideWhenUsed/>
    <w:qFormat/>
    <w:rsid w:val="008961F2"/>
    <w:rPr>
      <w:b/>
      <w:bCs/>
      <w:caps w:val="0"/>
      <w:smallCaps/>
      <w:color w:val="2E74B5" w:themeColor="accent1" w:themeShade="BF"/>
      <w:spacing w:val="5"/>
    </w:rPr>
  </w:style>
  <w:style w:type="paragraph" w:styleId="BlockText">
    <w:name w:val="Block Text"/>
    <w:basedOn w:val="Normal"/>
    <w:uiPriority w:val="99"/>
    <w:semiHidden/>
    <w:unhideWhenUsed/>
    <w:rsid w:val="008961F2"/>
    <w:pPr>
      <w:pBdr>
        <w:top w:val="single" w:sz="2" w:space="10" w:color="2E74B5" w:themeColor="accent1" w:themeShade="BF"/>
        <w:left w:val="single" w:sz="2" w:space="10" w:color="2E74B5" w:themeColor="accent1" w:themeShade="BF"/>
        <w:bottom w:val="single" w:sz="2" w:space="10" w:color="2E74B5" w:themeColor="accent1" w:themeShade="BF"/>
        <w:right w:val="single" w:sz="2" w:space="10" w:color="2E74B5" w:themeColor="accent1" w:themeShade="BF"/>
      </w:pBdr>
      <w:ind w:left="1152" w:right="1152"/>
    </w:pPr>
    <w:rPr>
      <w:rFonts w:eastAsiaTheme="minorEastAsia"/>
      <w:i/>
      <w:iCs/>
      <w:color w:val="2E74B5" w:themeColor="accent1" w:themeShade="BF"/>
    </w:rPr>
  </w:style>
  <w:style w:type="character" w:styleId="Hyperlink">
    <w:name w:val="Hyperlink"/>
    <w:basedOn w:val="DefaultParagraphFont"/>
    <w:uiPriority w:val="99"/>
    <w:unhideWhenUsed/>
    <w:rsid w:val="008961F2"/>
    <w:rPr>
      <w:color w:val="D7230D" w:themeColor="accent6" w:themeShade="BF"/>
      <w:u w:val="single"/>
    </w:rPr>
  </w:style>
  <w:style w:type="character" w:customStyle="1" w:styleId="UnresolvedMention1">
    <w:name w:val="Unresolved Mention1"/>
    <w:basedOn w:val="DefaultParagraphFont"/>
    <w:uiPriority w:val="99"/>
    <w:semiHidden/>
    <w:unhideWhenUsed/>
    <w:rsid w:val="008961F2"/>
    <w:rPr>
      <w:color w:val="595959" w:themeColor="text1" w:themeTint="A6"/>
      <w:shd w:val="clear" w:color="auto" w:fill="E1DFDD"/>
    </w:rPr>
  </w:style>
  <w:style w:type="paragraph" w:styleId="BalloonText">
    <w:name w:val="Balloon Text"/>
    <w:basedOn w:val="Normal"/>
    <w:link w:val="BalloonTextChar"/>
    <w:uiPriority w:val="99"/>
    <w:semiHidden/>
    <w:unhideWhenUsed/>
    <w:rsid w:val="00BD2BD9"/>
    <w:pPr>
      <w:spacing w:after="0"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BD2BD9"/>
    <w:rPr>
      <w:rFonts w:ascii="Segoe UI" w:hAnsi="Segoe UI" w:cs="Segoe UI"/>
    </w:rPr>
  </w:style>
  <w:style w:type="paragraph" w:customStyle="1" w:styleId="paragraph">
    <w:name w:val="paragraph"/>
    <w:basedOn w:val="Normal"/>
    <w:rsid w:val="00BD2BD9"/>
    <w:pPr>
      <w:spacing w:before="100" w:beforeAutospacing="1" w:after="100" w:afterAutospacing="1" w:line="240" w:lineRule="auto"/>
    </w:pPr>
    <w:rPr>
      <w:rFonts w:ascii="Times New Roman" w:eastAsia="Times New Roman" w:hAnsi="Times New Roman" w:cs="Times New Roman"/>
      <w:color w:val="auto"/>
      <w:sz w:val="24"/>
      <w:szCs w:val="24"/>
      <w:lang w:val="lt-LT" w:eastAsia="lt-LT"/>
    </w:rPr>
  </w:style>
  <w:style w:type="character" w:customStyle="1" w:styleId="normaltextrun">
    <w:name w:val="normaltextrun"/>
    <w:basedOn w:val="DefaultParagraphFont"/>
    <w:rsid w:val="00BD2BD9"/>
  </w:style>
  <w:style w:type="character" w:customStyle="1" w:styleId="eop">
    <w:name w:val="eop"/>
    <w:basedOn w:val="DefaultParagraphFont"/>
    <w:rsid w:val="00BD2BD9"/>
  </w:style>
  <w:style w:type="character" w:customStyle="1" w:styleId="Laukeliai">
    <w:name w:val="Laukeliai"/>
    <w:basedOn w:val="DefaultParagraphFont"/>
    <w:uiPriority w:val="1"/>
    <w:qFormat/>
    <w:rsid w:val="002351E2"/>
    <w:rPr>
      <w:rFonts w:ascii="Arial" w:hAnsi="Arial"/>
      <w:sz w:val="20"/>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
    <w:basedOn w:val="Normal"/>
    <w:link w:val="ListParagraphChar"/>
    <w:uiPriority w:val="34"/>
    <w:unhideWhenUsed/>
    <w:qFormat/>
    <w:rsid w:val="002351E2"/>
    <w:pPr>
      <w:ind w:left="720"/>
      <w:contextualSpacing/>
    </w:pPr>
  </w:style>
  <w:style w:type="paragraph" w:styleId="NormalWeb">
    <w:name w:val="Normal (Web)"/>
    <w:basedOn w:val="Normal"/>
    <w:uiPriority w:val="99"/>
    <w:semiHidden/>
    <w:unhideWhenUsed/>
    <w:rsid w:val="00773F2E"/>
    <w:pPr>
      <w:spacing w:before="100" w:beforeAutospacing="1" w:after="100" w:afterAutospacing="1" w:line="240" w:lineRule="auto"/>
    </w:pPr>
    <w:rPr>
      <w:rFonts w:ascii="Times New Roman" w:eastAsia="Times New Roman" w:hAnsi="Times New Roman" w:cs="Times New Roman"/>
      <w:color w:val="auto"/>
      <w:sz w:val="24"/>
      <w:szCs w:val="24"/>
      <w:lang w:val="lt-LT" w:eastAsia="lt-LT"/>
    </w:rPr>
  </w:style>
  <w:style w:type="character" w:styleId="UnresolvedMention">
    <w:name w:val="Unresolved Mention"/>
    <w:basedOn w:val="DefaultParagraphFont"/>
    <w:uiPriority w:val="99"/>
    <w:semiHidden/>
    <w:unhideWhenUsed/>
    <w:rsid w:val="00253F41"/>
    <w:rPr>
      <w:color w:val="605E5C"/>
      <w:shd w:val="clear" w:color="auto" w:fill="E1DFDD"/>
    </w:rPr>
  </w:style>
  <w:style w:type="character" w:styleId="CommentReference">
    <w:name w:val="annotation reference"/>
    <w:basedOn w:val="DefaultParagraphFont"/>
    <w:uiPriority w:val="99"/>
    <w:semiHidden/>
    <w:unhideWhenUsed/>
    <w:rsid w:val="004C7E8E"/>
    <w:rPr>
      <w:sz w:val="16"/>
      <w:szCs w:val="16"/>
    </w:rPr>
  </w:style>
  <w:style w:type="paragraph" w:styleId="CommentText">
    <w:name w:val="annotation text"/>
    <w:basedOn w:val="Normal"/>
    <w:link w:val="CommentTextChar"/>
    <w:uiPriority w:val="99"/>
    <w:unhideWhenUsed/>
    <w:rsid w:val="004C7E8E"/>
    <w:pPr>
      <w:spacing w:line="240" w:lineRule="auto"/>
    </w:pPr>
    <w:rPr>
      <w:sz w:val="20"/>
      <w:szCs w:val="20"/>
    </w:rPr>
  </w:style>
  <w:style w:type="character" w:customStyle="1" w:styleId="CommentTextChar">
    <w:name w:val="Comment Text Char"/>
    <w:basedOn w:val="DefaultParagraphFont"/>
    <w:link w:val="CommentText"/>
    <w:uiPriority w:val="99"/>
    <w:rsid w:val="004C7E8E"/>
    <w:rPr>
      <w:sz w:val="20"/>
      <w:szCs w:val="20"/>
    </w:rPr>
  </w:style>
  <w:style w:type="paragraph" w:styleId="CommentSubject">
    <w:name w:val="annotation subject"/>
    <w:basedOn w:val="CommentText"/>
    <w:next w:val="CommentText"/>
    <w:link w:val="CommentSubjectChar"/>
    <w:uiPriority w:val="99"/>
    <w:semiHidden/>
    <w:unhideWhenUsed/>
    <w:rsid w:val="004C7E8E"/>
    <w:rPr>
      <w:b/>
      <w:bCs/>
    </w:rPr>
  </w:style>
  <w:style w:type="character" w:customStyle="1" w:styleId="CommentSubjectChar">
    <w:name w:val="Comment Subject Char"/>
    <w:basedOn w:val="CommentTextChar"/>
    <w:link w:val="CommentSubject"/>
    <w:uiPriority w:val="99"/>
    <w:semiHidden/>
    <w:rsid w:val="004C7E8E"/>
    <w:rPr>
      <w:b/>
      <w:bCs/>
      <w:sz w:val="20"/>
      <w:szCs w:val="20"/>
    </w:rPr>
  </w:style>
  <w:style w:type="table" w:styleId="GridTable1Light">
    <w:name w:val="Grid Table 1 Light"/>
    <w:basedOn w:val="TableNormal"/>
    <w:uiPriority w:val="46"/>
    <w:rsid w:val="004C7E8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EA46A0"/>
    <w:pPr>
      <w:spacing w:after="0" w:line="240" w:lineRule="auto"/>
    </w:pPr>
    <w:tblPr>
      <w:tblStyleRowBandSize w:val="1"/>
      <w:tblStyleColBandSize w:val="1"/>
      <w:tblBorders>
        <w:top w:val="single" w:sz="4" w:space="0" w:color="FAB9B2" w:themeColor="accent6" w:themeTint="66"/>
        <w:left w:val="single" w:sz="4" w:space="0" w:color="FAB9B2" w:themeColor="accent6" w:themeTint="66"/>
        <w:bottom w:val="single" w:sz="4" w:space="0" w:color="FAB9B2" w:themeColor="accent6" w:themeTint="66"/>
        <w:right w:val="single" w:sz="4" w:space="0" w:color="FAB9B2" w:themeColor="accent6" w:themeTint="66"/>
        <w:insideH w:val="single" w:sz="4" w:space="0" w:color="FAB9B2" w:themeColor="accent6" w:themeTint="66"/>
        <w:insideV w:val="single" w:sz="4" w:space="0" w:color="FAB9B2" w:themeColor="accent6" w:themeTint="66"/>
      </w:tblBorders>
    </w:tblPr>
    <w:tblStylePr w:type="firstRow">
      <w:rPr>
        <w:b/>
        <w:bCs/>
      </w:rPr>
      <w:tblPr/>
      <w:tcPr>
        <w:tcBorders>
          <w:bottom w:val="single" w:sz="12" w:space="0" w:color="F7978B" w:themeColor="accent6" w:themeTint="99"/>
        </w:tcBorders>
      </w:tcPr>
    </w:tblStylePr>
    <w:tblStylePr w:type="lastRow">
      <w:rPr>
        <w:b/>
        <w:bCs/>
      </w:rPr>
      <w:tblPr/>
      <w:tcPr>
        <w:tcBorders>
          <w:top w:val="double" w:sz="2" w:space="0" w:color="F7978B" w:themeColor="accent6" w:themeTint="99"/>
        </w:tcBorders>
      </w:tcPr>
    </w:tblStylePr>
    <w:tblStylePr w:type="firstCol">
      <w:rPr>
        <w:b/>
        <w:bCs/>
      </w:rPr>
    </w:tblStylePr>
    <w:tblStylePr w:type="lastCol">
      <w:rPr>
        <w:b/>
        <w:bCs/>
      </w:rPr>
    </w:tblStylePr>
  </w:style>
  <w:style w:type="paragraph" w:styleId="Revision">
    <w:name w:val="Revision"/>
    <w:hidden/>
    <w:uiPriority w:val="99"/>
    <w:semiHidden/>
    <w:rsid w:val="00EA46A0"/>
    <w:pPr>
      <w:spacing w:after="0" w:line="240" w:lineRule="auto"/>
    </w:pPr>
  </w:style>
  <w:style w:type="character" w:styleId="FollowedHyperlink">
    <w:name w:val="FollowedHyperlink"/>
    <w:basedOn w:val="DefaultParagraphFont"/>
    <w:uiPriority w:val="99"/>
    <w:semiHidden/>
    <w:unhideWhenUsed/>
    <w:rsid w:val="00A82B6B"/>
    <w:rPr>
      <w:color w:val="92588D" w:themeColor="followedHyperlink"/>
      <w:u w:val="single"/>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A7668C"/>
  </w:style>
  <w:style w:type="paragraph" w:customStyle="1" w:styleId="Bodytext2">
    <w:name w:val="Body text (2)"/>
    <w:basedOn w:val="Normal"/>
    <w:qFormat/>
    <w:rsid w:val="00091EA6"/>
    <w:pPr>
      <w:shd w:val="clear" w:color="auto" w:fill="FFFFFF"/>
      <w:spacing w:after="0" w:line="269" w:lineRule="exact"/>
      <w:ind w:hanging="400"/>
    </w:pPr>
    <w:rPr>
      <w:rFonts w:ascii="Times New Roman" w:eastAsia="Calibri" w:hAnsi="Times New Roman" w:cs="Times New Roman"/>
      <w:i/>
      <w:iCs/>
      <w:color w:val="auto"/>
      <w:sz w:val="23"/>
      <w:szCs w:val="23"/>
      <w:lang w:val="lt-LT" w:eastAsia="zh-CN"/>
    </w:rPr>
  </w:style>
  <w:style w:type="paragraph" w:customStyle="1" w:styleId="Bodytext1">
    <w:name w:val="Body text1"/>
    <w:basedOn w:val="Normal"/>
    <w:qFormat/>
    <w:rsid w:val="002E49BC"/>
    <w:pPr>
      <w:shd w:val="clear" w:color="auto" w:fill="FFFFFF"/>
      <w:spacing w:before="240" w:after="240" w:line="274" w:lineRule="exact"/>
      <w:ind w:hanging="1060"/>
    </w:pPr>
    <w:rPr>
      <w:rFonts w:ascii="Times New Roman" w:eastAsia="Calibri" w:hAnsi="Times New Roman" w:cs="Times New Roman"/>
      <w:color w:val="auto"/>
      <w:sz w:val="23"/>
      <w:szCs w:val="23"/>
      <w:lang w:val="lt-LT" w:eastAsia="zh-CN"/>
    </w:rPr>
  </w:style>
  <w:style w:type="character" w:customStyle="1" w:styleId="BodytextBold1">
    <w:name w:val="Body text + Bold1"/>
    <w:qFormat/>
    <w:rsid w:val="00676A28"/>
    <w:rPr>
      <w:rFonts w:ascii="Times New Roman" w:hAnsi="Times New Roman" w:cs="Times New Roman"/>
      <w:b/>
      <w:bCs/>
      <w:spacing w:val="0"/>
      <w:sz w:val="23"/>
      <w:szCs w:val="23"/>
    </w:rPr>
  </w:style>
  <w:style w:type="table" w:customStyle="1" w:styleId="TableGrid1">
    <w:name w:val="Table Grid1"/>
    <w:basedOn w:val="TableNormal"/>
    <w:next w:val="TableGrid"/>
    <w:uiPriority w:val="99"/>
    <w:rsid w:val="00713228"/>
    <w:pPr>
      <w:spacing w:after="0" w:line="240" w:lineRule="auto"/>
    </w:pPr>
    <w:rPr>
      <w:rFonts w:ascii="Times New Roman" w:eastAsia="Times New Roman" w:hAnsi="Times New Roman" w:cs="Times New Roman"/>
      <w:color w:val="auto"/>
      <w:sz w:val="20"/>
      <w:szCs w:val="20"/>
      <w:lang w:val="lt-LT"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76D59"/>
    <w:pPr>
      <w:autoSpaceDE w:val="0"/>
      <w:autoSpaceDN w:val="0"/>
      <w:adjustRightInd w:val="0"/>
      <w:spacing w:after="0" w:line="240" w:lineRule="auto"/>
    </w:pPr>
    <w:rPr>
      <w:rFonts w:ascii="Arial" w:eastAsia="Times New Roman" w:hAnsi="Arial" w:cs="Arial"/>
      <w:color w:val="000000"/>
      <w:sz w:val="24"/>
      <w:szCs w:val="24"/>
      <w:lang w:val="lt-LT" w:eastAsia="en-US"/>
    </w:rPr>
  </w:style>
  <w:style w:type="table" w:customStyle="1" w:styleId="TableGrid2">
    <w:name w:val="Table Grid2"/>
    <w:basedOn w:val="TableNormal"/>
    <w:next w:val="TableGrid"/>
    <w:uiPriority w:val="39"/>
    <w:rsid w:val="001D7E15"/>
    <w:pPr>
      <w:spacing w:after="0" w:line="240" w:lineRule="auto"/>
    </w:pPr>
    <w:rPr>
      <w:color w:val="auto"/>
      <w:sz w:val="22"/>
      <w:szCs w:val="22"/>
      <w:lang w:val="lt-L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4z2">
    <w:name w:val="WW8Num4z2"/>
    <w:rsid w:val="00BF52D2"/>
    <w:rPr>
      <w:rFonts w:ascii="Wingdings" w:hAnsi="Wingding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273238">
      <w:bodyDiv w:val="1"/>
      <w:marLeft w:val="0"/>
      <w:marRight w:val="0"/>
      <w:marTop w:val="0"/>
      <w:marBottom w:val="0"/>
      <w:divBdr>
        <w:top w:val="none" w:sz="0" w:space="0" w:color="auto"/>
        <w:left w:val="none" w:sz="0" w:space="0" w:color="auto"/>
        <w:bottom w:val="none" w:sz="0" w:space="0" w:color="auto"/>
        <w:right w:val="none" w:sz="0" w:space="0" w:color="auto"/>
      </w:divBdr>
    </w:div>
    <w:div w:id="474882666">
      <w:bodyDiv w:val="1"/>
      <w:marLeft w:val="0"/>
      <w:marRight w:val="0"/>
      <w:marTop w:val="0"/>
      <w:marBottom w:val="0"/>
      <w:divBdr>
        <w:top w:val="none" w:sz="0" w:space="0" w:color="auto"/>
        <w:left w:val="none" w:sz="0" w:space="0" w:color="auto"/>
        <w:bottom w:val="none" w:sz="0" w:space="0" w:color="auto"/>
        <w:right w:val="none" w:sz="0" w:space="0" w:color="auto"/>
      </w:divBdr>
    </w:div>
    <w:div w:id="608465425">
      <w:bodyDiv w:val="1"/>
      <w:marLeft w:val="0"/>
      <w:marRight w:val="0"/>
      <w:marTop w:val="0"/>
      <w:marBottom w:val="0"/>
      <w:divBdr>
        <w:top w:val="none" w:sz="0" w:space="0" w:color="auto"/>
        <w:left w:val="none" w:sz="0" w:space="0" w:color="auto"/>
        <w:bottom w:val="none" w:sz="0" w:space="0" w:color="auto"/>
        <w:right w:val="none" w:sz="0" w:space="0" w:color="auto"/>
      </w:divBdr>
    </w:div>
    <w:div w:id="823398840">
      <w:bodyDiv w:val="1"/>
      <w:marLeft w:val="0"/>
      <w:marRight w:val="0"/>
      <w:marTop w:val="0"/>
      <w:marBottom w:val="0"/>
      <w:divBdr>
        <w:top w:val="none" w:sz="0" w:space="0" w:color="auto"/>
        <w:left w:val="none" w:sz="0" w:space="0" w:color="auto"/>
        <w:bottom w:val="none" w:sz="0" w:space="0" w:color="auto"/>
        <w:right w:val="none" w:sz="0" w:space="0" w:color="auto"/>
      </w:divBdr>
    </w:div>
    <w:div w:id="948006177">
      <w:bodyDiv w:val="1"/>
      <w:marLeft w:val="0"/>
      <w:marRight w:val="0"/>
      <w:marTop w:val="0"/>
      <w:marBottom w:val="0"/>
      <w:divBdr>
        <w:top w:val="none" w:sz="0" w:space="0" w:color="auto"/>
        <w:left w:val="none" w:sz="0" w:space="0" w:color="auto"/>
        <w:bottom w:val="none" w:sz="0" w:space="0" w:color="auto"/>
        <w:right w:val="none" w:sz="0" w:space="0" w:color="auto"/>
      </w:divBdr>
    </w:div>
    <w:div w:id="1343244019">
      <w:bodyDiv w:val="1"/>
      <w:marLeft w:val="0"/>
      <w:marRight w:val="0"/>
      <w:marTop w:val="0"/>
      <w:marBottom w:val="0"/>
      <w:divBdr>
        <w:top w:val="none" w:sz="0" w:space="0" w:color="auto"/>
        <w:left w:val="none" w:sz="0" w:space="0" w:color="auto"/>
        <w:bottom w:val="none" w:sz="0" w:space="0" w:color="auto"/>
        <w:right w:val="none" w:sz="0" w:space="0" w:color="auto"/>
      </w:divBdr>
    </w:div>
    <w:div w:id="1439258164">
      <w:bodyDiv w:val="1"/>
      <w:marLeft w:val="0"/>
      <w:marRight w:val="0"/>
      <w:marTop w:val="0"/>
      <w:marBottom w:val="0"/>
      <w:divBdr>
        <w:top w:val="none" w:sz="0" w:space="0" w:color="auto"/>
        <w:left w:val="none" w:sz="0" w:space="0" w:color="auto"/>
        <w:bottom w:val="none" w:sz="0" w:space="0" w:color="auto"/>
        <w:right w:val="none" w:sz="0" w:space="0" w:color="auto"/>
      </w:divBdr>
    </w:div>
    <w:div w:id="1582326120">
      <w:bodyDiv w:val="1"/>
      <w:marLeft w:val="0"/>
      <w:marRight w:val="0"/>
      <w:marTop w:val="0"/>
      <w:marBottom w:val="0"/>
      <w:divBdr>
        <w:top w:val="none" w:sz="0" w:space="0" w:color="auto"/>
        <w:left w:val="none" w:sz="0" w:space="0" w:color="auto"/>
        <w:bottom w:val="none" w:sz="0" w:space="0" w:color="auto"/>
        <w:right w:val="none" w:sz="0" w:space="0" w:color="auto"/>
      </w:divBdr>
    </w:div>
    <w:div w:id="1688019558">
      <w:bodyDiv w:val="1"/>
      <w:marLeft w:val="0"/>
      <w:marRight w:val="0"/>
      <w:marTop w:val="0"/>
      <w:marBottom w:val="0"/>
      <w:divBdr>
        <w:top w:val="none" w:sz="0" w:space="0" w:color="auto"/>
        <w:left w:val="none" w:sz="0" w:space="0" w:color="auto"/>
        <w:bottom w:val="none" w:sz="0" w:space="0" w:color="auto"/>
        <w:right w:val="none" w:sz="0" w:space="0" w:color="auto"/>
      </w:divBdr>
      <w:divsChild>
        <w:div w:id="886721190">
          <w:marLeft w:val="0"/>
          <w:marRight w:val="0"/>
          <w:marTop w:val="0"/>
          <w:marBottom w:val="0"/>
          <w:divBdr>
            <w:top w:val="none" w:sz="0" w:space="0" w:color="auto"/>
            <w:left w:val="none" w:sz="0" w:space="0" w:color="auto"/>
            <w:bottom w:val="none" w:sz="0" w:space="0" w:color="auto"/>
            <w:right w:val="none" w:sz="0" w:space="0" w:color="auto"/>
          </w:divBdr>
        </w:div>
        <w:div w:id="1417898727">
          <w:marLeft w:val="0"/>
          <w:marRight w:val="0"/>
          <w:marTop w:val="0"/>
          <w:marBottom w:val="0"/>
          <w:divBdr>
            <w:top w:val="none" w:sz="0" w:space="0" w:color="auto"/>
            <w:left w:val="none" w:sz="0" w:space="0" w:color="auto"/>
            <w:bottom w:val="none" w:sz="0" w:space="0" w:color="auto"/>
            <w:right w:val="none" w:sz="0" w:space="0" w:color="auto"/>
          </w:divBdr>
        </w:div>
        <w:div w:id="1676154403">
          <w:marLeft w:val="0"/>
          <w:marRight w:val="0"/>
          <w:marTop w:val="0"/>
          <w:marBottom w:val="0"/>
          <w:divBdr>
            <w:top w:val="none" w:sz="0" w:space="0" w:color="auto"/>
            <w:left w:val="none" w:sz="0" w:space="0" w:color="auto"/>
            <w:bottom w:val="none" w:sz="0" w:space="0" w:color="auto"/>
            <w:right w:val="none" w:sz="0" w:space="0" w:color="auto"/>
          </w:divBdr>
        </w:div>
      </w:divsChild>
    </w:div>
    <w:div w:id="1779717331">
      <w:bodyDiv w:val="1"/>
      <w:marLeft w:val="0"/>
      <w:marRight w:val="0"/>
      <w:marTop w:val="0"/>
      <w:marBottom w:val="0"/>
      <w:divBdr>
        <w:top w:val="none" w:sz="0" w:space="0" w:color="auto"/>
        <w:left w:val="none" w:sz="0" w:space="0" w:color="auto"/>
        <w:bottom w:val="none" w:sz="0" w:space="0" w:color="auto"/>
        <w:right w:val="none" w:sz="0" w:space="0" w:color="auto"/>
      </w:divBdr>
      <w:divsChild>
        <w:div w:id="122506538">
          <w:marLeft w:val="0"/>
          <w:marRight w:val="0"/>
          <w:marTop w:val="0"/>
          <w:marBottom w:val="0"/>
          <w:divBdr>
            <w:top w:val="none" w:sz="0" w:space="0" w:color="auto"/>
            <w:left w:val="none" w:sz="0" w:space="0" w:color="auto"/>
            <w:bottom w:val="none" w:sz="0" w:space="0" w:color="auto"/>
            <w:right w:val="none" w:sz="0" w:space="0" w:color="auto"/>
          </w:divBdr>
        </w:div>
        <w:div w:id="1799451122">
          <w:marLeft w:val="0"/>
          <w:marRight w:val="0"/>
          <w:marTop w:val="0"/>
          <w:marBottom w:val="0"/>
          <w:divBdr>
            <w:top w:val="none" w:sz="0" w:space="0" w:color="auto"/>
            <w:left w:val="none" w:sz="0" w:space="0" w:color="auto"/>
            <w:bottom w:val="none" w:sz="0" w:space="0" w:color="auto"/>
            <w:right w:val="none" w:sz="0" w:space="0" w:color="auto"/>
          </w:divBdr>
        </w:div>
        <w:div w:id="1876843432">
          <w:marLeft w:val="0"/>
          <w:marRight w:val="0"/>
          <w:marTop w:val="0"/>
          <w:marBottom w:val="0"/>
          <w:divBdr>
            <w:top w:val="none" w:sz="0" w:space="0" w:color="auto"/>
            <w:left w:val="none" w:sz="0" w:space="0" w:color="auto"/>
            <w:bottom w:val="none" w:sz="0" w:space="0" w:color="auto"/>
            <w:right w:val="none" w:sz="0" w:space="0" w:color="auto"/>
          </w:divBdr>
        </w:div>
      </w:divsChild>
    </w:div>
    <w:div w:id="2138598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38" Type="http://schemas.openxmlformats.org/officeDocument/2006/relationships/image" Target="media/image127.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header" Target="header3.xml"/><Relationship Id="rId5" Type="http://schemas.openxmlformats.org/officeDocument/2006/relationships/customXml" Target="../customXml/item5.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jp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footer" Target="footer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image" Target="media/image105.png"/><Relationship Id="rId124" Type="http://schemas.openxmlformats.org/officeDocument/2006/relationships/image" Target="media/image113.png"/><Relationship Id="rId129" Type="http://schemas.openxmlformats.org/officeDocument/2006/relationships/image" Target="media/image118.png"/><Relationship Id="rId137" Type="http://schemas.openxmlformats.org/officeDocument/2006/relationships/image" Target="media/image12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png"/><Relationship Id="rId132" Type="http://schemas.openxmlformats.org/officeDocument/2006/relationships/image" Target="media/image121.png"/><Relationship Id="rId140" Type="http://schemas.openxmlformats.org/officeDocument/2006/relationships/image" Target="media/image129.png"/><Relationship Id="rId145" Type="http://schemas.openxmlformats.org/officeDocument/2006/relationships/header" Target="header1.xml"/><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image" Target="media/image108.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30" Type="http://schemas.openxmlformats.org/officeDocument/2006/relationships/image" Target="media/image119.png"/><Relationship Id="rId135" Type="http://schemas.openxmlformats.org/officeDocument/2006/relationships/image" Target="media/image124.png"/><Relationship Id="rId143" Type="http://schemas.openxmlformats.org/officeDocument/2006/relationships/image" Target="media/image132.png"/><Relationship Id="rId148" Type="http://schemas.openxmlformats.org/officeDocument/2006/relationships/footer" Target="footer2.xml"/><Relationship Id="rId15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header" Target="header2.xm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glossaryDocument" Target="glossary/document.xml"/><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7613\AppData\Roaming\Microsoft\Templates\Services%20proposal%20(Business%20Blue%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562C0CD281840CA8FDCEE41550ADD19"/>
        <w:category>
          <w:name w:val="General"/>
          <w:gallery w:val="placeholder"/>
        </w:category>
        <w:types>
          <w:type w:val="bbPlcHdr"/>
        </w:types>
        <w:behaviors>
          <w:behavior w:val="content"/>
        </w:behaviors>
        <w:guid w:val="{089E6190-DB8A-4D3E-83F3-9AC8BA918FBB}"/>
      </w:docPartPr>
      <w:docPartBody>
        <w:p w:rsidR="00CF2488" w:rsidRDefault="00B52ADB" w:rsidP="00B52ADB">
          <w:pPr>
            <w:pStyle w:val="4562C0CD281840CA8FDCEE41550ADD192"/>
          </w:pPr>
          <w:r w:rsidRPr="00D26928">
            <w:rPr>
              <w:rFonts w:cstheme="minorHAnsi"/>
              <w:b/>
              <w:bCs/>
              <w:i/>
              <w:iCs/>
              <w:color w:val="F8423A"/>
              <w:sz w:val="20"/>
              <w:szCs w:val="20"/>
              <w:shd w:val="clear" w:color="auto" w:fill="FFFFFF" w:themeFill="background1"/>
              <w:lang w:val="lt-LT"/>
            </w:rPr>
            <w:t xml:space="preserve">Įrašykite </w:t>
          </w:r>
          <w:r w:rsidRPr="00D26928">
            <w:rPr>
              <w:rFonts w:cstheme="minorHAnsi"/>
              <w:i/>
              <w:iCs/>
              <w:color w:val="auto"/>
              <w:sz w:val="20"/>
              <w:szCs w:val="20"/>
              <w:shd w:val="clear" w:color="auto" w:fill="FFFFFF" w:themeFill="background1"/>
              <w:lang w:val="lt-LT"/>
            </w:rPr>
            <w:t>pirkimo objekto pavadinimą</w:t>
          </w:r>
        </w:p>
      </w:docPartBody>
    </w:docPart>
    <w:docPart>
      <w:docPartPr>
        <w:name w:val="1428D519D69B442682BFA3301D35859A"/>
        <w:category>
          <w:name w:val="General"/>
          <w:gallery w:val="placeholder"/>
        </w:category>
        <w:types>
          <w:type w:val="bbPlcHdr"/>
        </w:types>
        <w:behaviors>
          <w:behavior w:val="content"/>
        </w:behaviors>
        <w:guid w:val="{D8E2120B-524E-4D3A-835A-6EB7CA5AD47B}"/>
      </w:docPartPr>
      <w:docPartBody>
        <w:p w:rsidR="00852046" w:rsidRDefault="00D253AD" w:rsidP="00D253AD">
          <w:pPr>
            <w:pStyle w:val="1428D519D69B442682BFA3301D35859A"/>
          </w:pPr>
          <w:r w:rsidRPr="00D26928">
            <w:rPr>
              <w:rFonts w:cstheme="minorHAnsi"/>
              <w:sz w:val="20"/>
              <w:szCs w:val="20"/>
            </w:rPr>
            <w:t>____________________</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Arial Black">
    <w:panose1 w:val="020B0A04020102020204"/>
    <w:charset w:val="BA"/>
    <w:family w:val="swiss"/>
    <w:pitch w:val="variable"/>
    <w:sig w:usb0="A00002AF" w:usb1="400078FB" w:usb2="00000000" w:usb3="00000000" w:csb0="0000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26A6DAC"/>
    <w:multiLevelType w:val="multilevel"/>
    <w:tmpl w:val="4EE411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66BB601D"/>
    <w:multiLevelType w:val="multilevel"/>
    <w:tmpl w:val="1F5691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B13"/>
    <w:rsid w:val="0008326C"/>
    <w:rsid w:val="000937DB"/>
    <w:rsid w:val="000B5BAD"/>
    <w:rsid w:val="000E7799"/>
    <w:rsid w:val="0010190C"/>
    <w:rsid w:val="00125E36"/>
    <w:rsid w:val="00136FB3"/>
    <w:rsid w:val="00195442"/>
    <w:rsid w:val="00196D6E"/>
    <w:rsid w:val="00235AD5"/>
    <w:rsid w:val="00243C74"/>
    <w:rsid w:val="00267505"/>
    <w:rsid w:val="002A6781"/>
    <w:rsid w:val="002C5876"/>
    <w:rsid w:val="0031643A"/>
    <w:rsid w:val="0032389F"/>
    <w:rsid w:val="00344FCB"/>
    <w:rsid w:val="003906E5"/>
    <w:rsid w:val="003A40BF"/>
    <w:rsid w:val="003E6B13"/>
    <w:rsid w:val="003E746E"/>
    <w:rsid w:val="003F2906"/>
    <w:rsid w:val="00404C67"/>
    <w:rsid w:val="0041171D"/>
    <w:rsid w:val="004275C7"/>
    <w:rsid w:val="00463091"/>
    <w:rsid w:val="004721CD"/>
    <w:rsid w:val="004B2F83"/>
    <w:rsid w:val="00555E38"/>
    <w:rsid w:val="005A0B62"/>
    <w:rsid w:val="005B33EE"/>
    <w:rsid w:val="00634298"/>
    <w:rsid w:val="00645A92"/>
    <w:rsid w:val="0064704D"/>
    <w:rsid w:val="00673ED7"/>
    <w:rsid w:val="006F33C8"/>
    <w:rsid w:val="007046B6"/>
    <w:rsid w:val="0072029D"/>
    <w:rsid w:val="00732609"/>
    <w:rsid w:val="0074329E"/>
    <w:rsid w:val="00745AFC"/>
    <w:rsid w:val="007643E0"/>
    <w:rsid w:val="00764D20"/>
    <w:rsid w:val="00774049"/>
    <w:rsid w:val="007D24FD"/>
    <w:rsid w:val="007D46BA"/>
    <w:rsid w:val="007F6E04"/>
    <w:rsid w:val="0080409E"/>
    <w:rsid w:val="008118D2"/>
    <w:rsid w:val="00852046"/>
    <w:rsid w:val="00854B3F"/>
    <w:rsid w:val="008A529E"/>
    <w:rsid w:val="008B39FD"/>
    <w:rsid w:val="008C7C1E"/>
    <w:rsid w:val="008F771F"/>
    <w:rsid w:val="009035CD"/>
    <w:rsid w:val="009133F0"/>
    <w:rsid w:val="00983878"/>
    <w:rsid w:val="009902E0"/>
    <w:rsid w:val="009A6C91"/>
    <w:rsid w:val="009C1EE6"/>
    <w:rsid w:val="009D2194"/>
    <w:rsid w:val="009F2124"/>
    <w:rsid w:val="00A04D1B"/>
    <w:rsid w:val="00A442F2"/>
    <w:rsid w:val="00A61D38"/>
    <w:rsid w:val="00A82FB2"/>
    <w:rsid w:val="00A968BE"/>
    <w:rsid w:val="00AB0E16"/>
    <w:rsid w:val="00AC0F29"/>
    <w:rsid w:val="00AD7510"/>
    <w:rsid w:val="00AE59CC"/>
    <w:rsid w:val="00B2254C"/>
    <w:rsid w:val="00B3028A"/>
    <w:rsid w:val="00B34E8C"/>
    <w:rsid w:val="00B52ADB"/>
    <w:rsid w:val="00B56665"/>
    <w:rsid w:val="00BA3755"/>
    <w:rsid w:val="00BB1007"/>
    <w:rsid w:val="00BE77FE"/>
    <w:rsid w:val="00BF5CE0"/>
    <w:rsid w:val="00C05D6F"/>
    <w:rsid w:val="00C24E66"/>
    <w:rsid w:val="00C46E2F"/>
    <w:rsid w:val="00C92975"/>
    <w:rsid w:val="00C93BA8"/>
    <w:rsid w:val="00CA76BA"/>
    <w:rsid w:val="00CC202E"/>
    <w:rsid w:val="00CD08D7"/>
    <w:rsid w:val="00CD0E02"/>
    <w:rsid w:val="00CF2488"/>
    <w:rsid w:val="00CF49A0"/>
    <w:rsid w:val="00D14D89"/>
    <w:rsid w:val="00D253AD"/>
    <w:rsid w:val="00D27392"/>
    <w:rsid w:val="00D3417D"/>
    <w:rsid w:val="00D520F9"/>
    <w:rsid w:val="00D575CB"/>
    <w:rsid w:val="00D700F9"/>
    <w:rsid w:val="00DA05FD"/>
    <w:rsid w:val="00DA7F0B"/>
    <w:rsid w:val="00DC6196"/>
    <w:rsid w:val="00DC771C"/>
    <w:rsid w:val="00DE5EBF"/>
    <w:rsid w:val="00DF2922"/>
    <w:rsid w:val="00E51FD4"/>
    <w:rsid w:val="00EA6719"/>
    <w:rsid w:val="00EB13A6"/>
    <w:rsid w:val="00F3631F"/>
    <w:rsid w:val="00F40569"/>
    <w:rsid w:val="00F42A49"/>
    <w:rsid w:val="00F430D7"/>
    <w:rsid w:val="00F43E36"/>
    <w:rsid w:val="00F954F7"/>
    <w:rsid w:val="00FF57B6"/>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52ADB"/>
    <w:rPr>
      <w:color w:val="595959" w:themeColor="text1" w:themeTint="A6"/>
    </w:rPr>
  </w:style>
  <w:style w:type="character" w:styleId="Strong">
    <w:name w:val="Strong"/>
    <w:basedOn w:val="DefaultParagraphFont"/>
    <w:uiPriority w:val="22"/>
    <w:unhideWhenUsed/>
    <w:qFormat/>
    <w:rsid w:val="00732609"/>
    <w:rPr>
      <w:b/>
      <w:bCs/>
    </w:rPr>
  </w:style>
  <w:style w:type="character" w:styleId="Hyperlink">
    <w:name w:val="Hyperlink"/>
    <w:basedOn w:val="DefaultParagraphFont"/>
    <w:uiPriority w:val="99"/>
    <w:unhideWhenUsed/>
    <w:rsid w:val="00732609"/>
    <w:rPr>
      <w:color w:val="538135" w:themeColor="accent6" w:themeShade="BF"/>
      <w:u w:val="single"/>
    </w:rPr>
  </w:style>
  <w:style w:type="paragraph" w:customStyle="1" w:styleId="4562C0CD281840CA8FDCEE41550ADD192">
    <w:name w:val="4562C0CD281840CA8FDCEE41550ADD192"/>
    <w:rsid w:val="00B52ADB"/>
    <w:pPr>
      <w:spacing w:after="180" w:line="288" w:lineRule="auto"/>
    </w:pPr>
    <w:rPr>
      <w:rFonts w:eastAsiaTheme="minorHAnsi"/>
      <w:color w:val="404040" w:themeColor="text1" w:themeTint="BF"/>
      <w:sz w:val="18"/>
      <w:szCs w:val="18"/>
      <w:lang w:val="en-US" w:eastAsia="ja-JP"/>
    </w:rPr>
  </w:style>
  <w:style w:type="paragraph" w:customStyle="1" w:styleId="1428D519D69B442682BFA3301D35859A">
    <w:name w:val="1428D519D69B442682BFA3301D35859A"/>
    <w:rsid w:val="00D253A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Proposal">
      <a:dk1>
        <a:sysClr val="windowText" lastClr="000000"/>
      </a:dk1>
      <a:lt1>
        <a:sysClr val="window" lastClr="FFFFFF"/>
      </a:lt1>
      <a:dk2>
        <a:srgbClr val="2C283A"/>
      </a:dk2>
      <a:lt2>
        <a:srgbClr val="F1EAE6"/>
      </a:lt2>
      <a:accent1>
        <a:srgbClr val="5B9BD5"/>
      </a:accent1>
      <a:accent2>
        <a:srgbClr val="86BB40"/>
      </a:accent2>
      <a:accent3>
        <a:srgbClr val="F4BF2E"/>
      </a:accent3>
      <a:accent4>
        <a:srgbClr val="F3866C"/>
      </a:accent4>
      <a:accent5>
        <a:srgbClr val="92588D"/>
      </a:accent5>
      <a:accent6>
        <a:srgbClr val="F3533F"/>
      </a:accent6>
      <a:hlink>
        <a:srgbClr val="40ACD1"/>
      </a:hlink>
      <a:folHlink>
        <a:srgbClr val="92588D"/>
      </a:folHlink>
    </a:clrScheme>
    <a:fontScheme name="Arial Black-Arial">
      <a:majorFont>
        <a:latin typeface="Arial Black"/>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Arial"/>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Pelesos g. 10, Vilnius biuro baldai</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E101ADAA20F6284FB65EAA5DE4E09001" ma:contentTypeVersion="2" ma:contentTypeDescription="Kurkite naują dokumentą." ma:contentTypeScope="" ma:versionID="21b06fd231bb2824e4fa4ab2f89445f4">
  <xsd:schema xmlns:xsd="http://www.w3.org/2001/XMLSchema" xmlns:xs="http://www.w3.org/2001/XMLSchema" xmlns:p="http://schemas.microsoft.com/office/2006/metadata/properties" xmlns:ns2="1c725aa3-9cd8-4f45-b92e-fce3518dddb3" targetNamespace="http://schemas.microsoft.com/office/2006/metadata/properties" ma:root="true" ma:fieldsID="18c7addbb0a84bbb161b15131365a8ce" ns2:_="">
    <xsd:import namespace="1c725aa3-9cd8-4f45-b92e-fce3518dddb3"/>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725aa3-9cd8-4f45-b92e-fce3518ddd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ECD44B8-9EFC-4F8B-9182-5AEA3E1B8F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725aa3-9cd8-4f45-b92e-fce3518ddd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399EF2-738D-4D2F-A7AB-6F48C7A5A91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D44159F-D943-4D90-B5A3-2F2D2081C210}">
  <ds:schemaRefs>
    <ds:schemaRef ds:uri="http://schemas.openxmlformats.org/officeDocument/2006/bibliography"/>
  </ds:schemaRefs>
</ds:datastoreItem>
</file>

<file path=customXml/itemProps5.xml><?xml version="1.0" encoding="utf-8"?>
<ds:datastoreItem xmlns:ds="http://schemas.openxmlformats.org/officeDocument/2006/customXml" ds:itemID="{FC747C90-3591-499A-B3D0-57D32EB3ECF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Services proposal (Business Blue design)</Template>
  <TotalTime>1</TotalTime>
  <Pages>60</Pages>
  <Words>95368</Words>
  <Characters>54361</Characters>
  <Application>Microsoft Office Word</Application>
  <DocSecurity>0</DocSecurity>
  <Lines>453</Lines>
  <Paragraphs>298</Paragraphs>
  <ScaleCrop>false</ScaleCrop>
  <Company/>
  <LinksUpToDate>false</LinksUpToDate>
  <CharactersWithSpaces>149431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Janulevičiūtė</dc:creator>
  <cp:keywords/>
  <cp:lastModifiedBy>Daiva Masaitytė</cp:lastModifiedBy>
  <cp:revision>153</cp:revision>
  <dcterms:created xsi:type="dcterms:W3CDTF">2021-09-22T09:18:00Z</dcterms:created>
  <dcterms:modified xsi:type="dcterms:W3CDTF">2021-11-02T18:10:00Z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ternalTags">
    <vt:lpwstr/>
  </property>
  <property fmtid="{D5CDD505-2E9C-101B-9397-08002B2CF9AE}" pid="3" name="ContentTypeId">
    <vt:lpwstr>0x010100E101ADAA20F6284FB65EAA5DE4E09001</vt:lpwstr>
  </property>
  <property fmtid="{D5CDD505-2E9C-101B-9397-08002B2CF9AE}" pid="4" name="FeatureTags">
    <vt:lpwstr/>
  </property>
  <property fmtid="{D5CDD505-2E9C-101B-9397-08002B2CF9AE}" pid="5" name="LocalizationTags">
    <vt:lpwstr/>
  </property>
  <property fmtid="{D5CDD505-2E9C-101B-9397-08002B2CF9AE}" pid="6" name="ScenarioTags">
    <vt:lpwstr/>
  </property>
  <property fmtid="{D5CDD505-2E9C-101B-9397-08002B2CF9AE}" pid="7" name="CampaignTags">
    <vt:lpwstr/>
  </property>
  <property fmtid="{D5CDD505-2E9C-101B-9397-08002B2CF9AE}" pid="8" name="MSIP_Label_cfcb905c-755b-4fd4-bd20-0d682d4f1d27_Enabled">
    <vt:lpwstr>true</vt:lpwstr>
  </property>
  <property fmtid="{D5CDD505-2E9C-101B-9397-08002B2CF9AE}" pid="9" name="MSIP_Label_cfcb905c-755b-4fd4-bd20-0d682d4f1d27_SetDate">
    <vt:lpwstr>2020-07-08T06:53:21Z</vt:lpwstr>
  </property>
  <property fmtid="{D5CDD505-2E9C-101B-9397-08002B2CF9AE}" pid="10" name="MSIP_Label_cfcb905c-755b-4fd4-bd20-0d682d4f1d27_Method">
    <vt:lpwstr>Standard</vt:lpwstr>
  </property>
  <property fmtid="{D5CDD505-2E9C-101B-9397-08002B2CF9AE}" pid="11" name="MSIP_Label_cfcb905c-755b-4fd4-bd20-0d682d4f1d27_Name">
    <vt:lpwstr>Internal</vt:lpwstr>
  </property>
  <property fmtid="{D5CDD505-2E9C-101B-9397-08002B2CF9AE}" pid="12" name="MSIP_Label_cfcb905c-755b-4fd4-bd20-0d682d4f1d27_SiteId">
    <vt:lpwstr>d91d5b65-9d38-4908-9bd1-ebc28a01cade</vt:lpwstr>
  </property>
  <property fmtid="{D5CDD505-2E9C-101B-9397-08002B2CF9AE}" pid="13" name="MSIP_Label_cfcb905c-755b-4fd4-bd20-0d682d4f1d27_ActionId">
    <vt:lpwstr>7d98c47f-e4a5-403f-9d56-c3d7f506670c</vt:lpwstr>
  </property>
  <property fmtid="{D5CDD505-2E9C-101B-9397-08002B2CF9AE}" pid="14" name="MSIP_Label_cfcb905c-755b-4fd4-bd20-0d682d4f1d27_ContentBits">
    <vt:lpwstr>0</vt:lpwstr>
  </property>
  <property fmtid="{D5CDD505-2E9C-101B-9397-08002B2CF9AE}" pid="15" name="Order">
    <vt:r8>500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ies>
</file>